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F7EA" w14:textId="2F5D48BB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</w:t>
      </w:r>
      <w:r w:rsidR="00690320">
        <w:rPr>
          <w:rFonts w:ascii="Arial" w:hAnsi="Arial" w:cs="Arial"/>
          <w:b/>
          <w:sz w:val="28"/>
        </w:rPr>
        <w:t xml:space="preserve"> RAN</w:t>
      </w:r>
      <w:r w:rsidR="00CE2F47">
        <w:rPr>
          <w:rFonts w:ascii="Arial" w:hAnsi="Arial" w:cs="Arial"/>
          <w:b/>
          <w:sz w:val="28"/>
        </w:rPr>
        <w:t>#</w:t>
      </w:r>
      <w:r w:rsidR="0045170C">
        <w:rPr>
          <w:rFonts w:ascii="Arial" w:hAnsi="Arial" w:cs="Arial"/>
          <w:b/>
          <w:sz w:val="28"/>
        </w:rPr>
        <w:t>10</w:t>
      </w:r>
      <w:r w:rsidR="00E128A7">
        <w:rPr>
          <w:rFonts w:ascii="Arial" w:hAnsi="Arial" w:cs="Arial"/>
          <w:b/>
          <w:sz w:val="28"/>
        </w:rPr>
        <w:t>4</w:t>
      </w:r>
      <w:r w:rsidR="00EC3595">
        <w:rPr>
          <w:rFonts w:ascii="Arial" w:hAnsi="Arial" w:cs="Arial"/>
          <w:b/>
          <w:sz w:val="28"/>
        </w:rPr>
        <w:t xml:space="preserve">                                                  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6A7A46">
        <w:rPr>
          <w:rFonts w:ascii="Arial" w:hAnsi="Arial" w:cs="Arial"/>
          <w:b/>
          <w:sz w:val="28"/>
        </w:rPr>
        <w:t>4</w:t>
      </w:r>
      <w:r w:rsidR="009E3F6C">
        <w:rPr>
          <w:rFonts w:ascii="Arial" w:hAnsi="Arial" w:cs="Arial"/>
          <w:b/>
          <w:sz w:val="28"/>
        </w:rPr>
        <w:t>0</w:t>
      </w:r>
      <w:r w:rsidR="00B82028">
        <w:rPr>
          <w:rFonts w:ascii="Arial" w:hAnsi="Arial" w:cs="Arial"/>
          <w:b/>
          <w:sz w:val="28"/>
        </w:rPr>
        <w:t>872</w:t>
      </w:r>
    </w:p>
    <w:p w14:paraId="7EDDD884" w14:textId="0E47C884" w:rsidR="00C52180" w:rsidRDefault="00E128A7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Shanghai</w:t>
      </w:r>
      <w:r w:rsidR="0045170C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China</w:t>
      </w:r>
      <w:r w:rsidR="006A7A46">
        <w:rPr>
          <w:rFonts w:ascii="Arial" w:hAnsi="Arial" w:cs="Arial"/>
          <w:b/>
          <w:sz w:val="28"/>
          <w:szCs w:val="28"/>
        </w:rPr>
        <w:t>,</w:t>
      </w:r>
      <w:r w:rsidR="00854DF2">
        <w:rPr>
          <w:rFonts w:ascii="Arial" w:hAnsi="Arial" w:cs="Arial"/>
          <w:b/>
          <w:sz w:val="28"/>
          <w:szCs w:val="28"/>
        </w:rPr>
        <w:t xml:space="preserve"> </w:t>
      </w:r>
      <w:r w:rsidR="00386E4A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7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 w:rsidR="00B0496A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0th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 w:rsidR="00B0496A">
        <w:rPr>
          <w:rFonts w:ascii="Arial" w:hAnsi="Arial" w:cs="Arial"/>
          <w:b/>
          <w:sz w:val="28"/>
          <w:szCs w:val="28"/>
        </w:rPr>
        <w:t>Ma</w:t>
      </w:r>
      <w:r>
        <w:rPr>
          <w:rFonts w:ascii="Arial" w:hAnsi="Arial" w:cs="Arial"/>
          <w:b/>
          <w:sz w:val="28"/>
          <w:szCs w:val="28"/>
        </w:rPr>
        <w:t>y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 w:rsidR="00B0496A">
        <w:rPr>
          <w:rFonts w:ascii="Arial" w:hAnsi="Arial" w:cs="Arial"/>
          <w:b/>
          <w:sz w:val="28"/>
          <w:szCs w:val="28"/>
        </w:rPr>
        <w:t>4</w:t>
      </w:r>
    </w:p>
    <w:p w14:paraId="5E9A4423" w14:textId="77777777" w:rsidR="00D97A27" w:rsidRPr="005E2084" w:rsidRDefault="00D97A27" w:rsidP="00E105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592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6480C123" w14:textId="3D4A548E" w:rsidR="00D97A27" w:rsidRPr="005E2084" w:rsidRDefault="00D97A27" w:rsidP="000A60E2">
      <w:pPr>
        <w:tabs>
          <w:tab w:val="right" w:pos="13323"/>
        </w:tabs>
        <w:rPr>
          <w:rFonts w:ascii="Arial" w:hAnsi="Arial" w:cs="Arial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25FAAFDC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 xml:space="preserve">e the CRs </w:t>
      </w:r>
      <w:r w:rsidR="007B6437">
        <w:rPr>
          <w:rFonts w:ascii="Arial" w:hAnsi="Arial" w:cs="Arial"/>
        </w:rPr>
        <w:t>with</w:t>
      </w:r>
      <w:r w:rsidRPr="005E2084">
        <w:rPr>
          <w:rFonts w:ascii="Arial" w:hAnsi="Arial" w:cs="Arial"/>
        </w:rPr>
        <w:t xml:space="preserve"> regard to WIs and indicate the RAN#</w:t>
      </w:r>
      <w:r w:rsidR="0045170C">
        <w:rPr>
          <w:rFonts w:ascii="Arial" w:hAnsi="Arial" w:cs="Arial"/>
        </w:rPr>
        <w:t>10</w:t>
      </w:r>
      <w:r w:rsidR="00E128A7">
        <w:rPr>
          <w:rFonts w:ascii="Arial" w:hAnsi="Arial" w:cs="Arial"/>
        </w:rPr>
        <w:t>4</w:t>
      </w:r>
      <w:r w:rsidR="000174CA">
        <w:rPr>
          <w:rFonts w:ascii="Arial" w:hAnsi="Arial" w:cs="Arial"/>
        </w:rPr>
        <w:t xml:space="preserve"> </w:t>
      </w:r>
      <w:r w:rsidRPr="005E2084">
        <w:rPr>
          <w:rFonts w:ascii="Arial" w:hAnsi="Arial" w:cs="Arial"/>
        </w:rPr>
        <w:t>Tdocs that contain the CRs.</w:t>
      </w:r>
    </w:p>
    <w:p w14:paraId="1CF8122E" w14:textId="77777777" w:rsidR="007726AA" w:rsidRPr="00550AD2" w:rsidRDefault="007726AA" w:rsidP="00B231F7"/>
    <w:p w14:paraId="73DE22A2" w14:textId="5C7E6EAF" w:rsidR="00676957" w:rsidRPr="00C23814" w:rsidRDefault="007726AA" w:rsidP="00FB5406">
      <w:pPr>
        <w:rPr>
          <w:rFonts w:ascii="Arial" w:hAnsi="Arial" w:cs="Arial"/>
        </w:rPr>
      </w:pPr>
      <w:bookmarkStart w:id="2" w:name="_Hlk43762856"/>
      <w:r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</w:t>
      </w:r>
      <w:r w:rsidR="00152943">
        <w:rPr>
          <w:rFonts w:ascii="Arial" w:hAnsi="Arial" w:cs="Arial"/>
        </w:rPr>
        <w:t>10</w:t>
      </w:r>
      <w:r w:rsidR="00E128A7">
        <w:rPr>
          <w:rFonts w:ascii="Arial" w:hAnsi="Arial" w:cs="Arial"/>
        </w:rPr>
        <w:t xml:space="preserve">3 </w:t>
      </w:r>
      <w:r w:rsidRPr="00201D1E">
        <w:rPr>
          <w:rFonts w:ascii="Arial" w:hAnsi="Arial" w:cs="Arial"/>
        </w:rPr>
        <w:t>has agreed</w:t>
      </w:r>
      <w:r w:rsidR="00340154" w:rsidRPr="00201D1E">
        <w:rPr>
          <w:rFonts w:ascii="Arial" w:hAnsi="Arial" w:cs="Arial"/>
        </w:rPr>
        <w:t xml:space="preserve"> </w:t>
      </w:r>
      <w:r w:rsidR="0087076A">
        <w:rPr>
          <w:rFonts w:ascii="Arial" w:hAnsi="Arial" w:cs="Arial"/>
        </w:rPr>
        <w:t>10</w:t>
      </w:r>
      <w:r w:rsidR="00CB72A9">
        <w:rPr>
          <w:rFonts w:ascii="Arial" w:hAnsi="Arial" w:cs="Arial"/>
        </w:rPr>
        <w:t>34</w:t>
      </w:r>
      <w:r w:rsidR="002B1F37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E128A7">
        <w:rPr>
          <w:rFonts w:ascii="Arial" w:hAnsi="Arial" w:cs="Arial"/>
        </w:rPr>
        <w:t>1070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105033">
        <w:rPr>
          <w:rFonts w:ascii="Arial" w:hAnsi="Arial" w:cs="Arial"/>
          <w:bCs/>
        </w:rPr>
        <w:t>94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</w:t>
      </w:r>
      <w:r w:rsidR="007348F2">
        <w:rPr>
          <w:rFonts w:ascii="Arial" w:hAnsi="Arial" w:cs="Arial"/>
          <w:bCs/>
        </w:rPr>
        <w:t>116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105033">
        <w:rPr>
          <w:rFonts w:ascii="Arial" w:hAnsi="Arial" w:cs="Arial"/>
        </w:rPr>
        <w:t>3</w:t>
      </w:r>
      <w:r w:rsidR="00FE0204" w:rsidRPr="00C23814">
        <w:rPr>
          <w:rFonts w:ascii="Arial" w:hAnsi="Arial" w:cs="Arial"/>
        </w:rPr>
        <w:t xml:space="preserve"> CR</w:t>
      </w:r>
      <w:r w:rsidR="00121028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214B420F" w:rsidR="003C2E1F" w:rsidRPr="00C23814" w:rsidRDefault="00CB72A9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E128A7">
        <w:rPr>
          <w:rFonts w:ascii="Arial" w:hAnsi="Arial" w:cs="Arial"/>
        </w:rPr>
        <w:t>6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10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E128A7">
        <w:rPr>
          <w:rFonts w:ascii="Arial" w:hAnsi="Arial" w:cs="Arial"/>
        </w:rPr>
        <w:t>7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201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5A12AD">
        <w:rPr>
          <w:rFonts w:ascii="Arial" w:hAnsi="Arial" w:cs="Arial"/>
        </w:rPr>
        <w:t>1</w:t>
      </w:r>
      <w:r w:rsidR="00E128A7">
        <w:rPr>
          <w:rFonts w:ascii="Arial" w:hAnsi="Arial" w:cs="Arial"/>
        </w:rPr>
        <w:t>78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 w:rsidR="001D347F">
        <w:rPr>
          <w:rFonts w:ascii="Arial" w:hAnsi="Arial" w:cs="Arial"/>
        </w:rPr>
        <w:t xml:space="preserve"> </w:t>
      </w:r>
      <w:r w:rsidR="0087076A">
        <w:rPr>
          <w:rFonts w:ascii="Arial" w:hAnsi="Arial" w:cs="Arial"/>
        </w:rPr>
        <w:t xml:space="preserve">+ </w:t>
      </w:r>
      <w:r>
        <w:rPr>
          <w:rFonts w:ascii="Arial" w:hAnsi="Arial" w:cs="Arial"/>
        </w:rPr>
        <w:t>823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306DE6">
        <w:rPr>
          <w:rFonts w:ascii="Arial" w:hAnsi="Arial" w:cs="Arial"/>
        </w:rPr>
        <w:t>8</w:t>
      </w:r>
      <w:r w:rsidR="00E128A7">
        <w:rPr>
          <w:rFonts w:ascii="Arial" w:hAnsi="Arial" w:cs="Arial"/>
        </w:rPr>
        <w:t>79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 </w:t>
      </w:r>
      <w:r w:rsidR="008F0259" w:rsidRPr="00C23814">
        <w:rPr>
          <w:rFonts w:ascii="Arial" w:hAnsi="Arial" w:cs="Arial"/>
        </w:rPr>
        <w:t>were agreed at RAN5#</w:t>
      </w:r>
      <w:r w:rsidR="00152943">
        <w:rPr>
          <w:rFonts w:ascii="Arial" w:hAnsi="Arial" w:cs="Arial"/>
        </w:rPr>
        <w:t>10</w:t>
      </w:r>
      <w:r w:rsidR="00E128A7">
        <w:rPr>
          <w:rFonts w:ascii="Arial" w:hAnsi="Arial" w:cs="Arial"/>
        </w:rPr>
        <w:t>3</w:t>
      </w:r>
      <w:r w:rsidR="002B703D" w:rsidRPr="00C23814">
        <w:rPr>
          <w:rFonts w:ascii="Arial" w:hAnsi="Arial" w:cs="Arial"/>
        </w:rPr>
        <w:t>,</w:t>
      </w:r>
      <w:r w:rsidR="00A44E94" w:rsidRPr="00C23814">
        <w:rPr>
          <w:rFonts w:ascii="Arial" w:hAnsi="Arial" w:cs="Arial"/>
        </w:rPr>
        <w:t xml:space="preserve"> and </w:t>
      </w:r>
      <w:r w:rsidR="002B703D" w:rsidRPr="00C23814">
        <w:rPr>
          <w:rFonts w:ascii="Arial" w:hAnsi="Arial" w:cs="Arial"/>
        </w:rPr>
        <w:t xml:space="preserve">after that </w:t>
      </w:r>
      <w:r w:rsidR="00A44E94" w:rsidRPr="00C23814">
        <w:rPr>
          <w:rFonts w:ascii="Arial" w:hAnsi="Arial" w:cs="Arial"/>
        </w:rPr>
        <w:t>by email</w:t>
      </w:r>
    </w:p>
    <w:p w14:paraId="259347C2" w14:textId="0BBFD5F5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DA7B9D">
        <w:rPr>
          <w:rFonts w:ascii="Arial" w:hAnsi="Arial" w:cs="Arial"/>
        </w:rPr>
        <w:t>94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7348F2">
        <w:rPr>
          <w:rFonts w:ascii="Arial" w:hAnsi="Arial" w:cs="Arial"/>
        </w:rPr>
        <w:t>116</w:t>
      </w:r>
      <w:r w:rsidR="00CE2F47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5BC69526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DA7B9D">
        <w:rPr>
          <w:rFonts w:ascii="Arial" w:hAnsi="Arial" w:cs="Arial"/>
        </w:rPr>
        <w:t>3</w:t>
      </w:r>
      <w:r w:rsidR="00FE0204" w:rsidRPr="00C23814">
        <w:rPr>
          <w:rFonts w:ascii="Arial" w:hAnsi="Arial" w:cs="Arial"/>
        </w:rPr>
        <w:t xml:space="preserve"> TTCN related </w:t>
      </w:r>
      <w:r w:rsidR="00854DF2">
        <w:rPr>
          <w:rFonts w:ascii="Arial" w:hAnsi="Arial" w:cs="Arial"/>
        </w:rPr>
        <w:t xml:space="preserve">prose </w:t>
      </w:r>
      <w:r w:rsidR="00FE0204" w:rsidRPr="00C23814">
        <w:rPr>
          <w:rFonts w:ascii="Arial" w:hAnsi="Arial" w:cs="Arial"/>
        </w:rPr>
        <w:t>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DB7DFDC" w14:textId="77777777" w:rsidR="00506A2B" w:rsidRDefault="00506A2B" w:rsidP="00506A2B">
      <w:pPr>
        <w:rPr>
          <w:rFonts w:ascii="Arial" w:hAnsi="Arial" w:cs="Arial"/>
        </w:rPr>
      </w:pPr>
      <w:r w:rsidRPr="008C0F99">
        <w:rPr>
          <w:rFonts w:ascii="Arial" w:hAnsi="Arial" w:cs="Arial"/>
        </w:rPr>
        <w:t>Note:</w:t>
      </w:r>
      <w:r w:rsidRPr="008C0F99">
        <w:rPr>
          <w:rFonts w:ascii="Arial" w:hAnsi="Arial" w:cs="Arial"/>
        </w:rPr>
        <w:tab/>
        <w:t>Non TTCN CRs m</w:t>
      </w:r>
      <w:r w:rsidRPr="005E2084">
        <w:rPr>
          <w:rFonts w:ascii="Arial" w:hAnsi="Arial" w:cs="Arial"/>
        </w:rPr>
        <w:t>ay have impact on TTCN and therefore there may be one or more non TTCN CR(s) and one or more TTCN CR(s) that affect one and the same issue.</w:t>
      </w:r>
    </w:p>
    <w:p w14:paraId="5B756C2E" w14:textId="77777777" w:rsidR="0069306C" w:rsidRPr="005E2084" w:rsidRDefault="0069306C" w:rsidP="00506A2B">
      <w:pPr>
        <w:rPr>
          <w:rFonts w:ascii="Arial" w:hAnsi="Arial" w:cs="Arial"/>
        </w:rPr>
      </w:pPr>
    </w:p>
    <w:p w14:paraId="7620F6C5" w14:textId="59067254" w:rsidR="00AA3B0B" w:rsidRDefault="0069306C" w:rsidP="0069306C">
      <w:pPr>
        <w:pStyle w:val="TH"/>
        <w:jc w:val="left"/>
      </w:pPr>
      <w:r>
        <w:t>Table 1.1: N</w:t>
      </w:r>
      <w:r w:rsidR="007726AA" w:rsidRPr="005E2084">
        <w:t>umber of CRs per WI</w:t>
      </w:r>
    </w:p>
    <w:tbl>
      <w:tblPr>
        <w:tblW w:w="8302" w:type="dxa"/>
        <w:tblLook w:val="04A0" w:firstRow="1" w:lastRow="0" w:firstColumn="1" w:lastColumn="0" w:noHBand="0" w:noVBand="1"/>
      </w:tblPr>
      <w:tblGrid>
        <w:gridCol w:w="5477"/>
        <w:gridCol w:w="1464"/>
        <w:gridCol w:w="1361"/>
      </w:tblGrid>
      <w:tr w:rsidR="00200E86" w:rsidRPr="00F453DC" w14:paraId="345D391B" w14:textId="584D4050" w:rsidTr="00200E86">
        <w:trPr>
          <w:trHeight w:val="300"/>
        </w:trPr>
        <w:tc>
          <w:tcPr>
            <w:tcW w:w="5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  <w:hideMark/>
          </w:tcPr>
          <w:p w14:paraId="3F8858E6" w14:textId="77777777" w:rsidR="00200E86" w:rsidRPr="00F453DC" w:rsidRDefault="00200E86" w:rsidP="00F453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WIs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hideMark/>
          </w:tcPr>
          <w:p w14:paraId="6CC7498B" w14:textId="77777777" w:rsidR="00200E86" w:rsidRPr="00F453DC" w:rsidRDefault="00200E86" w:rsidP="00F453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CRs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26A917E1" w14:textId="2A915E25" w:rsidR="00200E86" w:rsidRPr="00F453DC" w:rsidRDefault="00200E86" w:rsidP="00F453D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TTCN CRs</w:t>
            </w:r>
          </w:p>
        </w:tc>
      </w:tr>
      <w:tr w:rsidR="00200E86" w:rsidRPr="00F453DC" w14:paraId="01F08C0C" w14:textId="4005CBE9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6491F4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4Rx_low_NR_band_handheld_3Tx_NR_CA_ENDC-UEConTest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32FA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6C73D3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42276EF0" w14:textId="10A438C0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95911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5G_V2X_NRSL_eV2XARC-UEConTest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A9734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1E217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627857FA" w14:textId="39EB32A5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D7BB99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ATSSS_Ph2-UEConTest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4CCF9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02B6D1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446FEAF0" w14:textId="762C1F5A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404C3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ENDC_PC2_R17_xLTE_yNR-UEConTest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78BF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BBBF14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0F4CCA1F" w14:textId="5E9E0DA6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4D1D5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HPUE_NR_CADC_NR_LTE_DC_R18-UEConTest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28749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E79A9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657A47FB" w14:textId="3F0E38DD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2CF7F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HPUE_NR_FR1_FDD_R18-UEConTest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F282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A8427D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7EDEDAD7" w14:textId="150B84D6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8519C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HPUE_NR_FR1_TDD_R18-UEConTest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96F3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3CDE5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7F47D918" w14:textId="252EC753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E5FE5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ID_UAS-UEConTest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19C58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17BD2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5431C3CD" w14:textId="6417D166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607B1D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ING_5GS-UEConTest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B1B8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9130B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0F22DBD4" w14:textId="3CEC506F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165CB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IoT_NTN_enh_plus_CT1-UEConTest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AD9D0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67815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720AEB76" w14:textId="4EC9A70D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810A2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LTE_900MHz_US-UEConTest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2EEAC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1A8D5E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25C10EFB" w14:textId="7AAE1B59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809CD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LTE_CA_R17-UEConTest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C1BB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C1B20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759BD0AB" w14:textId="5C893C6B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88A52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LTE_NR_DC_enh2-UEConTest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7583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DFABA4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3007E327" w14:textId="7AC87317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12528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LTE_NR_HPUE_FWVM_R18-UEConTest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B653E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F42241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7B85B3B9" w14:textId="0ED2FCD8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A20AA9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LTE_NR_Simult_RxTx_R18-UEConTest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D7C7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AAD3B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26306A9F" w14:textId="19148435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4CB685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MCProtoc16_enh2MCPTT_eMCData2-ConTest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2DEF6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209B94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7AFB89ED" w14:textId="54FD4AB1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714C7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NG_RAN_PRN_enh_plus_CT-UEConTest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4E6EB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273E8C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6A584DCF" w14:textId="409736F5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75105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NR_ATG-UEConTest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BF37A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243464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610BF764" w14:textId="7BFA9C91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ADEAC5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NR_bands_UL_MIMO_R18-UEConTest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68FA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56860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359DA4E0" w14:textId="5F9214E6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1E967D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NR_CADC_NR_LTE_DC_R16-UEConTest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071C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389639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7DDA7C51" w14:textId="4FE7B3F1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AE7D5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NR_CADC_NR_LTE_DC_R17-UEConTest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CDB01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EEF6FA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44157443" w14:textId="188597CF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03027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NR_CADC_NR_LTE_DC_R18-UEConTest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2467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1DA282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455DCC23" w14:textId="03F04BEB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9F6F3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NR_demod_enh2-UEConTest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7C21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9D1F0F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52DB331C" w14:textId="0ABD4E21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6D45DD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NR_feMIMO-UEConTest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DFF63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B0D00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41D843DB" w14:textId="74DE77A3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49137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NR_FR1_lessthan_5MHz_BW-UEConTest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AEDD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0A2BA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4441FD07" w14:textId="4E8F6C72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FEDCB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NR_FR2_FWA_Bn257_Bn258-UEConTest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584B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03810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238B362A" w14:textId="0DB3B82C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94CFD5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NR_HST_FR2-UEConTest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5F380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D3B4A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026D7C2D" w14:textId="0AC84E6B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9B9BB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NR_lic_bands_BW_R18-UEConTest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17EB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750BC1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55DB5AD9" w14:textId="4250BD62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169BE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NR_MC_enh-UEConTest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7BFD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7E4360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6D4488AA" w14:textId="3CEB8D7F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90AAD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NR_MG_enh-UEConTest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B7281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00FE3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1A61CBCD" w14:textId="1E8E4DA2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BDEBC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NR_NTN_solutions_plus_CT-UEConTest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D19B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451558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790FE0F8" w14:textId="7950B478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43C8F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NR_pos_enh-UEConTest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FF8F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286831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6F5E76ED" w14:textId="3131D85F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689FE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NR_QoE-UEConTest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8D7DF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693AB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6E6BA90D" w14:textId="0E9BFB30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5580A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NR_RF_FR2_req_Ph3-UEConTest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2783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021C7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606942B7" w14:textId="4D1C91C1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1371C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NR_RRM_enh-UEConTest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BE97D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10775F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652CC5C3" w14:textId="7EC064AE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14C4F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NR_SL_enh-UEConTest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946C5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E35A01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2CD689F4" w14:textId="6E009654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ABADA6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NR_SL_relay-UEConTest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16AAF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3F6AC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3F4C0415" w14:textId="726AFC86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71FF8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NR_SmallData_INACTIVE-UEConTest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4E21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668AEE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417B243E" w14:textId="31EC95D1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56707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NR_UE_PC2_R17_CADC_SUL_xBDL_yBUL-UEConTest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69BC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3C4618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59B498A1" w14:textId="0F59F863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A3B49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NR_unlic-UEConTest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3469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AB680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35A0A075" w14:textId="0F57F963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03554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TEI_Test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A8D04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6F6E0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1A721C1D" w14:textId="4F39B3C9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86DBC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TEI10_Test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BF36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2F9A3" w14:textId="23B26E65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200E86" w:rsidRPr="00F453DC" w14:paraId="14A7B168" w14:textId="341FD754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D3F6E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TEI11_Test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2FF5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9487C2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3570E386" w14:textId="1128F9F1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4DAFBD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TEI12_Test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B87AE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94B92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5F04CF4D" w14:textId="3BA502A5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54E37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TEI13_Test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67936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34F47" w14:textId="6F1667AE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200E86" w:rsidRPr="00F453DC" w14:paraId="7ACB3C66" w14:textId="30E540BE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1B023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TEI14_Test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1DE9" w14:textId="22F3CC88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+1 RP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F18CB7" w14:textId="6F13B370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200E86" w:rsidRPr="00F453DC" w14:paraId="4DF0F088" w14:textId="7EB0448F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8FD34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TEI15_Test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6A04F" w14:textId="04D88142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154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+1 RP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31A5C" w14:textId="35A0FB11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</w:tr>
      <w:tr w:rsidR="00200E86" w:rsidRPr="00F453DC" w14:paraId="58D4E4E0" w14:textId="6857115D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87895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TEI16_Test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CA8B" w14:textId="00E366AB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+1 RP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4203BC" w14:textId="2D49C6DB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200E86" w:rsidRPr="00F453DC" w14:paraId="0D1607C1" w14:textId="5296332A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D4FEB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TEI17_Test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F5CF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149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5B370" w14:textId="07F02B1B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200E86" w:rsidRPr="00F453DC" w14:paraId="22DE7744" w14:textId="1231C015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42CC4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TEI18_Test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610C6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2AACA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6725DB15" w14:textId="107ED3F6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21E6E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TEI8_Test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63AAD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965044" w14:textId="025E8672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200E86" w:rsidRPr="00F453DC" w14:paraId="2DCDFD87" w14:textId="5D9240FB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2A579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TEI9_Test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2DB90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D3B5D3" w14:textId="77777777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0E86" w:rsidRPr="00F453DC" w14:paraId="349C3660" w14:textId="2AF334EC" w:rsidTr="00200E86">
        <w:trPr>
          <w:trHeight w:val="300"/>
        </w:trPr>
        <w:tc>
          <w:tcPr>
            <w:tcW w:w="5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3F231" w14:textId="77777777" w:rsidR="00200E86" w:rsidRPr="00F453DC" w:rsidRDefault="00200E86" w:rsidP="00F453D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2CF3" w14:textId="64F55E1D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53DC">
              <w:rPr>
                <w:rFonts w:ascii="Calibri" w:hAnsi="Calibri" w:cs="Calibri"/>
                <w:color w:val="000000"/>
                <w:sz w:val="22"/>
                <w:szCs w:val="22"/>
              </w:rPr>
              <w:t>1034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+3 RP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421055" w14:textId="7EDEA59F" w:rsidR="00200E86" w:rsidRPr="00F453DC" w:rsidRDefault="00200E86" w:rsidP="00F453D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</w:tr>
    </w:tbl>
    <w:p w14:paraId="0FEBF094" w14:textId="77777777" w:rsidR="00F453DC" w:rsidRDefault="00F453DC" w:rsidP="007726AA">
      <w:pPr>
        <w:rPr>
          <w:rFonts w:ascii="Arial" w:hAnsi="Arial" w:cs="Arial"/>
        </w:rPr>
      </w:pPr>
    </w:p>
    <w:p w14:paraId="5A9965C0" w14:textId="54AE8267" w:rsidR="00F453DC" w:rsidRDefault="0069306C" w:rsidP="0069306C">
      <w:pPr>
        <w:pStyle w:val="TH"/>
      </w:pPr>
      <w:r>
        <w:lastRenderedPageBreak/>
        <w:t xml:space="preserve">Table 1.2: </w:t>
      </w:r>
      <w:r w:rsidR="00F453DC">
        <w:t>List of CR packs</w:t>
      </w:r>
    </w:p>
    <w:tbl>
      <w:tblPr>
        <w:tblW w:w="12700" w:type="dxa"/>
        <w:tblLook w:val="04A0" w:firstRow="1" w:lastRow="0" w:firstColumn="1" w:lastColumn="0" w:noHBand="0" w:noVBand="1"/>
      </w:tblPr>
      <w:tblGrid>
        <w:gridCol w:w="1242"/>
        <w:gridCol w:w="5648"/>
        <w:gridCol w:w="941"/>
        <w:gridCol w:w="944"/>
        <w:gridCol w:w="3925"/>
      </w:tblGrid>
      <w:tr w:rsidR="004551A8" w:rsidRPr="004551A8" w14:paraId="76AB5188" w14:textId="77777777" w:rsidTr="004979A0">
        <w:trPr>
          <w:trHeight w:val="2400"/>
        </w:trPr>
        <w:tc>
          <w:tcPr>
            <w:tcW w:w="12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35EECBA4" w14:textId="77777777" w:rsidR="004551A8" w:rsidRPr="004551A8" w:rsidRDefault="004551A8" w:rsidP="004551A8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551A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 #</w:t>
            </w:r>
          </w:p>
        </w:tc>
        <w:tc>
          <w:tcPr>
            <w:tcW w:w="56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2507266D" w14:textId="77777777" w:rsidR="004551A8" w:rsidRPr="004551A8" w:rsidRDefault="004551A8" w:rsidP="004551A8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551A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941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1E59E0E4" w14:textId="77777777" w:rsidR="004551A8" w:rsidRPr="004551A8" w:rsidRDefault="004551A8" w:rsidP="004551A8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551A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94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791554A1" w14:textId="77777777" w:rsidR="004551A8" w:rsidRPr="004551A8" w:rsidRDefault="004551A8" w:rsidP="004551A8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551A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3925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vAlign w:val="center"/>
            <w:hideMark/>
          </w:tcPr>
          <w:p w14:paraId="425CA178" w14:textId="77777777" w:rsidR="004551A8" w:rsidRPr="004551A8" w:rsidRDefault="004551A8" w:rsidP="004551A8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4551A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</w:tr>
      <w:tr w:rsidR="004551A8" w:rsidRPr="004551A8" w14:paraId="620BA59F" w14:textId="77777777" w:rsidTr="004979A0">
        <w:trPr>
          <w:trHeight w:val="225"/>
        </w:trPr>
        <w:tc>
          <w:tcPr>
            <w:tcW w:w="1242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63BF8D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RP-240947</w:t>
            </w:r>
          </w:p>
        </w:tc>
        <w:tc>
          <w:tcPr>
            <w:tcW w:w="5648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B8427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NR_CADC_NR_LTE_DC_R16-UEConTest - Pack 1/2</w:t>
            </w:r>
          </w:p>
        </w:tc>
        <w:tc>
          <w:tcPr>
            <w:tcW w:w="94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DB8D1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13.2.1</w:t>
            </w:r>
          </w:p>
        </w:tc>
        <w:tc>
          <w:tcPr>
            <w:tcW w:w="944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BFFFD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C6071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NR_CADC_NR_LTE_DC_R16-UEConTest</w:t>
            </w:r>
          </w:p>
        </w:tc>
      </w:tr>
      <w:tr w:rsidR="004551A8" w:rsidRPr="004551A8" w14:paraId="430A5566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DDA68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RP-240948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4AFDE9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NR_CADC_NR_LTE_DC_R16-UEConTest - Pack 2/2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FB9E3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13.2.1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F0DA1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EBEDB0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NR_CADC_NR_LTE_DC_R16-UEConTest</w:t>
            </w:r>
          </w:p>
        </w:tc>
      </w:tr>
      <w:tr w:rsidR="004551A8" w:rsidRPr="004551A8" w14:paraId="04501317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7B096F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RP-240949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25F04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5G_V2X_NRSL_eV2XARC-UEConTest - Pack 1/2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80489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13.2.2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6D661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F1E0F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5G_V2X_NRSL_eV2XARC-UEConTest</w:t>
            </w:r>
          </w:p>
        </w:tc>
      </w:tr>
      <w:tr w:rsidR="004551A8" w:rsidRPr="004551A8" w14:paraId="07068C60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F9050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RP-240950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432681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5G_V2X_NRSL_eV2XARC-UEConTest - Pack 2/2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28DC7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13.2.2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9F4EA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9A143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5G_V2X_NRSL_eV2XARC-UEConTest</w:t>
            </w:r>
          </w:p>
        </w:tc>
      </w:tr>
      <w:tr w:rsidR="004551A8" w:rsidRPr="004551A8" w14:paraId="1EAD03D8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440529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RP-240951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86B7E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NR_unlic-UEConTest - Pack 1/4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4A1A1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D7EA41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4289C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NR_unlic-UEConTest</w:t>
            </w:r>
          </w:p>
        </w:tc>
      </w:tr>
      <w:tr w:rsidR="004551A8" w:rsidRPr="004551A8" w14:paraId="0941B333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7939CD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RP-240952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AB607D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NR_unlic-UEConTest - Pack 2/4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A16E5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1375D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9BCE2F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NR_unlic-UEConTest</w:t>
            </w:r>
          </w:p>
        </w:tc>
      </w:tr>
      <w:tr w:rsidR="004551A8" w:rsidRPr="004551A8" w14:paraId="09551931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846200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RP-240953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B075DD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NR_unlic-UEConTest - Pack 3/4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A66D4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BB66B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60EC47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NR_unlic-UEConTest</w:t>
            </w:r>
          </w:p>
        </w:tc>
      </w:tr>
      <w:tr w:rsidR="004551A8" w:rsidRPr="004551A8" w14:paraId="2F0A4630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0B4258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RP-240954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104C6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NR_unlic-UEConTest - Pack 4/4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5043F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13.2.3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4C432F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BA1D7D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NR_unlic-UEConTest</w:t>
            </w:r>
          </w:p>
        </w:tc>
      </w:tr>
      <w:tr w:rsidR="004551A8" w:rsidRPr="004551A8" w14:paraId="75D80ED1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3369F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RP-240955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7604D9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NR_RRM_enh-UEConTest - Pack 1/3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A4CEE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13.2.4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A3289F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5A436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NR_RRM_enh-UEConTest</w:t>
            </w:r>
          </w:p>
        </w:tc>
      </w:tr>
      <w:tr w:rsidR="004551A8" w:rsidRPr="004551A8" w14:paraId="60128A76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BD70A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RP-240956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983CFF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NR_RRM_enh-UEConTest - Pack 2/3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68B34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13.2.4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B20D20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AE3AC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NR_RRM_enh-UEConTest</w:t>
            </w:r>
          </w:p>
        </w:tc>
      </w:tr>
      <w:tr w:rsidR="004551A8" w:rsidRPr="004551A8" w14:paraId="71BF35C5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56AF5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RP-240957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91EB69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NR_RRM_enh-UEConTest - Pack 3/3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00DB3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13.2.4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E665B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D8A85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NR_RRM_enh-UEConTest</w:t>
            </w:r>
          </w:p>
        </w:tc>
      </w:tr>
      <w:tr w:rsidR="004551A8" w:rsidRPr="004551A8" w14:paraId="506E59E0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7EC5D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RP-240958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79C6DD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MCProtoc16_enh2MCPTT_eMCData2-ConTest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CEF7B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13.2.5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02ACE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B0104D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MCProtoc16_enh2MCPTT_eMCData2-ConTest</w:t>
            </w:r>
          </w:p>
        </w:tc>
      </w:tr>
      <w:tr w:rsidR="004551A8" w:rsidRPr="004551A8" w14:paraId="4152A8EE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7AC29D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RP-240959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88CB8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NR_CADC_NR_LTE_DC_R17-UEConTest - Pack 1/2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F44F8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9CFB2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5C486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NR_CADC_NR_LTE_DC_R17-UEConTest</w:t>
            </w:r>
          </w:p>
        </w:tc>
      </w:tr>
      <w:tr w:rsidR="004551A8" w:rsidRPr="004551A8" w14:paraId="4235F044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2782B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RP-240960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CE483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NR_CADC_NR_LTE_DC_R17-UEConTest - Pack 2/2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B49C5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DE072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C5255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NR_CADC_NR_LTE_DC_R17-UEConTest</w:t>
            </w:r>
          </w:p>
        </w:tc>
      </w:tr>
      <w:tr w:rsidR="004551A8" w:rsidRPr="004551A8" w14:paraId="2F9858DF" w14:textId="77777777" w:rsidTr="004979A0">
        <w:trPr>
          <w:trHeight w:val="289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4F37FF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RP-240961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23FC91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NR_UE_PC2_R17_CADC_SUL_xBDL_yBUL-UEConTest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9D12B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E4516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146CA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NR_UE_PC2_R17_CADC_SUL_xBDL_yBUL-UEConTest</w:t>
            </w:r>
          </w:p>
        </w:tc>
      </w:tr>
      <w:tr w:rsidR="004551A8" w:rsidRPr="004551A8" w14:paraId="0A479A3E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962A9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RP-240962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5EBE86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ENDC_PC2_R17_xLTE_yNR-UEConTest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4058B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98616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DCE4EF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ENDC_PC2_R17_xLTE_yNR-UEConTest</w:t>
            </w:r>
          </w:p>
        </w:tc>
      </w:tr>
      <w:tr w:rsidR="004551A8" w:rsidRPr="004551A8" w14:paraId="7B2B1E46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F4E1D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RP-240963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88BA1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NR_FR2_FWA_Bn257_Bn258-UEConTest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58CF9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21952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63A7D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NR_FR2_FWA_Bn257_Bn258-UEConTest</w:t>
            </w:r>
          </w:p>
        </w:tc>
      </w:tr>
      <w:tr w:rsidR="004551A8" w:rsidRPr="004551A8" w14:paraId="7F2CDBC1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35599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RP-240964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BAE0ED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NR_feMIMO-UEConTest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153D397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E92C7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5C68C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NR_feMIMO-UEConTest</w:t>
            </w:r>
          </w:p>
        </w:tc>
      </w:tr>
      <w:tr w:rsidR="004551A8" w:rsidRPr="004551A8" w14:paraId="1A373CC1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F77B2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RP-240965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3CE46F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NR_demod_enh2-UEConTest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1438A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CD9589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EE9E2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NR_demod_enh2-UEConTest</w:t>
            </w:r>
          </w:p>
        </w:tc>
      </w:tr>
      <w:tr w:rsidR="004551A8" w:rsidRPr="004551A8" w14:paraId="2D579BE8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227D1F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RP-240966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26F34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NR_SmallData_INACTIVE-UEConTest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4F4BD9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1D9D00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1CC25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NR_SmallData_INACTIVE-UEConTest</w:t>
            </w:r>
          </w:p>
        </w:tc>
      </w:tr>
      <w:tr w:rsidR="004551A8" w:rsidRPr="004551A8" w14:paraId="5982634E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504DE2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RP-240967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CAA9C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NG_RAN_PRN_enh_plus_CT-UEConTest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E0E31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746CB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7BFC1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NG_RAN_PRN_enh_plus_CT-UEConTest</w:t>
            </w:r>
          </w:p>
        </w:tc>
      </w:tr>
      <w:tr w:rsidR="004551A8" w:rsidRPr="004551A8" w14:paraId="61CDF097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A28919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RP-240968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165F0B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NR_NTN_solutions_plus_CT-UEConTest - Pack 1/3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CFC85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4565C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5D929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</w:p>
        </w:tc>
      </w:tr>
      <w:tr w:rsidR="004551A8" w:rsidRPr="004551A8" w14:paraId="51E87C0C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93B81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RP-240969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0AC930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NR_NTN_solutions_plus_CT-UEConTest - Pack 2/3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D50710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7CB560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46DF11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</w:p>
        </w:tc>
      </w:tr>
      <w:tr w:rsidR="004551A8" w:rsidRPr="004551A8" w14:paraId="26EF3385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EBAF59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RP-240970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B2E51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NR_NTN_solutions_plus_CT-UEConTest - Pack 3/3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0C661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B4A6E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735777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NR_NTN_solutions_plus_CT-UEConTest</w:t>
            </w:r>
          </w:p>
        </w:tc>
      </w:tr>
      <w:tr w:rsidR="004551A8" w:rsidRPr="004551A8" w14:paraId="0153F584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1982D2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RP-240971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087DE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NR_HST_FR2-UEConTest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D370E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9FCB5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D4814D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NR_HST_FR2-UEConTest</w:t>
            </w:r>
          </w:p>
        </w:tc>
      </w:tr>
      <w:tr w:rsidR="004551A8" w:rsidRPr="004551A8" w14:paraId="468CAD48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FE7D0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RP-240972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A0F589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NR_SL_enh-UEConTest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C6CFD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13.3.11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21578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275FA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NR_SL_enh-UEConTest</w:t>
            </w:r>
          </w:p>
        </w:tc>
      </w:tr>
      <w:tr w:rsidR="004551A8" w:rsidRPr="004551A8" w14:paraId="75E6C82B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E07E6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RP-240973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5EB1D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NR_SL_relay-UEConTest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D9D00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13.3.12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0DD870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C34EFF7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NR_SL_relay-UEConTest</w:t>
            </w:r>
          </w:p>
        </w:tc>
      </w:tr>
      <w:tr w:rsidR="004551A8" w:rsidRPr="004551A8" w14:paraId="2BD42E87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9A19F9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RP-240974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E3452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NR_QoE-UEConTest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E04E31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13.3.13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249F0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F547E7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NR_QoE-UEConTest</w:t>
            </w:r>
          </w:p>
        </w:tc>
      </w:tr>
      <w:tr w:rsidR="004551A8" w:rsidRPr="004551A8" w14:paraId="60B2837C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09C11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RP-240975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4082B7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NR_pos_enh-UEConTest - Pack 1/4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E382A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17B77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E5A9DF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NR_pos_enh-UEConTest</w:t>
            </w:r>
          </w:p>
        </w:tc>
      </w:tr>
      <w:tr w:rsidR="004551A8" w:rsidRPr="004551A8" w14:paraId="140B4F54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6B241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RP-240976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54130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NR_pos_enh-UEConTest - Pack 2/4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6A750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18F2C0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257BC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NR_pos_enh-UEConTest</w:t>
            </w:r>
          </w:p>
        </w:tc>
      </w:tr>
      <w:tr w:rsidR="004551A8" w:rsidRPr="004551A8" w14:paraId="5CB5DCF1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EEF38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RP-240977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023E3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NR_pos_enh-UEConTest - Pack 3/4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1A981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49230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D10B9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NR_pos_enh-UEConTest</w:t>
            </w:r>
          </w:p>
        </w:tc>
      </w:tr>
      <w:tr w:rsidR="004551A8" w:rsidRPr="004551A8" w14:paraId="406D4781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EA01E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RP-240978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57305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NR_pos_enh-UEConTest - Pack 4/4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E743E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244F1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FA968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NR_pos_enh-UEConTest</w:t>
            </w:r>
          </w:p>
        </w:tc>
      </w:tr>
      <w:tr w:rsidR="004551A8" w:rsidRPr="004551A8" w14:paraId="706991BA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5CFBF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RP-240979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3A7C2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NR_MG_enh-UEConTest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3BAE7E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13.3.15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60224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0FB39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NR_MG_enh-UEConTest</w:t>
            </w:r>
          </w:p>
        </w:tc>
      </w:tr>
      <w:tr w:rsidR="004551A8" w:rsidRPr="004551A8" w14:paraId="7C56D38D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087FA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RP-240980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16503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LTE_NR_DC_enh2-UEConTest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10DF77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13.3.16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359D7F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BFACD9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LTE_NR_DC_enh2-UEConTest</w:t>
            </w:r>
          </w:p>
        </w:tc>
      </w:tr>
      <w:tr w:rsidR="004551A8" w:rsidRPr="004551A8" w14:paraId="6743ABBC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FEB67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RP-240981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A9EE6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ID_UAS-UEConTest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2AFD9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13.3.17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4E86F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9C325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ID_UAS-UEConTest</w:t>
            </w:r>
          </w:p>
        </w:tc>
      </w:tr>
      <w:tr w:rsidR="004551A8" w:rsidRPr="004551A8" w14:paraId="6EEC2EF7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2048B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RP-240982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92E3F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ING_5GS-UEConTest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540066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13.3.18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431D9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DD3518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ING_5GS-UEConTest</w:t>
            </w:r>
          </w:p>
        </w:tc>
      </w:tr>
      <w:tr w:rsidR="004551A8" w:rsidRPr="004551A8" w14:paraId="0D4E8C51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D2A207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RP-240983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9EE0C1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ATSSS_Ph2-UEConTest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21097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75847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674F00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ATSSS_Ph2-UEConTest</w:t>
            </w:r>
          </w:p>
        </w:tc>
      </w:tr>
      <w:tr w:rsidR="004551A8" w:rsidRPr="004551A8" w14:paraId="6D0F3828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69C6AF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RP-240984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F7F77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LTE_CA_R17-UEConTest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DCC26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13.3.21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19E7A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D867B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LTE_CA_R17-UEConTest</w:t>
            </w:r>
          </w:p>
        </w:tc>
      </w:tr>
      <w:tr w:rsidR="004551A8" w:rsidRPr="004551A8" w14:paraId="25E36712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EA599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RP-240985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7B7721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NR_bands_UL_MIMO_R18-UEConTest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960A4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14FEB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7D744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NR_bands_UL_MIMO_R18-UEConTest</w:t>
            </w:r>
          </w:p>
        </w:tc>
      </w:tr>
      <w:tr w:rsidR="004551A8" w:rsidRPr="004551A8" w14:paraId="7208480F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F5E0C1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RP-240986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BBFCF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NR_CADC_NR_LTE_DC_R18-UEConTest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E47A0D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2B3B4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8D3A7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NR_CADC_NR_LTE_DC_R18-UEConTest</w:t>
            </w:r>
          </w:p>
        </w:tc>
      </w:tr>
      <w:tr w:rsidR="004551A8" w:rsidRPr="004551A8" w14:paraId="209F20ED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C1521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RP-240987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7668A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NR_lic_bands_BW_R18-UEConTest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299F95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FFE95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A824F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NR_lic_bands_BW_R18-UEConTest</w:t>
            </w:r>
          </w:p>
        </w:tc>
      </w:tr>
      <w:tr w:rsidR="004551A8" w:rsidRPr="004551A8" w14:paraId="7C19E406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BEEE0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RP-240988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BF4D47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HPUE_NR_FR1_TDD_R18-UEConTest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046D7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E9464D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3AD56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HPUE_NR_FR1_TDD_R18-UEConTest</w:t>
            </w:r>
          </w:p>
        </w:tc>
      </w:tr>
      <w:tr w:rsidR="004551A8" w:rsidRPr="004551A8" w14:paraId="6713D725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4DB3F1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RP-240989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FCDE79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HPUE_NR_FR1_FDD_R18-UEConTest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EF8B1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B7E7F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4ADD2D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HPUE_NR_FR1_FDD_R18-UEConTest</w:t>
            </w:r>
          </w:p>
        </w:tc>
      </w:tr>
      <w:tr w:rsidR="004551A8" w:rsidRPr="004551A8" w14:paraId="381AD86F" w14:textId="77777777" w:rsidTr="004979A0">
        <w:trPr>
          <w:trHeight w:val="450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31916F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RP-240990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A55E37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HPUE_NR_CADC_NR_LTE_DC_R18-UEConTest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1C267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FB9B50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8212E0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HPUE_NR_CADC_NR_LTE_DC_R18-UEConTest</w:t>
            </w:r>
          </w:p>
        </w:tc>
      </w:tr>
      <w:tr w:rsidR="004551A8" w:rsidRPr="004551A8" w14:paraId="0524CB14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EDE65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RP-240991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AA68D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LTE_NR_HPUE_FWVM_R18-UEConTest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8462F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D537F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D07BA9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LTE_NR_HPUE_FWVM_R18-UEConTest</w:t>
            </w:r>
          </w:p>
        </w:tc>
      </w:tr>
      <w:tr w:rsidR="004551A8" w:rsidRPr="004551A8" w14:paraId="2F3FD0C7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8F791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lastRenderedPageBreak/>
              <w:t>RP-240992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250B0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NR_ATG-UEConTest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24AA57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A79841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88EED9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NR_ATG-UEConTest</w:t>
            </w:r>
          </w:p>
        </w:tc>
      </w:tr>
      <w:tr w:rsidR="004551A8" w:rsidRPr="004551A8" w14:paraId="32FF8503" w14:textId="77777777" w:rsidTr="004979A0">
        <w:trPr>
          <w:trHeight w:val="450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3922E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RP-240993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FC019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4Rx_low_NR_band_handheld_3Tx_NR_CA_ENDC-UEConTest - Pack 1/2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D6786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4D663EF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C4911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4Rx_low_NR_band_handheld_3Tx_NR_CA_ENDC-UEConTest</w:t>
            </w:r>
          </w:p>
        </w:tc>
      </w:tr>
      <w:tr w:rsidR="004551A8" w:rsidRPr="004551A8" w14:paraId="0DD2E141" w14:textId="77777777" w:rsidTr="004979A0">
        <w:trPr>
          <w:trHeight w:val="450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9E939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RP-240994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90D6F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4Rx_low_NR_band_handheld_3Tx_NR_CA_ENDC-UEConTest - Pack 2/2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C942DD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AF054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69E71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4Rx_low_NR_band_handheld_3Tx_NR_CA_ENDC-UEConTest</w:t>
            </w:r>
          </w:p>
        </w:tc>
      </w:tr>
      <w:tr w:rsidR="004551A8" w:rsidRPr="004551A8" w14:paraId="37E5BB5F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183F2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RP-240995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33C5C8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NR_FR1_lessthan_5MHz_BW-UEConTest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B7072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13.4.10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9A480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C9D46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NR_FR1_lessthan_5MHz_BW-UEConTest</w:t>
            </w:r>
          </w:p>
        </w:tc>
      </w:tr>
      <w:tr w:rsidR="004551A8" w:rsidRPr="004551A8" w14:paraId="22FFC38C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520A7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RP-240996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67969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LTE_900MHz_US-UEConTest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08531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C690B25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4DD9090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LTE_900MHz_US-UEConTest</w:t>
            </w:r>
          </w:p>
        </w:tc>
      </w:tr>
      <w:tr w:rsidR="004551A8" w:rsidRPr="004551A8" w14:paraId="5D655553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8FDA687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RP-240997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EA6C9F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NR_RF_FR2_req_Ph3-UEConTest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55F8F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13.4.15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3CD01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087460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NR_RF_FR2_req_Ph3-UEConTest</w:t>
            </w:r>
          </w:p>
        </w:tc>
      </w:tr>
      <w:tr w:rsidR="004551A8" w:rsidRPr="004551A8" w14:paraId="280F12A4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38731D0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RP-240998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48EB82D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LTE_NR_Simult_RxTx_R18-UEConTest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23C785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13.4.18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E20503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DE728A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LTE_NR_Simult_RxTx_R18-UEConTest</w:t>
            </w:r>
          </w:p>
        </w:tc>
      </w:tr>
      <w:tr w:rsidR="004551A8" w:rsidRPr="004551A8" w14:paraId="4B49EED7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4AE92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RP-240999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E06E1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NR_MC_enh-UEConTest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ED37A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07D222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B9481F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NR_MC_enh-UEConTest</w:t>
            </w:r>
          </w:p>
        </w:tc>
      </w:tr>
      <w:tr w:rsidR="004551A8" w:rsidRPr="004551A8" w14:paraId="370A06D5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5C845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RP-241000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4E26C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IoT_NTN_enh_plus_CT1-UEConTest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33194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E5DA96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A38FB3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IoT_NTN_enh_plus_CT1-UEConTest</w:t>
            </w:r>
          </w:p>
        </w:tc>
      </w:tr>
      <w:tr w:rsidR="004551A8" w:rsidRPr="004551A8" w14:paraId="713F8ED8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6B4E668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RP-241001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F7F322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TEI18_Test - Pack 1/3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37208B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13.4.24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E8290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7A8B51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4551A8" w:rsidRPr="004551A8" w14:paraId="353CF3A8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57EE4E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RP-241002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5DE74C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TEI18_Test - Pack 2/3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7F3AF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13.4.24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30595A7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4B20FA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4551A8" w:rsidRPr="004551A8" w14:paraId="54A72F21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5C4FE4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RP-241003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671D231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TEI18_Test - Pack 3/3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7997F16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13.4.24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AD4E4D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A1BB9D" w14:textId="77777777" w:rsidR="004551A8" w:rsidRPr="004551A8" w:rsidRDefault="004551A8" w:rsidP="004551A8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4979A0" w:rsidRPr="004551A8" w14:paraId="65242D94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F320B34" w14:textId="014AB48D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DE48D40" w14:textId="29FD4669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979A0">
              <w:rPr>
                <w:rFonts w:ascii="Arial" w:hAnsi="Arial" w:cs="Arial"/>
                <w:sz w:val="16"/>
                <w:szCs w:val="16"/>
              </w:rPr>
              <w:t>R5s CRs from RAN5 electronic meeting ‘#2024-TTCN email’ (batch 1)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40BC0DE" w14:textId="74830508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1F2DECA" w14:textId="6164F5E8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D59B291" w14:textId="793AC063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4979A0" w:rsidRPr="004551A8" w14:paraId="171EFC8D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D962A4" w14:textId="5DF38083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RP-24100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4AA1FD9" w14:textId="619606D1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979A0">
              <w:rPr>
                <w:rFonts w:ascii="Arial" w:hAnsi="Arial" w:cs="Arial"/>
                <w:sz w:val="16"/>
                <w:szCs w:val="16"/>
              </w:rPr>
              <w:t xml:space="preserve">R5s CRs from RAN5 electronic meeting ‘#2024-TTCN email’ (batch 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4979A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D947B76" w14:textId="539068F9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451171D" w14:textId="66180B9F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5F084AF" w14:textId="4382B392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4979A0" w:rsidRPr="004551A8" w14:paraId="509F2CDA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7337E76" w14:textId="082FB598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RP-24100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D877A3E" w14:textId="29563B9F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979A0">
              <w:rPr>
                <w:rFonts w:ascii="Arial" w:hAnsi="Arial" w:cs="Arial"/>
                <w:sz w:val="16"/>
                <w:szCs w:val="16"/>
              </w:rPr>
              <w:t xml:space="preserve">R5s CRs from RAN5 electronic meeting ‘#2024-TTCN email’ (batch 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4979A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1695C4A" w14:textId="6C3A0D76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13.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2064C76" w14:textId="0A236BBF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6B032F2" w14:textId="0BE925E1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TEI18_Test</w:t>
            </w:r>
          </w:p>
        </w:tc>
      </w:tr>
      <w:tr w:rsidR="004979A0" w:rsidRPr="004551A8" w14:paraId="4603D19F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C7EE90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RP-241007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D17E188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TEI_Test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33E25D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800053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E993144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TEI_Test</w:t>
            </w:r>
          </w:p>
        </w:tc>
      </w:tr>
      <w:tr w:rsidR="004979A0" w:rsidRPr="004551A8" w14:paraId="6523B89E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8DAB63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RP-241008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F4BAA6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TEI8_Test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A9494C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6DBE08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1FEF14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TEI8_Test</w:t>
            </w:r>
          </w:p>
        </w:tc>
      </w:tr>
      <w:tr w:rsidR="004979A0" w:rsidRPr="004551A8" w14:paraId="3FC81061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66E6409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RP-241009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400708D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TEI9_Test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EAD5C5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17CCD7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F1A51FC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TEI9_Test</w:t>
            </w:r>
          </w:p>
        </w:tc>
      </w:tr>
      <w:tr w:rsidR="004979A0" w:rsidRPr="004551A8" w14:paraId="3203D879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9293F4A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RP-241010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E6DE2DC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TEI11_Test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8A4D7D5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F8CBEB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B39911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TEI11_Test</w:t>
            </w:r>
          </w:p>
        </w:tc>
      </w:tr>
      <w:tr w:rsidR="004979A0" w:rsidRPr="004551A8" w14:paraId="3EDFC46F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9475BE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RP-241011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275E76B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TEI10_Test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3BD535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6F03DB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F3CBD6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TEI10_Test</w:t>
            </w:r>
          </w:p>
        </w:tc>
      </w:tr>
      <w:tr w:rsidR="004979A0" w:rsidRPr="004551A8" w14:paraId="44A3B629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97F9B2F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RP-241012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F713125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TEI12_Test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770E77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72C3A5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BC877AB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TEI12_Test</w:t>
            </w:r>
          </w:p>
        </w:tc>
      </w:tr>
      <w:tr w:rsidR="004979A0" w:rsidRPr="004551A8" w14:paraId="1FF4769D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9010F8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RP-241013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CE7DE46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TEI13_Test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46F7A5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977B71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675354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TEI13_Test</w:t>
            </w:r>
          </w:p>
        </w:tc>
      </w:tr>
      <w:tr w:rsidR="004979A0" w:rsidRPr="004551A8" w14:paraId="562FB9A2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772840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RP-241014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4FD01A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TEI14_Test - Pack 1/2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EF5FC4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039E45A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Rel-14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7FA3E2A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TEI14_Test</w:t>
            </w:r>
          </w:p>
        </w:tc>
      </w:tr>
      <w:tr w:rsidR="004979A0" w:rsidRPr="004551A8" w14:paraId="2F9BEEA2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F156BC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RP-241015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997729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TEI14_Test - Pack 2/2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27D4C50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E592E4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Rel-14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141425E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TEI14_Test</w:t>
            </w:r>
          </w:p>
        </w:tc>
      </w:tr>
      <w:tr w:rsidR="004979A0" w:rsidRPr="004551A8" w14:paraId="7BA1FB87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1E9891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RP-241016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CCFB2BE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TEI15_Test - Pack 1/8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708E21E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D74A20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43946D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4979A0" w:rsidRPr="004551A8" w14:paraId="07A18D9B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3B5365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RP-241017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FB0C27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TEI15_Test - Pack 2/8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00E126E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E5CCC6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ED6DFE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4979A0" w:rsidRPr="004551A8" w14:paraId="2E8A7BB4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C22F1A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RP-241018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395D056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TEI15_Test - Pack 3/8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664F8D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06CC09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CE39C2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4979A0" w:rsidRPr="004551A8" w14:paraId="375F9F67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B87306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RP-241019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C215D5B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TEI15_Test - Pack 4/8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7076464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1A345BD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B755B3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4979A0" w:rsidRPr="004551A8" w14:paraId="1D2029FA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72F121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RP-241020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6998077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TEI15_Test - Pack 5/8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9E22A46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47C9F7D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FF5301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4979A0" w:rsidRPr="004551A8" w14:paraId="426D8272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F722C6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RP-241021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4FE06A9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TEI15_Test - Pack 6/8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0523745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D1F1C8C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96EF78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4979A0" w:rsidRPr="004551A8" w14:paraId="7B8DBD2E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E321D90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RP-241022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3A50875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TEI15_Test - Pack 7/8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D42671D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7AB1FC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0AB9FC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4979A0" w:rsidRPr="004551A8" w14:paraId="1FBF4F85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9F763D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RP-241023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B87C4A0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TEI15_Test - Pack 8/8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8EE605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F1B3AFC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B2C86B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TEI15_Test</w:t>
            </w:r>
          </w:p>
        </w:tc>
      </w:tr>
      <w:tr w:rsidR="004979A0" w:rsidRPr="004551A8" w14:paraId="0DE92A2C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5A5FF6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RP-241024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B202526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TEI16_Test - Pack 1/4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3E1944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85C264A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359D87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4979A0" w:rsidRPr="004551A8" w14:paraId="2FF9EF8E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503A3A4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RP-241025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A99342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TEI16_Test - Pack 2/4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F832C28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41EAEC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9DE4B43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4979A0" w:rsidRPr="004551A8" w14:paraId="43E86D0F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67E67E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RP-241026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7022354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TEI16_Test - Pack 3/4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811FFCA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58EE403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CE3C34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4979A0" w:rsidRPr="004551A8" w14:paraId="2F4C32F1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6ACADF1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RP-241027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999DA0E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TEI16_Test - Pack 4/4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4F2D51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E8A5B49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DCD7B6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TEI16_Test</w:t>
            </w:r>
          </w:p>
        </w:tc>
      </w:tr>
      <w:tr w:rsidR="004979A0" w:rsidRPr="004551A8" w14:paraId="140EF38A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94B0884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RP-241028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E9275EF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TEI17_Test - Pack 1/8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3C344B1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52EFF4F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055EB4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4979A0" w:rsidRPr="004551A8" w14:paraId="43007F61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CA1A7F0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RP-241029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0B45B83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TEI17_Test - Pack 2/8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2276258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BF494D2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0FE333D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4979A0" w:rsidRPr="004551A8" w14:paraId="2CDBB9AA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5238C60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RP-241030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FCCF413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TEI17_Test - Pack 3/8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BC5565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824CB06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68D7C05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4979A0" w:rsidRPr="004551A8" w14:paraId="6397A4B4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6E6D54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RP-241031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B64D655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TEI17_Test - Pack 4/8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67F31CE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8A664C8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275284C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4979A0" w:rsidRPr="004551A8" w14:paraId="47480343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B9676F7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RP-241032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65ECFF3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TEI17_Test - Pack 5/8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5C7E88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D6F1EC5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FC2C9B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4979A0" w:rsidRPr="004551A8" w14:paraId="28C86164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0B1E9B9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RP-241033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4602384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TEI17_Test - Pack 6/8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73F5977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581442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20DDC47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4979A0" w:rsidRPr="004551A8" w14:paraId="137B47F3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A4D0BC0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RP-241034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C89718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TEI17_Test - Pack 7/8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2596575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A962F5D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EA3F85A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  <w:tr w:rsidR="004979A0" w:rsidRPr="004551A8" w14:paraId="61B7347C" w14:textId="77777777" w:rsidTr="004979A0">
        <w:trPr>
          <w:trHeight w:val="225"/>
        </w:trPr>
        <w:tc>
          <w:tcPr>
            <w:tcW w:w="1242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83F20A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RP-241035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FE975C1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CR Pack on TEI17_Test - Pack 8/8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A571401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9A72841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Rel-18</w:t>
            </w:r>
          </w:p>
        </w:tc>
        <w:tc>
          <w:tcPr>
            <w:tcW w:w="392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C020CD" w14:textId="77777777" w:rsidR="004979A0" w:rsidRPr="004551A8" w:rsidRDefault="004979A0" w:rsidP="004979A0">
            <w:pPr>
              <w:rPr>
                <w:rFonts w:ascii="Arial" w:hAnsi="Arial" w:cs="Arial"/>
                <w:sz w:val="16"/>
                <w:szCs w:val="16"/>
              </w:rPr>
            </w:pPr>
            <w:r w:rsidRPr="004551A8">
              <w:rPr>
                <w:rFonts w:ascii="Arial" w:hAnsi="Arial" w:cs="Arial"/>
                <w:sz w:val="16"/>
                <w:szCs w:val="16"/>
              </w:rPr>
              <w:t>TEI17_Test</w:t>
            </w:r>
          </w:p>
        </w:tc>
      </w:tr>
    </w:tbl>
    <w:p w14:paraId="672AA1B6" w14:textId="77777777" w:rsidR="00AA3B0B" w:rsidRDefault="00AA3B0B" w:rsidP="007726AA">
      <w:pPr>
        <w:rPr>
          <w:rFonts w:ascii="Arial" w:hAnsi="Arial" w:cs="Arial"/>
        </w:rPr>
      </w:pPr>
    </w:p>
    <w:bookmarkEnd w:id="0"/>
    <w:p w14:paraId="1D386E8E" w14:textId="4A532F5C" w:rsidR="007726AA" w:rsidRDefault="0069306C" w:rsidP="0069306C">
      <w:pPr>
        <w:pStyle w:val="TH"/>
        <w:jc w:val="left"/>
      </w:pPr>
      <w:r>
        <w:t>Table 1.3</w:t>
      </w:r>
      <w:r w:rsidR="00C95C03">
        <w:t>a</w:t>
      </w:r>
      <w:r>
        <w:t>: N</w:t>
      </w:r>
      <w:r w:rsidR="007726AA" w:rsidRPr="005E2084">
        <w:t xml:space="preserve">umber of </w:t>
      </w:r>
      <w:r w:rsidR="00D97A27" w:rsidRPr="005E2084">
        <w:t>CRs per Spec</w:t>
      </w:r>
    </w:p>
    <w:tbl>
      <w:tblPr>
        <w:tblW w:w="3823" w:type="dxa"/>
        <w:tblLook w:val="04A0" w:firstRow="1" w:lastRow="0" w:firstColumn="1" w:lastColumn="0" w:noHBand="0" w:noVBand="1"/>
      </w:tblPr>
      <w:tblGrid>
        <w:gridCol w:w="2060"/>
        <w:gridCol w:w="1763"/>
      </w:tblGrid>
      <w:tr w:rsidR="0069306C" w:rsidRPr="0069306C" w14:paraId="5A22BB4D" w14:textId="77777777" w:rsidTr="0069306C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68A5566" w14:textId="3A96454D" w:rsidR="0069306C" w:rsidRPr="0069306C" w:rsidRDefault="0069306C" w:rsidP="00693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</w:tcPr>
          <w:p w14:paraId="53FADDFB" w14:textId="29E1C64D" w:rsidR="0069306C" w:rsidRPr="0069306C" w:rsidRDefault="0069306C" w:rsidP="00693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CRs</w:t>
            </w:r>
          </w:p>
        </w:tc>
      </w:tr>
      <w:tr w:rsidR="0069306C" w:rsidRPr="0069306C" w14:paraId="10587668" w14:textId="77777777" w:rsidTr="0069306C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F288" w14:textId="33F8D9A4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34.108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E239A" w14:textId="6CC22BF0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7C09EEF1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6001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34.121-1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7B07A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1209B4D4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88DA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34.121-2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D0B7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1B247091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F346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34.122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37822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344A1136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37B3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34.123-1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C3BD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6C68A234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1F82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34.123-2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C7E5D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258405C6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9ECE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34.123-3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FE654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69306C" w:rsidRPr="0069306C" w14:paraId="5FFC4F73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4DED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34.229-1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0647F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9306C" w:rsidRPr="0069306C" w14:paraId="44F48877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DD98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34.229-2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202DD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69306C" w:rsidRPr="0069306C" w14:paraId="00BF8591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40F33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34.229-3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0CCB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69306C" w:rsidRPr="0069306C" w14:paraId="754D7328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B988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34.229-4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768A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1512A4E5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7BC5E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34.229-5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3F49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69306C" w:rsidRPr="0069306C" w14:paraId="151F177D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A2B6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36.508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AD877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69306C" w:rsidRPr="0069306C" w14:paraId="7423E4C6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4CA1C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36.509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7ABF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2F1D38C0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75A5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36.521-1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FC35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69306C" w:rsidRPr="0069306C" w14:paraId="5ED7CCF2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D9C5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36.521-2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20FF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9306C" w:rsidRPr="0069306C" w14:paraId="325E74ED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58ED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36.521-3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63CFC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</w:tr>
      <w:tr w:rsidR="0069306C" w:rsidRPr="0069306C" w14:paraId="10DBE1D7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78B8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36.521-4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C15C3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69306C" w:rsidRPr="0069306C" w14:paraId="6D2914CA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39C4B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36.523-1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C303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</w:tr>
      <w:tr w:rsidR="0069306C" w:rsidRPr="0069306C" w14:paraId="46FF964A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8D41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36.523-2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AEAD3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69306C" w:rsidRPr="0069306C" w14:paraId="764F4B49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57577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353D" w14:textId="1A5B8810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="004979A0">
              <w:rPr>
                <w:rFonts w:ascii="Calibri" w:hAnsi="Calibri" w:cs="Calibri"/>
                <w:color w:val="000000"/>
                <w:sz w:val="22"/>
                <w:szCs w:val="22"/>
              </w:rPr>
              <w:t>+1 RP</w:t>
            </w:r>
          </w:p>
        </w:tc>
      </w:tr>
      <w:tr w:rsidR="0069306C" w:rsidRPr="0069306C" w14:paraId="18DA9799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1F76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DA17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</w:tr>
      <w:tr w:rsidR="0069306C" w:rsidRPr="0069306C" w14:paraId="3E4CF751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89FF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8C511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9306C" w:rsidRPr="0069306C" w14:paraId="04266F7E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A59C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61A94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69306C" w:rsidRPr="0069306C" w14:paraId="3B716841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FF270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49F56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69306C" w:rsidRPr="0069306C" w14:paraId="1FF88388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9606E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1522" w14:textId="2EE66F9C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4979A0">
              <w:rPr>
                <w:rFonts w:ascii="Calibri" w:hAnsi="Calibri" w:cs="Calibri"/>
                <w:color w:val="000000"/>
                <w:sz w:val="22"/>
                <w:szCs w:val="22"/>
              </w:rPr>
              <w:t>+1 RP</w:t>
            </w:r>
          </w:p>
        </w:tc>
      </w:tr>
      <w:tr w:rsidR="0069306C" w:rsidRPr="0069306C" w14:paraId="151BE92F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CB81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36.579-6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D833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9306C" w:rsidRPr="0069306C" w14:paraId="4B3557D3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D5C94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36.579-7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95EC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69306C" w:rsidRPr="0069306C" w14:paraId="3F98AC72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7125E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7C62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121C70D7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5A2B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C0BC5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35896583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ADA3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36.903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35A1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69306C" w:rsidRPr="0069306C" w14:paraId="0BD23A55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82E86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36.904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C604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6F19D0A0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8F2C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36.905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389D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69306C" w:rsidRPr="0069306C" w14:paraId="103F0820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720D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36.978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53429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43CBB23C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7795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37.544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85AA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69306C" w:rsidRPr="0069306C" w14:paraId="701AFF90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7BB7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37.571-1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061B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</w:tr>
      <w:tr w:rsidR="0069306C" w:rsidRPr="0069306C" w14:paraId="3402173E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3BA3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37.571-2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ADA9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69306C" w:rsidRPr="0069306C" w14:paraId="4F3558CD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801C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37.571-3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A32A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69306C" w:rsidRPr="0069306C" w14:paraId="15A8C72B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8272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51E51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69306C" w:rsidRPr="0069306C" w14:paraId="60494FE4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89E0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37.571-5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1444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69306C" w:rsidRPr="0069306C" w14:paraId="78E70009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B9D6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37.901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490B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5FCB368B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5FB1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37.901-5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8DE0C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01900600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85794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38.508-1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7D83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69306C" w:rsidRPr="0069306C" w14:paraId="6AEF71FA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E7C6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38.508-2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24C21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</w:tr>
      <w:tr w:rsidR="0069306C" w:rsidRPr="0069306C" w14:paraId="2FBB8B3D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8033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38.509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71273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4FAF9288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653F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38.521-1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03AB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121</w:t>
            </w:r>
          </w:p>
        </w:tc>
      </w:tr>
      <w:tr w:rsidR="0069306C" w:rsidRPr="0069306C" w14:paraId="55DFD4A9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55C53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38.521-2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3ABBB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</w:tr>
      <w:tr w:rsidR="0069306C" w:rsidRPr="0069306C" w14:paraId="0A41D384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4C49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38.521-3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4DC7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</w:tr>
      <w:tr w:rsidR="0069306C" w:rsidRPr="0069306C" w14:paraId="5B90C68E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2B20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38.521-4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18A1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69306C" w:rsidRPr="0069306C" w14:paraId="110AEDFE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2F45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38.521-5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434F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</w:tr>
      <w:tr w:rsidR="0069306C" w:rsidRPr="0069306C" w14:paraId="135F5C28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D6E7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38.522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4D82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</w:tr>
      <w:tr w:rsidR="0069306C" w:rsidRPr="0069306C" w14:paraId="3C14F00E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F1B89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38.523-1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28AA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141</w:t>
            </w:r>
          </w:p>
        </w:tc>
      </w:tr>
      <w:tr w:rsidR="0069306C" w:rsidRPr="0069306C" w14:paraId="7DA194F1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0AF4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38.523-2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D927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</w:tr>
      <w:tr w:rsidR="0069306C" w:rsidRPr="0069306C" w14:paraId="3FE6B45B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D158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AF71C" w14:textId="59548412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 w:rsidR="004979A0">
              <w:rPr>
                <w:rFonts w:ascii="Calibri" w:hAnsi="Calibri" w:cs="Calibri"/>
                <w:color w:val="000000"/>
                <w:sz w:val="22"/>
                <w:szCs w:val="22"/>
              </w:rPr>
              <w:t>+1 RP</w:t>
            </w:r>
          </w:p>
        </w:tc>
      </w:tr>
      <w:tr w:rsidR="0069306C" w:rsidRPr="0069306C" w14:paraId="5768742B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1CFF8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38.533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40675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151</w:t>
            </w:r>
          </w:p>
        </w:tc>
      </w:tr>
      <w:tr w:rsidR="0069306C" w:rsidRPr="0069306C" w14:paraId="7C6F0113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D8244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38.551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B5315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69306C" w:rsidRPr="0069306C" w14:paraId="019146A3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3BCD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38.561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F1BA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9306C" w:rsidRPr="0069306C" w14:paraId="5B759FB9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9B6E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38.903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97FD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</w:tr>
      <w:tr w:rsidR="0069306C" w:rsidRPr="0069306C" w14:paraId="069F67FD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5BBE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38.905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55234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</w:tr>
      <w:tr w:rsidR="0069306C" w:rsidRPr="0069306C" w14:paraId="65194B00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193F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38.918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528A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21383A9C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3B29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51.010-1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D468B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69B98B32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2CAC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51.010-2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663A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7EC0EB0B" w14:textId="77777777" w:rsidTr="0069306C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EBFD" w14:textId="77777777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51.010-5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EED3" w14:textId="77777777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9306C" w:rsidRPr="0069306C" w14:paraId="668BA19D" w14:textId="77777777" w:rsidTr="0069306C">
        <w:trPr>
          <w:trHeight w:val="300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C067" w14:textId="4EC370A5" w:rsidR="0069306C" w:rsidRPr="0069306C" w:rsidRDefault="0069306C" w:rsidP="0069306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82A4D" w14:textId="300F381C" w:rsidR="0069306C" w:rsidRPr="0069306C" w:rsidRDefault="0069306C" w:rsidP="0069306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1034</w:t>
            </w:r>
            <w:r w:rsidR="004979A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4979A0">
              <w:rPr>
                <w:rFonts w:ascii="Calibri" w:hAnsi="Calibri" w:cs="Calibri"/>
                <w:color w:val="000000"/>
                <w:sz w:val="22"/>
                <w:szCs w:val="22"/>
              </w:rPr>
              <w:t>+</w:t>
            </w:r>
            <w:r w:rsidR="004979A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4979A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RP</w:t>
            </w:r>
          </w:p>
        </w:tc>
      </w:tr>
    </w:tbl>
    <w:p w14:paraId="6C2AC6ED" w14:textId="77777777" w:rsidR="0069306C" w:rsidRDefault="0069306C" w:rsidP="004979A0"/>
    <w:p w14:paraId="602D9CF8" w14:textId="0573E635" w:rsidR="00C95C03" w:rsidRDefault="00C95C03" w:rsidP="00C95C03">
      <w:pPr>
        <w:pStyle w:val="TH"/>
        <w:jc w:val="left"/>
      </w:pPr>
      <w:r>
        <w:t>Table 1.3</w:t>
      </w:r>
      <w:r>
        <w:t>b</w:t>
      </w:r>
      <w:r>
        <w:t>: N</w:t>
      </w:r>
      <w:r w:rsidRPr="005E2084">
        <w:t xml:space="preserve">umber of </w:t>
      </w:r>
      <w:r>
        <w:t xml:space="preserve">TTCN </w:t>
      </w:r>
      <w:r w:rsidRPr="005E2084">
        <w:t xml:space="preserve">CRs per </w:t>
      </w:r>
      <w:r>
        <w:t xml:space="preserve">TTCN </w:t>
      </w:r>
      <w:r w:rsidRPr="005E2084">
        <w:t>Spec</w:t>
      </w:r>
    </w:p>
    <w:tbl>
      <w:tblPr>
        <w:tblW w:w="3823" w:type="dxa"/>
        <w:tblLook w:val="04A0" w:firstRow="1" w:lastRow="0" w:firstColumn="1" w:lastColumn="0" w:noHBand="0" w:noVBand="1"/>
      </w:tblPr>
      <w:tblGrid>
        <w:gridCol w:w="2060"/>
        <w:gridCol w:w="1763"/>
      </w:tblGrid>
      <w:tr w:rsidR="00C95C03" w:rsidRPr="0069306C" w14:paraId="7E55FDB3" w14:textId="77777777" w:rsidTr="00C95C03">
        <w:trPr>
          <w:trHeight w:val="300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49D9CF0" w14:textId="77777777" w:rsidR="00C95C03" w:rsidRPr="0069306C" w:rsidRDefault="00C95C03" w:rsidP="00FB1C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bottom"/>
          </w:tcPr>
          <w:p w14:paraId="0D9A9515" w14:textId="77777777" w:rsidR="00C95C03" w:rsidRPr="0069306C" w:rsidRDefault="00C95C03" w:rsidP="00FB1CC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CRs</w:t>
            </w:r>
          </w:p>
        </w:tc>
      </w:tr>
      <w:tr w:rsidR="00C95C03" w:rsidRPr="0069306C" w14:paraId="754C94BA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2129" w14:textId="77777777" w:rsidR="00C95C03" w:rsidRPr="0069306C" w:rsidRDefault="00C95C03" w:rsidP="00FB1CC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34.123-3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09D2" w14:textId="77777777" w:rsidR="00C95C03" w:rsidRPr="0069306C" w:rsidRDefault="00C95C03" w:rsidP="00FB1CC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C95C03" w:rsidRPr="0069306C" w14:paraId="65439DA5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AB6F" w14:textId="411153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34.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229</w:t>
            </w: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090E6" w14:textId="50BBE0DC" w:rsidR="00C95C03" w:rsidRPr="0069306C" w:rsidRDefault="00C95C03" w:rsidP="00C95C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C95C03" w:rsidRPr="0069306C" w14:paraId="0A244133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D178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EEF03" w14:textId="7F4ED8A1" w:rsidR="00C95C03" w:rsidRPr="0069306C" w:rsidRDefault="00C95C03" w:rsidP="00C95C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</w:tr>
      <w:tr w:rsidR="00C95C03" w:rsidRPr="0069306C" w14:paraId="3A259EB5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955BF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36.579-5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B799F" w14:textId="2046AB1E" w:rsidR="00C95C03" w:rsidRPr="0069306C" w:rsidRDefault="00C95C03" w:rsidP="00C95C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C95C03" w:rsidRPr="0069306C" w14:paraId="55EC773D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7546" w14:textId="635A7175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37.571-4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7CB3C" w14:textId="1FBF7F61" w:rsidR="00C95C03" w:rsidRDefault="00C95C03" w:rsidP="00C95C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95C03" w:rsidRPr="0069306C" w14:paraId="666110E0" w14:textId="77777777" w:rsidTr="00C95C03">
        <w:trPr>
          <w:trHeight w:val="300"/>
        </w:trPr>
        <w:tc>
          <w:tcPr>
            <w:tcW w:w="2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BDF7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38.523-3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7D34" w14:textId="2B3A33B6" w:rsidR="00C95C03" w:rsidRPr="0069306C" w:rsidRDefault="00C95C03" w:rsidP="00C95C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</w:tr>
      <w:tr w:rsidR="00C95C03" w:rsidRPr="0069306C" w14:paraId="57C228ED" w14:textId="77777777" w:rsidTr="00C95C03">
        <w:trPr>
          <w:trHeight w:val="300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801B" w14:textId="77777777" w:rsidR="00C95C03" w:rsidRPr="0069306C" w:rsidRDefault="00C95C03" w:rsidP="00C95C0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66233" w14:textId="26A22381" w:rsidR="00C95C03" w:rsidRPr="0069306C" w:rsidRDefault="00C95C03" w:rsidP="00C95C03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</w:tr>
    </w:tbl>
    <w:p w14:paraId="41BB8817" w14:textId="77777777" w:rsidR="00C95C03" w:rsidRDefault="00C95C03" w:rsidP="004979A0"/>
    <w:bookmarkEnd w:id="1"/>
    <w:bookmarkEnd w:id="2"/>
    <w:p w14:paraId="524EA392" w14:textId="77777777" w:rsidR="00BD1DF2" w:rsidRDefault="00BD1DF2" w:rsidP="00BD1DF2">
      <w:pPr>
        <w:sectPr w:rsidR="00BD1DF2" w:rsidSect="00D24DB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64BFE822" w14:textId="77777777" w:rsidR="0014272E" w:rsidRDefault="0014272E" w:rsidP="00BD1DF2"/>
    <w:p w14:paraId="27376925" w14:textId="185BE464" w:rsidR="0014272E" w:rsidRDefault="0014272E" w:rsidP="004551A8">
      <w:pPr>
        <w:pStyle w:val="Heading1"/>
      </w:pPr>
      <w:r>
        <w:t>Tdoc list of agreed CRs</w:t>
      </w:r>
      <w:r w:rsidR="004551A8">
        <w:t xml:space="preserve"> and plenary packages</w:t>
      </w:r>
    </w:p>
    <w:p w14:paraId="5D912C32" w14:textId="4FB3B4E2" w:rsidR="00B21529" w:rsidRDefault="0069306C" w:rsidP="0014272E">
      <w:r>
        <w:t>1034 CRs were agreed at RAN5#103</w:t>
      </w:r>
    </w:p>
    <w:tbl>
      <w:tblPr>
        <w:tblStyle w:val="TableGrid"/>
        <w:tblW w:w="19840" w:type="dxa"/>
        <w:tblLook w:val="04A0" w:firstRow="1" w:lastRow="0" w:firstColumn="1" w:lastColumn="0" w:noHBand="0" w:noVBand="1"/>
      </w:tblPr>
      <w:tblGrid>
        <w:gridCol w:w="1413"/>
        <w:gridCol w:w="5096"/>
        <w:gridCol w:w="2265"/>
        <w:gridCol w:w="923"/>
        <w:gridCol w:w="1069"/>
        <w:gridCol w:w="936"/>
        <w:gridCol w:w="5403"/>
        <w:gridCol w:w="934"/>
        <w:gridCol w:w="942"/>
        <w:gridCol w:w="1009"/>
        <w:gridCol w:w="1240"/>
      </w:tblGrid>
      <w:tr w:rsidR="0069306C" w:rsidRPr="004551A8" w14:paraId="0E69FA9F" w14:textId="77777777" w:rsidTr="0069306C">
        <w:trPr>
          <w:trHeight w:val="290"/>
        </w:trPr>
        <w:tc>
          <w:tcPr>
            <w:tcW w:w="1413" w:type="dxa"/>
            <w:shd w:val="clear" w:color="auto" w:fill="B4C6E7" w:themeFill="accent1" w:themeFillTint="66"/>
            <w:noWrap/>
            <w:hideMark/>
          </w:tcPr>
          <w:p w14:paraId="7D19CA95" w14:textId="77777777" w:rsidR="004551A8" w:rsidRPr="0069306C" w:rsidRDefault="004551A8" w:rsidP="00693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4593" w:type="dxa"/>
            <w:shd w:val="clear" w:color="auto" w:fill="B4C6E7" w:themeFill="accent1" w:themeFillTint="66"/>
            <w:noWrap/>
            <w:hideMark/>
          </w:tcPr>
          <w:p w14:paraId="617DADA3" w14:textId="77777777" w:rsidR="004551A8" w:rsidRPr="0069306C" w:rsidRDefault="004551A8" w:rsidP="00693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2265" w:type="dxa"/>
            <w:shd w:val="clear" w:color="auto" w:fill="B4C6E7" w:themeFill="accent1" w:themeFillTint="66"/>
            <w:noWrap/>
            <w:hideMark/>
          </w:tcPr>
          <w:p w14:paraId="2D7B3BA1" w14:textId="77777777" w:rsidR="004551A8" w:rsidRPr="0069306C" w:rsidRDefault="004551A8" w:rsidP="00693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923" w:type="dxa"/>
            <w:shd w:val="clear" w:color="auto" w:fill="B4C6E7" w:themeFill="accent1" w:themeFillTint="66"/>
            <w:noWrap/>
            <w:hideMark/>
          </w:tcPr>
          <w:p w14:paraId="6BAB5B2A" w14:textId="77777777" w:rsidR="004551A8" w:rsidRPr="0069306C" w:rsidRDefault="004551A8" w:rsidP="00693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Release</w:t>
            </w:r>
          </w:p>
        </w:tc>
        <w:tc>
          <w:tcPr>
            <w:tcW w:w="1069" w:type="dxa"/>
            <w:shd w:val="clear" w:color="auto" w:fill="B4C6E7" w:themeFill="accent1" w:themeFillTint="66"/>
            <w:noWrap/>
            <w:hideMark/>
          </w:tcPr>
          <w:p w14:paraId="27D545A2" w14:textId="77777777" w:rsidR="004551A8" w:rsidRPr="0069306C" w:rsidRDefault="004551A8" w:rsidP="00693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914" w:type="dxa"/>
            <w:shd w:val="clear" w:color="auto" w:fill="B4C6E7" w:themeFill="accent1" w:themeFillTint="66"/>
            <w:noWrap/>
            <w:hideMark/>
          </w:tcPr>
          <w:p w14:paraId="3BDD1691" w14:textId="77777777" w:rsidR="004551A8" w:rsidRPr="0069306C" w:rsidRDefault="004551A8" w:rsidP="00693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Version</w:t>
            </w:r>
          </w:p>
        </w:tc>
        <w:tc>
          <w:tcPr>
            <w:tcW w:w="4538" w:type="dxa"/>
            <w:shd w:val="clear" w:color="auto" w:fill="B4C6E7" w:themeFill="accent1" w:themeFillTint="66"/>
            <w:noWrap/>
            <w:hideMark/>
          </w:tcPr>
          <w:p w14:paraId="2BB793CA" w14:textId="77777777" w:rsidR="004551A8" w:rsidRPr="0069306C" w:rsidRDefault="004551A8" w:rsidP="00693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Related WIs</w:t>
            </w:r>
          </w:p>
        </w:tc>
        <w:tc>
          <w:tcPr>
            <w:tcW w:w="934" w:type="dxa"/>
            <w:shd w:val="clear" w:color="auto" w:fill="B4C6E7" w:themeFill="accent1" w:themeFillTint="66"/>
            <w:noWrap/>
            <w:hideMark/>
          </w:tcPr>
          <w:p w14:paraId="3CAD816D" w14:textId="77777777" w:rsidR="004551A8" w:rsidRPr="0069306C" w:rsidRDefault="004551A8" w:rsidP="00693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</w:t>
            </w:r>
          </w:p>
        </w:tc>
        <w:tc>
          <w:tcPr>
            <w:tcW w:w="942" w:type="dxa"/>
            <w:shd w:val="clear" w:color="auto" w:fill="B4C6E7" w:themeFill="accent1" w:themeFillTint="66"/>
            <w:noWrap/>
            <w:hideMark/>
          </w:tcPr>
          <w:p w14:paraId="674B12A7" w14:textId="77777777" w:rsidR="004551A8" w:rsidRPr="0069306C" w:rsidRDefault="004551A8" w:rsidP="00693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 revision</w:t>
            </w:r>
          </w:p>
        </w:tc>
        <w:tc>
          <w:tcPr>
            <w:tcW w:w="1009" w:type="dxa"/>
            <w:shd w:val="clear" w:color="auto" w:fill="B4C6E7" w:themeFill="accent1" w:themeFillTint="66"/>
            <w:noWrap/>
            <w:hideMark/>
          </w:tcPr>
          <w:p w14:paraId="46178BA0" w14:textId="77777777" w:rsidR="004551A8" w:rsidRPr="0069306C" w:rsidRDefault="004551A8" w:rsidP="00693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 category</w:t>
            </w:r>
          </w:p>
        </w:tc>
        <w:tc>
          <w:tcPr>
            <w:tcW w:w="1240" w:type="dxa"/>
            <w:shd w:val="clear" w:color="auto" w:fill="B4C6E7" w:themeFill="accent1" w:themeFillTint="66"/>
            <w:noWrap/>
            <w:hideMark/>
          </w:tcPr>
          <w:p w14:paraId="105455BD" w14:textId="77777777" w:rsidR="004551A8" w:rsidRPr="0069306C" w:rsidRDefault="004551A8" w:rsidP="0069306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9306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TSG CR Pack</w:t>
            </w:r>
          </w:p>
        </w:tc>
      </w:tr>
      <w:tr w:rsidR="004551A8" w:rsidRPr="004551A8" w14:paraId="195C2CA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2C059C4" w14:textId="77777777" w:rsidR="004551A8" w:rsidRPr="004551A8" w:rsidRDefault="004551A8">
            <w:r w:rsidRPr="004551A8">
              <w:t>R5-242120</w:t>
            </w:r>
          </w:p>
        </w:tc>
        <w:tc>
          <w:tcPr>
            <w:tcW w:w="4593" w:type="dxa"/>
            <w:noWrap/>
            <w:hideMark/>
          </w:tcPr>
          <w:p w14:paraId="784069EC" w14:textId="77777777" w:rsidR="004551A8" w:rsidRPr="004551A8" w:rsidRDefault="004551A8">
            <w:r w:rsidRPr="004551A8">
              <w:t>Editorial correction to TC 6.2.16</w:t>
            </w:r>
          </w:p>
        </w:tc>
        <w:tc>
          <w:tcPr>
            <w:tcW w:w="2265" w:type="dxa"/>
            <w:noWrap/>
            <w:hideMark/>
          </w:tcPr>
          <w:p w14:paraId="5A2C8C00" w14:textId="77777777" w:rsidR="004551A8" w:rsidRPr="004551A8" w:rsidRDefault="004551A8">
            <w:r w:rsidRPr="004551A8">
              <w:t>Mediatek India Technology Pvt.</w:t>
            </w:r>
          </w:p>
        </w:tc>
        <w:tc>
          <w:tcPr>
            <w:tcW w:w="923" w:type="dxa"/>
            <w:noWrap/>
            <w:hideMark/>
          </w:tcPr>
          <w:p w14:paraId="7A03D33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FCA9814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1A3932FA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1F65501A" w14:textId="77777777" w:rsidR="004551A8" w:rsidRPr="004551A8" w:rsidRDefault="004551A8">
            <w:r w:rsidRPr="004551A8">
              <w:t>TEI13_Test</w:t>
            </w:r>
          </w:p>
        </w:tc>
        <w:tc>
          <w:tcPr>
            <w:tcW w:w="934" w:type="dxa"/>
            <w:noWrap/>
            <w:hideMark/>
          </w:tcPr>
          <w:p w14:paraId="0CBEC087" w14:textId="77777777" w:rsidR="004551A8" w:rsidRPr="004551A8" w:rsidRDefault="004551A8">
            <w:r w:rsidRPr="004551A8">
              <w:t>3022</w:t>
            </w:r>
          </w:p>
        </w:tc>
        <w:tc>
          <w:tcPr>
            <w:tcW w:w="942" w:type="dxa"/>
            <w:noWrap/>
            <w:hideMark/>
          </w:tcPr>
          <w:p w14:paraId="0CECAEA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EF5B5B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3499814" w14:textId="77777777" w:rsidR="004551A8" w:rsidRPr="004551A8" w:rsidRDefault="004551A8">
            <w:r w:rsidRPr="004551A8">
              <w:t>RP-241013</w:t>
            </w:r>
          </w:p>
        </w:tc>
      </w:tr>
      <w:tr w:rsidR="004551A8" w:rsidRPr="004551A8" w14:paraId="42E70FC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02ADAE5" w14:textId="77777777" w:rsidR="004551A8" w:rsidRPr="004551A8" w:rsidRDefault="004551A8">
            <w:r w:rsidRPr="004551A8">
              <w:t>R5-242133</w:t>
            </w:r>
          </w:p>
        </w:tc>
        <w:tc>
          <w:tcPr>
            <w:tcW w:w="4593" w:type="dxa"/>
            <w:noWrap/>
            <w:hideMark/>
          </w:tcPr>
          <w:p w14:paraId="071C21D7" w14:textId="77777777" w:rsidR="004551A8" w:rsidRPr="004551A8" w:rsidRDefault="004551A8">
            <w:r w:rsidRPr="004551A8">
              <w:t>Correction to the note of NR NTN PICS</w:t>
            </w:r>
          </w:p>
        </w:tc>
        <w:tc>
          <w:tcPr>
            <w:tcW w:w="2265" w:type="dxa"/>
            <w:noWrap/>
            <w:hideMark/>
          </w:tcPr>
          <w:p w14:paraId="5D4AF3BF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1F75C8E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4A957BB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6F97668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E45B286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72DE71DA" w14:textId="77777777" w:rsidR="004551A8" w:rsidRPr="004551A8" w:rsidRDefault="004551A8">
            <w:r w:rsidRPr="004551A8">
              <w:t>0608</w:t>
            </w:r>
          </w:p>
        </w:tc>
        <w:tc>
          <w:tcPr>
            <w:tcW w:w="942" w:type="dxa"/>
            <w:noWrap/>
            <w:hideMark/>
          </w:tcPr>
          <w:p w14:paraId="5AC2BAB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B820ED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7813550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3FBDE9A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556588F" w14:textId="77777777" w:rsidR="004551A8" w:rsidRPr="004551A8" w:rsidRDefault="004551A8">
            <w:r w:rsidRPr="004551A8">
              <w:t>R5-242134</w:t>
            </w:r>
          </w:p>
        </w:tc>
        <w:tc>
          <w:tcPr>
            <w:tcW w:w="4593" w:type="dxa"/>
            <w:noWrap/>
            <w:hideMark/>
          </w:tcPr>
          <w:p w14:paraId="4C90300E" w14:textId="77777777" w:rsidR="004551A8" w:rsidRPr="004551A8" w:rsidRDefault="004551A8">
            <w:r w:rsidRPr="004551A8">
              <w:t>Correction to NR NTN TC 8.1.3.1.26</w:t>
            </w:r>
          </w:p>
        </w:tc>
        <w:tc>
          <w:tcPr>
            <w:tcW w:w="2265" w:type="dxa"/>
            <w:noWrap/>
            <w:hideMark/>
          </w:tcPr>
          <w:p w14:paraId="52905536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0621E771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DB87FF7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0A11FD20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6F2878A8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7EA9C288" w14:textId="77777777" w:rsidR="004551A8" w:rsidRPr="004551A8" w:rsidRDefault="004551A8">
            <w:r w:rsidRPr="004551A8">
              <w:t>4310</w:t>
            </w:r>
          </w:p>
        </w:tc>
        <w:tc>
          <w:tcPr>
            <w:tcW w:w="942" w:type="dxa"/>
            <w:noWrap/>
            <w:hideMark/>
          </w:tcPr>
          <w:p w14:paraId="5198E53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19DB0D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996F83C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7D27D68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3B91C3B" w14:textId="77777777" w:rsidR="004551A8" w:rsidRPr="004551A8" w:rsidRDefault="004551A8">
            <w:r w:rsidRPr="004551A8">
              <w:t>R5-242139</w:t>
            </w:r>
          </w:p>
        </w:tc>
        <w:tc>
          <w:tcPr>
            <w:tcW w:w="4593" w:type="dxa"/>
            <w:noWrap/>
            <w:hideMark/>
          </w:tcPr>
          <w:p w14:paraId="1F7CF39B" w14:textId="77777777" w:rsidR="004551A8" w:rsidRPr="004551A8" w:rsidRDefault="004551A8">
            <w:r w:rsidRPr="004551A8">
              <w:t>Correction to RRC message MobilityFromNRCommand</w:t>
            </w:r>
          </w:p>
        </w:tc>
        <w:tc>
          <w:tcPr>
            <w:tcW w:w="2265" w:type="dxa"/>
            <w:noWrap/>
            <w:hideMark/>
          </w:tcPr>
          <w:p w14:paraId="179A31A4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116F1A2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E4A0448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893230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FB2F073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EBF34C1" w14:textId="77777777" w:rsidR="004551A8" w:rsidRPr="004551A8" w:rsidRDefault="004551A8">
            <w:r w:rsidRPr="004551A8">
              <w:t>3108</w:t>
            </w:r>
          </w:p>
        </w:tc>
        <w:tc>
          <w:tcPr>
            <w:tcW w:w="942" w:type="dxa"/>
            <w:noWrap/>
            <w:hideMark/>
          </w:tcPr>
          <w:p w14:paraId="0857CD2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B66CA9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17769F0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508FA37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C5EF287" w14:textId="77777777" w:rsidR="004551A8" w:rsidRPr="004551A8" w:rsidRDefault="004551A8">
            <w:r w:rsidRPr="004551A8">
              <w:t>R5-242140</w:t>
            </w:r>
          </w:p>
        </w:tc>
        <w:tc>
          <w:tcPr>
            <w:tcW w:w="4593" w:type="dxa"/>
            <w:noWrap/>
            <w:hideMark/>
          </w:tcPr>
          <w:p w14:paraId="618B2971" w14:textId="77777777" w:rsidR="004551A8" w:rsidRPr="004551A8" w:rsidRDefault="004551A8">
            <w:r w:rsidRPr="004551A8">
              <w:t>Correction to IE PDCP-Config for UDC</w:t>
            </w:r>
          </w:p>
        </w:tc>
        <w:tc>
          <w:tcPr>
            <w:tcW w:w="2265" w:type="dxa"/>
            <w:noWrap/>
            <w:hideMark/>
          </w:tcPr>
          <w:p w14:paraId="32C1AC64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4AFF581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0E32314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64C57CF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7592E76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035826F5" w14:textId="77777777" w:rsidR="004551A8" w:rsidRPr="004551A8" w:rsidRDefault="004551A8">
            <w:r w:rsidRPr="004551A8">
              <w:t>3109</w:t>
            </w:r>
          </w:p>
        </w:tc>
        <w:tc>
          <w:tcPr>
            <w:tcW w:w="942" w:type="dxa"/>
            <w:noWrap/>
            <w:hideMark/>
          </w:tcPr>
          <w:p w14:paraId="67DB406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1434AA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D938CDB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37921E4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1801561" w14:textId="77777777" w:rsidR="004551A8" w:rsidRPr="004551A8" w:rsidRDefault="004551A8">
            <w:r w:rsidRPr="004551A8">
              <w:t>R5-242141</w:t>
            </w:r>
          </w:p>
        </w:tc>
        <w:tc>
          <w:tcPr>
            <w:tcW w:w="4593" w:type="dxa"/>
            <w:noWrap/>
            <w:hideMark/>
          </w:tcPr>
          <w:p w14:paraId="19C106B4" w14:textId="77777777" w:rsidR="004551A8" w:rsidRPr="004551A8" w:rsidRDefault="004551A8">
            <w:r w:rsidRPr="004551A8">
              <w:t>Correction to IE MeasIdleConfig for Idle/Inactive measurements</w:t>
            </w:r>
          </w:p>
        </w:tc>
        <w:tc>
          <w:tcPr>
            <w:tcW w:w="2265" w:type="dxa"/>
            <w:noWrap/>
            <w:hideMark/>
          </w:tcPr>
          <w:p w14:paraId="1D2AE06A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10EFFEC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20CE716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40A20F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39E913F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6536F39A" w14:textId="77777777" w:rsidR="004551A8" w:rsidRPr="004551A8" w:rsidRDefault="004551A8">
            <w:r w:rsidRPr="004551A8">
              <w:t>3110</w:t>
            </w:r>
          </w:p>
        </w:tc>
        <w:tc>
          <w:tcPr>
            <w:tcW w:w="942" w:type="dxa"/>
            <w:noWrap/>
            <w:hideMark/>
          </w:tcPr>
          <w:p w14:paraId="082C535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7869FE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2B22714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5600234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B9F8458" w14:textId="77777777" w:rsidR="004551A8" w:rsidRPr="004551A8" w:rsidRDefault="004551A8">
            <w:r w:rsidRPr="004551A8">
              <w:t>R5-242142</w:t>
            </w:r>
          </w:p>
        </w:tc>
        <w:tc>
          <w:tcPr>
            <w:tcW w:w="4593" w:type="dxa"/>
            <w:noWrap/>
            <w:hideMark/>
          </w:tcPr>
          <w:p w14:paraId="31A510EA" w14:textId="77777777" w:rsidR="004551A8" w:rsidRPr="004551A8" w:rsidRDefault="004551A8">
            <w:r w:rsidRPr="004551A8">
              <w:t>Correction to IE CondReconfigToAddModList</w:t>
            </w:r>
          </w:p>
        </w:tc>
        <w:tc>
          <w:tcPr>
            <w:tcW w:w="2265" w:type="dxa"/>
            <w:noWrap/>
            <w:hideMark/>
          </w:tcPr>
          <w:p w14:paraId="2486BF0B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605BE14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FDDA021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3454F53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A4F4586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0E2AEEAA" w14:textId="77777777" w:rsidR="004551A8" w:rsidRPr="004551A8" w:rsidRDefault="004551A8">
            <w:r w:rsidRPr="004551A8">
              <w:t>3111</w:t>
            </w:r>
          </w:p>
        </w:tc>
        <w:tc>
          <w:tcPr>
            <w:tcW w:w="942" w:type="dxa"/>
            <w:noWrap/>
            <w:hideMark/>
          </w:tcPr>
          <w:p w14:paraId="2012A01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5944BE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530A394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16C26F8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E55612F" w14:textId="77777777" w:rsidR="004551A8" w:rsidRPr="004551A8" w:rsidRDefault="004551A8">
            <w:r w:rsidRPr="004551A8">
              <w:t>R5-242144</w:t>
            </w:r>
          </w:p>
        </w:tc>
        <w:tc>
          <w:tcPr>
            <w:tcW w:w="4593" w:type="dxa"/>
            <w:noWrap/>
            <w:hideMark/>
          </w:tcPr>
          <w:p w14:paraId="0C7E297C" w14:textId="77777777" w:rsidR="004551A8" w:rsidRPr="004551A8" w:rsidRDefault="004551A8">
            <w:r w:rsidRPr="004551A8">
              <w:t>Correction to Idle mode test cases</w:t>
            </w:r>
          </w:p>
        </w:tc>
        <w:tc>
          <w:tcPr>
            <w:tcW w:w="2265" w:type="dxa"/>
            <w:noWrap/>
            <w:hideMark/>
          </w:tcPr>
          <w:p w14:paraId="5F0A329E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2544B68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81C59A6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2A81D01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166D983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57447B4" w14:textId="77777777" w:rsidR="004551A8" w:rsidRPr="004551A8" w:rsidRDefault="004551A8">
            <w:r w:rsidRPr="004551A8">
              <w:t>4313</w:t>
            </w:r>
          </w:p>
        </w:tc>
        <w:tc>
          <w:tcPr>
            <w:tcW w:w="942" w:type="dxa"/>
            <w:noWrap/>
            <w:hideMark/>
          </w:tcPr>
          <w:p w14:paraId="58EF64D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2FC322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01D7FF3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135C6FE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C3CAD16" w14:textId="77777777" w:rsidR="004551A8" w:rsidRPr="004551A8" w:rsidRDefault="004551A8">
            <w:r w:rsidRPr="004551A8">
              <w:t>R5-242145</w:t>
            </w:r>
          </w:p>
        </w:tc>
        <w:tc>
          <w:tcPr>
            <w:tcW w:w="4593" w:type="dxa"/>
            <w:noWrap/>
            <w:hideMark/>
          </w:tcPr>
          <w:p w14:paraId="7EC8FD2E" w14:textId="77777777" w:rsidR="004551A8" w:rsidRPr="004551A8" w:rsidRDefault="004551A8">
            <w:r w:rsidRPr="004551A8">
              <w:t>Correction to eCPSOR TC 6.3.2.2</w:t>
            </w:r>
          </w:p>
        </w:tc>
        <w:tc>
          <w:tcPr>
            <w:tcW w:w="2265" w:type="dxa"/>
            <w:noWrap/>
            <w:hideMark/>
          </w:tcPr>
          <w:p w14:paraId="7FA5C5E4" w14:textId="77777777" w:rsidR="004551A8" w:rsidRPr="004551A8" w:rsidRDefault="004551A8">
            <w:r w:rsidRPr="004551A8">
              <w:t>MediaTek Inc., Anritsu, ROHDE &amp; SCHWARZ</w:t>
            </w:r>
          </w:p>
        </w:tc>
        <w:tc>
          <w:tcPr>
            <w:tcW w:w="923" w:type="dxa"/>
            <w:noWrap/>
            <w:hideMark/>
          </w:tcPr>
          <w:p w14:paraId="15A5C98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430B961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C446B59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57D6F625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6CADC7D9" w14:textId="77777777" w:rsidR="004551A8" w:rsidRPr="004551A8" w:rsidRDefault="004551A8">
            <w:r w:rsidRPr="004551A8">
              <w:t>4314</w:t>
            </w:r>
          </w:p>
        </w:tc>
        <w:tc>
          <w:tcPr>
            <w:tcW w:w="942" w:type="dxa"/>
            <w:noWrap/>
            <w:hideMark/>
          </w:tcPr>
          <w:p w14:paraId="61D8CAF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4EE43C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3AC483F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0E196B3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C3CE028" w14:textId="77777777" w:rsidR="004551A8" w:rsidRPr="004551A8" w:rsidRDefault="004551A8">
            <w:r w:rsidRPr="004551A8">
              <w:t>R5-242146</w:t>
            </w:r>
          </w:p>
        </w:tc>
        <w:tc>
          <w:tcPr>
            <w:tcW w:w="4593" w:type="dxa"/>
            <w:noWrap/>
            <w:hideMark/>
          </w:tcPr>
          <w:p w14:paraId="26703B12" w14:textId="77777777" w:rsidR="004551A8" w:rsidRPr="004551A8" w:rsidRDefault="004551A8">
            <w:r w:rsidRPr="004551A8">
              <w:t>Correction to eCPSOR TC 6.3.2.4</w:t>
            </w:r>
          </w:p>
        </w:tc>
        <w:tc>
          <w:tcPr>
            <w:tcW w:w="2265" w:type="dxa"/>
            <w:noWrap/>
            <w:hideMark/>
          </w:tcPr>
          <w:p w14:paraId="3A96E187" w14:textId="77777777" w:rsidR="004551A8" w:rsidRPr="004551A8" w:rsidRDefault="004551A8">
            <w:r w:rsidRPr="004551A8">
              <w:t>MediaTek Inc., Keysight</w:t>
            </w:r>
          </w:p>
        </w:tc>
        <w:tc>
          <w:tcPr>
            <w:tcW w:w="923" w:type="dxa"/>
            <w:noWrap/>
            <w:hideMark/>
          </w:tcPr>
          <w:p w14:paraId="4956D687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370D4C2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A9ED68A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A995195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66DBBF15" w14:textId="77777777" w:rsidR="004551A8" w:rsidRPr="004551A8" w:rsidRDefault="004551A8">
            <w:r w:rsidRPr="004551A8">
              <w:t>4315</w:t>
            </w:r>
          </w:p>
        </w:tc>
        <w:tc>
          <w:tcPr>
            <w:tcW w:w="942" w:type="dxa"/>
            <w:noWrap/>
            <w:hideMark/>
          </w:tcPr>
          <w:p w14:paraId="173E6F8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14890C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7E66E11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409D815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0335CE0" w14:textId="77777777" w:rsidR="004551A8" w:rsidRPr="004551A8" w:rsidRDefault="004551A8">
            <w:r w:rsidRPr="004551A8">
              <w:lastRenderedPageBreak/>
              <w:t>R5-242147</w:t>
            </w:r>
          </w:p>
        </w:tc>
        <w:tc>
          <w:tcPr>
            <w:tcW w:w="4593" w:type="dxa"/>
            <w:noWrap/>
            <w:hideMark/>
          </w:tcPr>
          <w:p w14:paraId="4D7EB7D2" w14:textId="77777777" w:rsidR="004551A8" w:rsidRPr="004551A8" w:rsidRDefault="004551A8">
            <w:r w:rsidRPr="004551A8">
              <w:t>Correction to eCPSOR TC 6.3.2.5</w:t>
            </w:r>
          </w:p>
        </w:tc>
        <w:tc>
          <w:tcPr>
            <w:tcW w:w="2265" w:type="dxa"/>
            <w:noWrap/>
            <w:hideMark/>
          </w:tcPr>
          <w:p w14:paraId="115EC0D8" w14:textId="77777777" w:rsidR="004551A8" w:rsidRPr="004551A8" w:rsidRDefault="004551A8">
            <w:r w:rsidRPr="004551A8">
              <w:t>MediaTek Inc., Anritsu</w:t>
            </w:r>
          </w:p>
        </w:tc>
        <w:tc>
          <w:tcPr>
            <w:tcW w:w="923" w:type="dxa"/>
            <w:noWrap/>
            <w:hideMark/>
          </w:tcPr>
          <w:p w14:paraId="7B18E041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46009E3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3680F12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A171BEC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63972CA3" w14:textId="77777777" w:rsidR="004551A8" w:rsidRPr="004551A8" w:rsidRDefault="004551A8">
            <w:r w:rsidRPr="004551A8">
              <w:t>4316</w:t>
            </w:r>
          </w:p>
        </w:tc>
        <w:tc>
          <w:tcPr>
            <w:tcW w:w="942" w:type="dxa"/>
            <w:noWrap/>
            <w:hideMark/>
          </w:tcPr>
          <w:p w14:paraId="3998457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1AD3D9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E21C55F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04FA96B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5789AEF" w14:textId="77777777" w:rsidR="004551A8" w:rsidRPr="004551A8" w:rsidRDefault="004551A8">
            <w:r w:rsidRPr="004551A8">
              <w:t>R5-242148</w:t>
            </w:r>
          </w:p>
        </w:tc>
        <w:tc>
          <w:tcPr>
            <w:tcW w:w="4593" w:type="dxa"/>
            <w:noWrap/>
            <w:hideMark/>
          </w:tcPr>
          <w:p w14:paraId="2EDCADF9" w14:textId="77777777" w:rsidR="004551A8" w:rsidRPr="004551A8" w:rsidRDefault="004551A8">
            <w:r w:rsidRPr="004551A8">
              <w:t>Correction to NR slice TC 6.4.2.3</w:t>
            </w:r>
          </w:p>
        </w:tc>
        <w:tc>
          <w:tcPr>
            <w:tcW w:w="2265" w:type="dxa"/>
            <w:noWrap/>
            <w:hideMark/>
          </w:tcPr>
          <w:p w14:paraId="630AF9B4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371A5CD6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9684D8B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01739222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9B9E483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B805E56" w14:textId="77777777" w:rsidR="004551A8" w:rsidRPr="004551A8" w:rsidRDefault="004551A8">
            <w:r w:rsidRPr="004551A8">
              <w:t>4317</w:t>
            </w:r>
          </w:p>
        </w:tc>
        <w:tc>
          <w:tcPr>
            <w:tcW w:w="942" w:type="dxa"/>
            <w:noWrap/>
            <w:hideMark/>
          </w:tcPr>
          <w:p w14:paraId="06B0125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BBD3CD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5D41A1D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1E2E10C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C75A016" w14:textId="77777777" w:rsidR="004551A8" w:rsidRPr="004551A8" w:rsidRDefault="004551A8">
            <w:r w:rsidRPr="004551A8">
              <w:t>R5-242149</w:t>
            </w:r>
          </w:p>
        </w:tc>
        <w:tc>
          <w:tcPr>
            <w:tcW w:w="4593" w:type="dxa"/>
            <w:noWrap/>
            <w:hideMark/>
          </w:tcPr>
          <w:p w14:paraId="678B3425" w14:textId="77777777" w:rsidR="004551A8" w:rsidRPr="004551A8" w:rsidRDefault="004551A8">
            <w:r w:rsidRPr="004551A8">
              <w:t>Correction to CAG TC 6.5.2.1</w:t>
            </w:r>
          </w:p>
        </w:tc>
        <w:tc>
          <w:tcPr>
            <w:tcW w:w="2265" w:type="dxa"/>
            <w:noWrap/>
            <w:hideMark/>
          </w:tcPr>
          <w:p w14:paraId="625C6C92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0EBE03E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AA910E9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2FA7983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E145947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7DB1C597" w14:textId="77777777" w:rsidR="004551A8" w:rsidRPr="004551A8" w:rsidRDefault="004551A8">
            <w:r w:rsidRPr="004551A8">
              <w:t>4318</w:t>
            </w:r>
          </w:p>
        </w:tc>
        <w:tc>
          <w:tcPr>
            <w:tcW w:w="942" w:type="dxa"/>
            <w:noWrap/>
            <w:hideMark/>
          </w:tcPr>
          <w:p w14:paraId="27F6390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BF68F1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CDC657C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767B387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8457342" w14:textId="77777777" w:rsidR="004551A8" w:rsidRPr="004551A8" w:rsidRDefault="004551A8">
            <w:r w:rsidRPr="004551A8">
              <w:t>R5-242150</w:t>
            </w:r>
          </w:p>
        </w:tc>
        <w:tc>
          <w:tcPr>
            <w:tcW w:w="4593" w:type="dxa"/>
            <w:noWrap/>
            <w:hideMark/>
          </w:tcPr>
          <w:p w14:paraId="4B639F31" w14:textId="77777777" w:rsidR="004551A8" w:rsidRPr="004551A8" w:rsidRDefault="004551A8">
            <w:r w:rsidRPr="004551A8">
              <w:t>Correction to UPIP TC 7.1.3.2.6</w:t>
            </w:r>
          </w:p>
        </w:tc>
        <w:tc>
          <w:tcPr>
            <w:tcW w:w="2265" w:type="dxa"/>
            <w:noWrap/>
            <w:hideMark/>
          </w:tcPr>
          <w:p w14:paraId="47DEEA13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4DC6BB7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C13630E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ECBF636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1B16590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D92072D" w14:textId="77777777" w:rsidR="004551A8" w:rsidRPr="004551A8" w:rsidRDefault="004551A8">
            <w:r w:rsidRPr="004551A8">
              <w:t>4319</w:t>
            </w:r>
          </w:p>
        </w:tc>
        <w:tc>
          <w:tcPr>
            <w:tcW w:w="942" w:type="dxa"/>
            <w:noWrap/>
            <w:hideMark/>
          </w:tcPr>
          <w:p w14:paraId="562A163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7A3707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41F0E7A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5F41908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031CE0C" w14:textId="77777777" w:rsidR="004551A8" w:rsidRPr="004551A8" w:rsidRDefault="004551A8">
            <w:r w:rsidRPr="004551A8">
              <w:t>R5-242155</w:t>
            </w:r>
          </w:p>
        </w:tc>
        <w:tc>
          <w:tcPr>
            <w:tcW w:w="4593" w:type="dxa"/>
            <w:noWrap/>
            <w:hideMark/>
          </w:tcPr>
          <w:p w14:paraId="41BA91C7" w14:textId="77777777" w:rsidR="004551A8" w:rsidRPr="004551A8" w:rsidRDefault="004551A8">
            <w:r w:rsidRPr="004551A8">
              <w:t>Correction to NR Idle measurement TC 8.1.5.11.2</w:t>
            </w:r>
          </w:p>
        </w:tc>
        <w:tc>
          <w:tcPr>
            <w:tcW w:w="2265" w:type="dxa"/>
            <w:noWrap/>
            <w:hideMark/>
          </w:tcPr>
          <w:p w14:paraId="2D775D08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5738B84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60324E2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1AAD3CF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18C80A6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0630089F" w14:textId="77777777" w:rsidR="004551A8" w:rsidRPr="004551A8" w:rsidRDefault="004551A8">
            <w:r w:rsidRPr="004551A8">
              <w:t>4324</w:t>
            </w:r>
          </w:p>
        </w:tc>
        <w:tc>
          <w:tcPr>
            <w:tcW w:w="942" w:type="dxa"/>
            <w:noWrap/>
            <w:hideMark/>
          </w:tcPr>
          <w:p w14:paraId="7BC7649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B6B26B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8B83E79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77DA09E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153874D" w14:textId="77777777" w:rsidR="004551A8" w:rsidRPr="004551A8" w:rsidRDefault="004551A8">
            <w:r w:rsidRPr="004551A8">
              <w:t>R5-242156</w:t>
            </w:r>
          </w:p>
        </w:tc>
        <w:tc>
          <w:tcPr>
            <w:tcW w:w="4593" w:type="dxa"/>
            <w:noWrap/>
            <w:hideMark/>
          </w:tcPr>
          <w:p w14:paraId="2C7A8E82" w14:textId="77777777" w:rsidR="004551A8" w:rsidRPr="004551A8" w:rsidRDefault="004551A8">
            <w:r w:rsidRPr="004551A8">
              <w:t>Correction to NR Inactive measurement TC 8.1.5.11.3</w:t>
            </w:r>
          </w:p>
        </w:tc>
        <w:tc>
          <w:tcPr>
            <w:tcW w:w="2265" w:type="dxa"/>
            <w:noWrap/>
            <w:hideMark/>
          </w:tcPr>
          <w:p w14:paraId="74B9DCAD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1953D5A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0393F5D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F40B3BD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03C5B83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468F8230" w14:textId="77777777" w:rsidR="004551A8" w:rsidRPr="004551A8" w:rsidRDefault="004551A8">
            <w:r w:rsidRPr="004551A8">
              <w:t>4325</w:t>
            </w:r>
          </w:p>
        </w:tc>
        <w:tc>
          <w:tcPr>
            <w:tcW w:w="942" w:type="dxa"/>
            <w:noWrap/>
            <w:hideMark/>
          </w:tcPr>
          <w:p w14:paraId="0A823DD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18BF34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1006972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5944CB8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2BB2523" w14:textId="77777777" w:rsidR="004551A8" w:rsidRPr="004551A8" w:rsidRDefault="004551A8">
            <w:r w:rsidRPr="004551A8">
              <w:t>R5-242157</w:t>
            </w:r>
          </w:p>
        </w:tc>
        <w:tc>
          <w:tcPr>
            <w:tcW w:w="4593" w:type="dxa"/>
            <w:noWrap/>
            <w:hideMark/>
          </w:tcPr>
          <w:p w14:paraId="608C5BFF" w14:textId="77777777" w:rsidR="004551A8" w:rsidRPr="004551A8" w:rsidRDefault="004551A8">
            <w:r w:rsidRPr="004551A8">
              <w:t>Correction to NR Inactive measurement TC 8.1.5.11.4</w:t>
            </w:r>
          </w:p>
        </w:tc>
        <w:tc>
          <w:tcPr>
            <w:tcW w:w="2265" w:type="dxa"/>
            <w:noWrap/>
            <w:hideMark/>
          </w:tcPr>
          <w:p w14:paraId="03B22CE5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6570FCD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AA0D864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79A39B6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2A4DC9A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09AFBF7D" w14:textId="77777777" w:rsidR="004551A8" w:rsidRPr="004551A8" w:rsidRDefault="004551A8">
            <w:r w:rsidRPr="004551A8">
              <w:t>4326</w:t>
            </w:r>
          </w:p>
        </w:tc>
        <w:tc>
          <w:tcPr>
            <w:tcW w:w="942" w:type="dxa"/>
            <w:noWrap/>
            <w:hideMark/>
          </w:tcPr>
          <w:p w14:paraId="3651D31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C1BD80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33CA9A4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0CA74D9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F40B071" w14:textId="77777777" w:rsidR="004551A8" w:rsidRPr="004551A8" w:rsidRDefault="004551A8">
            <w:r w:rsidRPr="004551A8">
              <w:t>R5-242158</w:t>
            </w:r>
          </w:p>
        </w:tc>
        <w:tc>
          <w:tcPr>
            <w:tcW w:w="4593" w:type="dxa"/>
            <w:noWrap/>
            <w:hideMark/>
          </w:tcPr>
          <w:p w14:paraId="2FBDB3F2" w14:textId="77777777" w:rsidR="004551A8" w:rsidRPr="004551A8" w:rsidRDefault="004551A8">
            <w:r w:rsidRPr="004551A8">
              <w:t>Correction to MDT enh. TC 8.1.6.1.2.14</w:t>
            </w:r>
          </w:p>
        </w:tc>
        <w:tc>
          <w:tcPr>
            <w:tcW w:w="2265" w:type="dxa"/>
            <w:noWrap/>
            <w:hideMark/>
          </w:tcPr>
          <w:p w14:paraId="1BAD1D0A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5B3FBF1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7934AAC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8A4767D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8625042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EADCC50" w14:textId="77777777" w:rsidR="004551A8" w:rsidRPr="004551A8" w:rsidRDefault="004551A8">
            <w:r w:rsidRPr="004551A8">
              <w:t>4327</w:t>
            </w:r>
          </w:p>
        </w:tc>
        <w:tc>
          <w:tcPr>
            <w:tcW w:w="942" w:type="dxa"/>
            <w:noWrap/>
            <w:hideMark/>
          </w:tcPr>
          <w:p w14:paraId="6C841F2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3AD2D4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B00471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31AF3D8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958CBAA" w14:textId="77777777" w:rsidR="004551A8" w:rsidRPr="004551A8" w:rsidRDefault="004551A8">
            <w:r w:rsidRPr="004551A8">
              <w:t>R5-242163</w:t>
            </w:r>
          </w:p>
        </w:tc>
        <w:tc>
          <w:tcPr>
            <w:tcW w:w="4593" w:type="dxa"/>
            <w:noWrap/>
            <w:hideMark/>
          </w:tcPr>
          <w:p w14:paraId="2E89ED82" w14:textId="77777777" w:rsidR="004551A8" w:rsidRPr="004551A8" w:rsidRDefault="004551A8">
            <w:r w:rsidRPr="004551A8">
              <w:t>Correction to MDT enh. TC 8.1.6.1.4.9</w:t>
            </w:r>
          </w:p>
        </w:tc>
        <w:tc>
          <w:tcPr>
            <w:tcW w:w="2265" w:type="dxa"/>
            <w:noWrap/>
            <w:hideMark/>
          </w:tcPr>
          <w:p w14:paraId="7C696944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72F85C1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CF30C5F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32E5CC5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4A9DD9D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3A7A706" w14:textId="77777777" w:rsidR="004551A8" w:rsidRPr="004551A8" w:rsidRDefault="004551A8">
            <w:r w:rsidRPr="004551A8">
              <w:t>4332</w:t>
            </w:r>
          </w:p>
        </w:tc>
        <w:tc>
          <w:tcPr>
            <w:tcW w:w="942" w:type="dxa"/>
            <w:noWrap/>
            <w:hideMark/>
          </w:tcPr>
          <w:p w14:paraId="01BF8CF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C8F95E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B76A546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2FD5236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AD9433C" w14:textId="77777777" w:rsidR="004551A8" w:rsidRPr="004551A8" w:rsidRDefault="004551A8">
            <w:r w:rsidRPr="004551A8">
              <w:t>R5-242164</w:t>
            </w:r>
          </w:p>
        </w:tc>
        <w:tc>
          <w:tcPr>
            <w:tcW w:w="4593" w:type="dxa"/>
            <w:noWrap/>
            <w:hideMark/>
          </w:tcPr>
          <w:p w14:paraId="6BF515AF" w14:textId="77777777" w:rsidR="004551A8" w:rsidRPr="004551A8" w:rsidRDefault="004551A8">
            <w:r w:rsidRPr="004551A8">
              <w:t>Correction to MDT enh. TC 8.1.6.4.2</w:t>
            </w:r>
          </w:p>
        </w:tc>
        <w:tc>
          <w:tcPr>
            <w:tcW w:w="2265" w:type="dxa"/>
            <w:noWrap/>
            <w:hideMark/>
          </w:tcPr>
          <w:p w14:paraId="344DBFF4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25C9C457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87E0922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6313ACA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9A91E44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7FAEA18" w14:textId="77777777" w:rsidR="004551A8" w:rsidRPr="004551A8" w:rsidRDefault="004551A8">
            <w:r w:rsidRPr="004551A8">
              <w:t>4333</w:t>
            </w:r>
          </w:p>
        </w:tc>
        <w:tc>
          <w:tcPr>
            <w:tcW w:w="942" w:type="dxa"/>
            <w:noWrap/>
            <w:hideMark/>
          </w:tcPr>
          <w:p w14:paraId="6FF3A14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07F766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4EE94F3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71CA980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EBB897F" w14:textId="77777777" w:rsidR="004551A8" w:rsidRPr="004551A8" w:rsidRDefault="004551A8">
            <w:r w:rsidRPr="004551A8">
              <w:t>R5-242165</w:t>
            </w:r>
          </w:p>
        </w:tc>
        <w:tc>
          <w:tcPr>
            <w:tcW w:w="4593" w:type="dxa"/>
            <w:noWrap/>
            <w:hideMark/>
          </w:tcPr>
          <w:p w14:paraId="1B96A2A2" w14:textId="77777777" w:rsidR="004551A8" w:rsidRPr="004551A8" w:rsidRDefault="004551A8">
            <w:r w:rsidRPr="004551A8">
              <w:t>Correction to MDT enh. TC 8.1.6.4.3</w:t>
            </w:r>
          </w:p>
        </w:tc>
        <w:tc>
          <w:tcPr>
            <w:tcW w:w="2265" w:type="dxa"/>
            <w:noWrap/>
            <w:hideMark/>
          </w:tcPr>
          <w:p w14:paraId="7CE9DDFD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32F63B81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B55A2CD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0F534B46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97B63C5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DAF3DE7" w14:textId="77777777" w:rsidR="004551A8" w:rsidRPr="004551A8" w:rsidRDefault="004551A8">
            <w:r w:rsidRPr="004551A8">
              <w:t>4334</w:t>
            </w:r>
          </w:p>
        </w:tc>
        <w:tc>
          <w:tcPr>
            <w:tcW w:w="942" w:type="dxa"/>
            <w:noWrap/>
            <w:hideMark/>
          </w:tcPr>
          <w:p w14:paraId="26E6AFB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AF0EA4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758B955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4132B91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436BCC1" w14:textId="77777777" w:rsidR="004551A8" w:rsidRPr="004551A8" w:rsidRDefault="004551A8">
            <w:r w:rsidRPr="004551A8">
              <w:t>R5-242166</w:t>
            </w:r>
          </w:p>
        </w:tc>
        <w:tc>
          <w:tcPr>
            <w:tcW w:w="4593" w:type="dxa"/>
            <w:noWrap/>
            <w:hideMark/>
          </w:tcPr>
          <w:p w14:paraId="42F3EFC9" w14:textId="77777777" w:rsidR="004551A8" w:rsidRPr="004551A8" w:rsidRDefault="004551A8">
            <w:r w:rsidRPr="004551A8">
              <w:t>Correction to MDT enh. TC 8.1.6.4.4</w:t>
            </w:r>
          </w:p>
        </w:tc>
        <w:tc>
          <w:tcPr>
            <w:tcW w:w="2265" w:type="dxa"/>
            <w:noWrap/>
            <w:hideMark/>
          </w:tcPr>
          <w:p w14:paraId="2342CA4A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54572B4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F2558E8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6D082A4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830968F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0B0CC2A5" w14:textId="77777777" w:rsidR="004551A8" w:rsidRPr="004551A8" w:rsidRDefault="004551A8">
            <w:r w:rsidRPr="004551A8">
              <w:t>4335</w:t>
            </w:r>
          </w:p>
        </w:tc>
        <w:tc>
          <w:tcPr>
            <w:tcW w:w="942" w:type="dxa"/>
            <w:noWrap/>
            <w:hideMark/>
          </w:tcPr>
          <w:p w14:paraId="0393ED7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D0A9B1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AEBC007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4AEDB4D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1F46F04" w14:textId="77777777" w:rsidR="004551A8" w:rsidRPr="004551A8" w:rsidRDefault="004551A8">
            <w:r w:rsidRPr="004551A8">
              <w:t>R5-242168</w:t>
            </w:r>
          </w:p>
        </w:tc>
        <w:tc>
          <w:tcPr>
            <w:tcW w:w="4593" w:type="dxa"/>
            <w:noWrap/>
            <w:hideMark/>
          </w:tcPr>
          <w:p w14:paraId="2953D25B" w14:textId="77777777" w:rsidR="004551A8" w:rsidRPr="004551A8" w:rsidRDefault="004551A8">
            <w:r w:rsidRPr="004551A8">
              <w:t>Correction to NR CA TC 8.2.4.2.1.1</w:t>
            </w:r>
          </w:p>
        </w:tc>
        <w:tc>
          <w:tcPr>
            <w:tcW w:w="2265" w:type="dxa"/>
            <w:noWrap/>
            <w:hideMark/>
          </w:tcPr>
          <w:p w14:paraId="0FB9C81A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653E352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E8A23B6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488D156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FD3B05F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7222E6F" w14:textId="77777777" w:rsidR="004551A8" w:rsidRPr="004551A8" w:rsidRDefault="004551A8">
            <w:r w:rsidRPr="004551A8">
              <w:t>4337</w:t>
            </w:r>
          </w:p>
        </w:tc>
        <w:tc>
          <w:tcPr>
            <w:tcW w:w="942" w:type="dxa"/>
            <w:noWrap/>
            <w:hideMark/>
          </w:tcPr>
          <w:p w14:paraId="755C575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28F06D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406FB90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6B51BB5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C3F0A0D" w14:textId="77777777" w:rsidR="004551A8" w:rsidRPr="004551A8" w:rsidRDefault="004551A8">
            <w:r w:rsidRPr="004551A8">
              <w:t>R5-242169</w:t>
            </w:r>
          </w:p>
        </w:tc>
        <w:tc>
          <w:tcPr>
            <w:tcW w:w="4593" w:type="dxa"/>
            <w:noWrap/>
            <w:hideMark/>
          </w:tcPr>
          <w:p w14:paraId="397150D1" w14:textId="77777777" w:rsidR="004551A8" w:rsidRPr="004551A8" w:rsidRDefault="004551A8">
            <w:r w:rsidRPr="004551A8">
              <w:t>Correction to NE-DC TC 8.2.6.3.5 and 8.2.6.3.6</w:t>
            </w:r>
          </w:p>
        </w:tc>
        <w:tc>
          <w:tcPr>
            <w:tcW w:w="2265" w:type="dxa"/>
            <w:noWrap/>
            <w:hideMark/>
          </w:tcPr>
          <w:p w14:paraId="4B362F54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78C27557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71C83EA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BFD84D7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7DE2E55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31A44108" w14:textId="77777777" w:rsidR="004551A8" w:rsidRPr="004551A8" w:rsidRDefault="004551A8">
            <w:r w:rsidRPr="004551A8">
              <w:t>4338</w:t>
            </w:r>
          </w:p>
        </w:tc>
        <w:tc>
          <w:tcPr>
            <w:tcW w:w="942" w:type="dxa"/>
            <w:noWrap/>
            <w:hideMark/>
          </w:tcPr>
          <w:p w14:paraId="055F94B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ED81A6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3799B91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210AA32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98D55F2" w14:textId="77777777" w:rsidR="004551A8" w:rsidRPr="004551A8" w:rsidRDefault="004551A8">
            <w:r w:rsidRPr="004551A8">
              <w:lastRenderedPageBreak/>
              <w:t>R5-242170</w:t>
            </w:r>
          </w:p>
        </w:tc>
        <w:tc>
          <w:tcPr>
            <w:tcW w:w="4593" w:type="dxa"/>
            <w:noWrap/>
            <w:hideMark/>
          </w:tcPr>
          <w:p w14:paraId="7E26EE44" w14:textId="77777777" w:rsidR="004551A8" w:rsidRPr="004551A8" w:rsidRDefault="004551A8">
            <w:r w:rsidRPr="004551A8">
              <w:t>Correction to UPIP TC 8.2.6.4.1</w:t>
            </w:r>
          </w:p>
        </w:tc>
        <w:tc>
          <w:tcPr>
            <w:tcW w:w="2265" w:type="dxa"/>
            <w:noWrap/>
            <w:hideMark/>
          </w:tcPr>
          <w:p w14:paraId="368FA03D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3F030F9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37AD080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99DAFDE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170AABF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A5325B9" w14:textId="77777777" w:rsidR="004551A8" w:rsidRPr="004551A8" w:rsidRDefault="004551A8">
            <w:r w:rsidRPr="004551A8">
              <w:t>4339</w:t>
            </w:r>
          </w:p>
        </w:tc>
        <w:tc>
          <w:tcPr>
            <w:tcW w:w="942" w:type="dxa"/>
            <w:noWrap/>
            <w:hideMark/>
          </w:tcPr>
          <w:p w14:paraId="02DAF6D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53D28C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652C98B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5FCA73D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021D7DA" w14:textId="77777777" w:rsidR="004551A8" w:rsidRPr="004551A8" w:rsidRDefault="004551A8">
            <w:r w:rsidRPr="004551A8">
              <w:t>R5-242171</w:t>
            </w:r>
          </w:p>
        </w:tc>
        <w:tc>
          <w:tcPr>
            <w:tcW w:w="4593" w:type="dxa"/>
            <w:noWrap/>
            <w:hideMark/>
          </w:tcPr>
          <w:p w14:paraId="1D628104" w14:textId="77777777" w:rsidR="004551A8" w:rsidRPr="004551A8" w:rsidRDefault="004551A8">
            <w:r w:rsidRPr="004551A8">
              <w:t>Correction to NSAC TC 10.1.8.4</w:t>
            </w:r>
          </w:p>
        </w:tc>
        <w:tc>
          <w:tcPr>
            <w:tcW w:w="2265" w:type="dxa"/>
            <w:noWrap/>
            <w:hideMark/>
          </w:tcPr>
          <w:p w14:paraId="66FC407B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76429A3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422AFD4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1C04A6E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8F445E2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E29ECE8" w14:textId="77777777" w:rsidR="004551A8" w:rsidRPr="004551A8" w:rsidRDefault="004551A8">
            <w:r w:rsidRPr="004551A8">
              <w:t>4340</w:t>
            </w:r>
          </w:p>
        </w:tc>
        <w:tc>
          <w:tcPr>
            <w:tcW w:w="942" w:type="dxa"/>
            <w:noWrap/>
            <w:hideMark/>
          </w:tcPr>
          <w:p w14:paraId="3972593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2D5AA7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9FA3B88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1CA406E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4CB2272" w14:textId="77777777" w:rsidR="004551A8" w:rsidRPr="004551A8" w:rsidRDefault="004551A8">
            <w:r w:rsidRPr="004551A8">
              <w:t>R5-242172</w:t>
            </w:r>
          </w:p>
        </w:tc>
        <w:tc>
          <w:tcPr>
            <w:tcW w:w="4593" w:type="dxa"/>
            <w:noWrap/>
            <w:hideMark/>
          </w:tcPr>
          <w:p w14:paraId="2FF56EB8" w14:textId="77777777" w:rsidR="004551A8" w:rsidRPr="004551A8" w:rsidRDefault="004551A8">
            <w:r w:rsidRPr="004551A8">
              <w:t>Correction to UAC TC 11.3.5</w:t>
            </w:r>
          </w:p>
        </w:tc>
        <w:tc>
          <w:tcPr>
            <w:tcW w:w="2265" w:type="dxa"/>
            <w:noWrap/>
            <w:hideMark/>
          </w:tcPr>
          <w:p w14:paraId="75A553B2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6288BF1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318814B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E24F835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B52DA8C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4973022" w14:textId="77777777" w:rsidR="004551A8" w:rsidRPr="004551A8" w:rsidRDefault="004551A8">
            <w:r w:rsidRPr="004551A8">
              <w:t>4341</w:t>
            </w:r>
          </w:p>
        </w:tc>
        <w:tc>
          <w:tcPr>
            <w:tcW w:w="942" w:type="dxa"/>
            <w:noWrap/>
            <w:hideMark/>
          </w:tcPr>
          <w:p w14:paraId="271E6B2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502B3F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3BE7539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4CABB0F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BA923FB" w14:textId="77777777" w:rsidR="004551A8" w:rsidRPr="004551A8" w:rsidRDefault="004551A8">
            <w:r w:rsidRPr="004551A8">
              <w:t>R5-242175</w:t>
            </w:r>
          </w:p>
        </w:tc>
        <w:tc>
          <w:tcPr>
            <w:tcW w:w="4593" w:type="dxa"/>
            <w:noWrap/>
            <w:hideMark/>
          </w:tcPr>
          <w:p w14:paraId="02D63525" w14:textId="77777777" w:rsidR="004551A8" w:rsidRPr="004551A8" w:rsidRDefault="004551A8">
            <w:r w:rsidRPr="004551A8">
              <w:t>Update applicability of SOR-CMCI TC</w:t>
            </w:r>
          </w:p>
        </w:tc>
        <w:tc>
          <w:tcPr>
            <w:tcW w:w="2265" w:type="dxa"/>
            <w:noWrap/>
            <w:hideMark/>
          </w:tcPr>
          <w:p w14:paraId="6EC18190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1094693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894AC0F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6A998FD1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202F32FF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DC433F5" w14:textId="77777777" w:rsidR="004551A8" w:rsidRPr="004551A8" w:rsidRDefault="004551A8">
            <w:r w:rsidRPr="004551A8">
              <w:t>0457</w:t>
            </w:r>
          </w:p>
        </w:tc>
        <w:tc>
          <w:tcPr>
            <w:tcW w:w="942" w:type="dxa"/>
            <w:noWrap/>
            <w:hideMark/>
          </w:tcPr>
          <w:p w14:paraId="7B0A173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D2A8C2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4506E7D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2E64636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1AFC705" w14:textId="77777777" w:rsidR="004551A8" w:rsidRPr="004551A8" w:rsidRDefault="004551A8">
            <w:r w:rsidRPr="004551A8">
              <w:t>R5-242176</w:t>
            </w:r>
          </w:p>
        </w:tc>
        <w:tc>
          <w:tcPr>
            <w:tcW w:w="4593" w:type="dxa"/>
            <w:noWrap/>
            <w:hideMark/>
          </w:tcPr>
          <w:p w14:paraId="7F72F0DD" w14:textId="77777777" w:rsidR="004551A8" w:rsidRPr="004551A8" w:rsidRDefault="004551A8">
            <w:r w:rsidRPr="004551A8">
              <w:t>Update case title of 8.1.1.2.4 and 8.1.5.9.1</w:t>
            </w:r>
          </w:p>
        </w:tc>
        <w:tc>
          <w:tcPr>
            <w:tcW w:w="2265" w:type="dxa"/>
            <w:noWrap/>
            <w:hideMark/>
          </w:tcPr>
          <w:p w14:paraId="778F5DC5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520D48C6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2ADB7A8" w14:textId="77777777" w:rsidR="004551A8" w:rsidRPr="004551A8" w:rsidRDefault="004551A8">
            <w:r w:rsidRPr="004551A8">
              <w:t>38.523-3</w:t>
            </w:r>
          </w:p>
        </w:tc>
        <w:tc>
          <w:tcPr>
            <w:tcW w:w="914" w:type="dxa"/>
            <w:noWrap/>
            <w:hideMark/>
          </w:tcPr>
          <w:p w14:paraId="3D6B9F2B" w14:textId="77777777" w:rsidR="004551A8" w:rsidRPr="004551A8" w:rsidRDefault="004551A8">
            <w:r w:rsidRPr="004551A8">
              <w:t>17.10.0</w:t>
            </w:r>
          </w:p>
        </w:tc>
        <w:tc>
          <w:tcPr>
            <w:tcW w:w="4538" w:type="dxa"/>
            <w:noWrap/>
            <w:hideMark/>
          </w:tcPr>
          <w:p w14:paraId="64C6071D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C0BE337" w14:textId="77777777" w:rsidR="004551A8" w:rsidRPr="004551A8" w:rsidRDefault="004551A8">
            <w:r w:rsidRPr="004551A8">
              <w:t>3428</w:t>
            </w:r>
          </w:p>
        </w:tc>
        <w:tc>
          <w:tcPr>
            <w:tcW w:w="942" w:type="dxa"/>
            <w:noWrap/>
            <w:hideMark/>
          </w:tcPr>
          <w:p w14:paraId="0F187C3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963000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60524E0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4F53571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C46C2A1" w14:textId="77777777" w:rsidR="004551A8" w:rsidRPr="004551A8" w:rsidRDefault="004551A8">
            <w:r w:rsidRPr="004551A8">
              <w:t>R5-242178</w:t>
            </w:r>
          </w:p>
        </w:tc>
        <w:tc>
          <w:tcPr>
            <w:tcW w:w="4593" w:type="dxa"/>
            <w:noWrap/>
            <w:hideMark/>
          </w:tcPr>
          <w:p w14:paraId="21A594A0" w14:textId="77777777" w:rsidR="004551A8" w:rsidRPr="004551A8" w:rsidRDefault="004551A8">
            <w:r w:rsidRPr="004551A8">
              <w:t>Update the note in the satellite ephemeris information</w:t>
            </w:r>
          </w:p>
        </w:tc>
        <w:tc>
          <w:tcPr>
            <w:tcW w:w="2265" w:type="dxa"/>
            <w:noWrap/>
            <w:hideMark/>
          </w:tcPr>
          <w:p w14:paraId="68437472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7ED72DB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00128A3" w14:textId="77777777" w:rsidR="004551A8" w:rsidRPr="004551A8" w:rsidRDefault="004551A8">
            <w:r w:rsidRPr="004551A8">
              <w:t>36.508</w:t>
            </w:r>
          </w:p>
        </w:tc>
        <w:tc>
          <w:tcPr>
            <w:tcW w:w="914" w:type="dxa"/>
            <w:noWrap/>
            <w:hideMark/>
          </w:tcPr>
          <w:p w14:paraId="6780AB63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4E3BDB51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695990E8" w14:textId="77777777" w:rsidR="004551A8" w:rsidRPr="004551A8" w:rsidRDefault="004551A8">
            <w:r w:rsidRPr="004551A8">
              <w:t>1469</w:t>
            </w:r>
          </w:p>
        </w:tc>
        <w:tc>
          <w:tcPr>
            <w:tcW w:w="942" w:type="dxa"/>
            <w:noWrap/>
            <w:hideMark/>
          </w:tcPr>
          <w:p w14:paraId="2C19165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97B877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309857F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6DEEAFC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B40F43B" w14:textId="77777777" w:rsidR="004551A8" w:rsidRPr="004551A8" w:rsidRDefault="004551A8">
            <w:r w:rsidRPr="004551A8">
              <w:t>R5-242179</w:t>
            </w:r>
          </w:p>
        </w:tc>
        <w:tc>
          <w:tcPr>
            <w:tcW w:w="4593" w:type="dxa"/>
            <w:noWrap/>
            <w:hideMark/>
          </w:tcPr>
          <w:p w14:paraId="15E66456" w14:textId="77777777" w:rsidR="004551A8" w:rsidRPr="004551A8" w:rsidRDefault="004551A8">
            <w:r w:rsidRPr="004551A8">
              <w:t>Update the SIB31 for GSO and NGSO branches</w:t>
            </w:r>
          </w:p>
        </w:tc>
        <w:tc>
          <w:tcPr>
            <w:tcW w:w="2265" w:type="dxa"/>
            <w:noWrap/>
            <w:hideMark/>
          </w:tcPr>
          <w:p w14:paraId="42A3F61B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272552D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DE88EB9" w14:textId="77777777" w:rsidR="004551A8" w:rsidRPr="004551A8" w:rsidRDefault="004551A8">
            <w:r w:rsidRPr="004551A8">
              <w:t>36.508</w:t>
            </w:r>
          </w:p>
        </w:tc>
        <w:tc>
          <w:tcPr>
            <w:tcW w:w="914" w:type="dxa"/>
            <w:noWrap/>
            <w:hideMark/>
          </w:tcPr>
          <w:p w14:paraId="3DB83004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5E16D701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D431B21" w14:textId="77777777" w:rsidR="004551A8" w:rsidRPr="004551A8" w:rsidRDefault="004551A8">
            <w:r w:rsidRPr="004551A8">
              <w:t>1470</w:t>
            </w:r>
          </w:p>
        </w:tc>
        <w:tc>
          <w:tcPr>
            <w:tcW w:w="942" w:type="dxa"/>
            <w:noWrap/>
            <w:hideMark/>
          </w:tcPr>
          <w:p w14:paraId="02748BB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C1FE2D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E4D1369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3787E4D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8DA899C" w14:textId="77777777" w:rsidR="004551A8" w:rsidRPr="004551A8" w:rsidRDefault="004551A8">
            <w:r w:rsidRPr="004551A8">
              <w:t>R5-242180</w:t>
            </w:r>
          </w:p>
        </w:tc>
        <w:tc>
          <w:tcPr>
            <w:tcW w:w="4593" w:type="dxa"/>
            <w:noWrap/>
            <w:hideMark/>
          </w:tcPr>
          <w:p w14:paraId="72DE0C8C" w14:textId="77777777" w:rsidR="004551A8" w:rsidRPr="004551A8" w:rsidRDefault="004551A8">
            <w:r w:rsidRPr="004551A8">
              <w:t>Correction to generic procedure 4.5.4 and 4.5.4A</w:t>
            </w:r>
          </w:p>
        </w:tc>
        <w:tc>
          <w:tcPr>
            <w:tcW w:w="2265" w:type="dxa"/>
            <w:noWrap/>
            <w:hideMark/>
          </w:tcPr>
          <w:p w14:paraId="4B943FD5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1161BAA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D425E33" w14:textId="77777777" w:rsidR="004551A8" w:rsidRPr="004551A8" w:rsidRDefault="004551A8">
            <w:r w:rsidRPr="004551A8">
              <w:t>36.508</w:t>
            </w:r>
          </w:p>
        </w:tc>
        <w:tc>
          <w:tcPr>
            <w:tcW w:w="914" w:type="dxa"/>
            <w:noWrap/>
            <w:hideMark/>
          </w:tcPr>
          <w:p w14:paraId="2624B9F3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69FE56A6" w14:textId="77777777" w:rsidR="004551A8" w:rsidRPr="004551A8" w:rsidRDefault="004551A8">
            <w:r w:rsidRPr="004551A8">
              <w:t>TEI8_Test</w:t>
            </w:r>
          </w:p>
        </w:tc>
        <w:tc>
          <w:tcPr>
            <w:tcW w:w="934" w:type="dxa"/>
            <w:noWrap/>
            <w:hideMark/>
          </w:tcPr>
          <w:p w14:paraId="5D4F010F" w14:textId="77777777" w:rsidR="004551A8" w:rsidRPr="004551A8" w:rsidRDefault="004551A8">
            <w:r w:rsidRPr="004551A8">
              <w:t>1471</w:t>
            </w:r>
          </w:p>
        </w:tc>
        <w:tc>
          <w:tcPr>
            <w:tcW w:w="942" w:type="dxa"/>
            <w:noWrap/>
            <w:hideMark/>
          </w:tcPr>
          <w:p w14:paraId="3AE885B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55EEBE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58D4474" w14:textId="77777777" w:rsidR="004551A8" w:rsidRPr="004551A8" w:rsidRDefault="004551A8">
            <w:r w:rsidRPr="004551A8">
              <w:t>RP-241008</w:t>
            </w:r>
          </w:p>
        </w:tc>
      </w:tr>
      <w:tr w:rsidR="004551A8" w:rsidRPr="004551A8" w14:paraId="3E057BA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361F51F" w14:textId="77777777" w:rsidR="004551A8" w:rsidRPr="004551A8" w:rsidRDefault="004551A8">
            <w:r w:rsidRPr="004551A8">
              <w:t>R5-242181</w:t>
            </w:r>
          </w:p>
        </w:tc>
        <w:tc>
          <w:tcPr>
            <w:tcW w:w="4593" w:type="dxa"/>
            <w:noWrap/>
            <w:hideMark/>
          </w:tcPr>
          <w:p w14:paraId="1005A63E" w14:textId="77777777" w:rsidR="004551A8" w:rsidRPr="004551A8" w:rsidRDefault="004551A8">
            <w:r w:rsidRPr="004551A8">
              <w:t>Correction to generic test procedure 4.5A.5</w:t>
            </w:r>
          </w:p>
        </w:tc>
        <w:tc>
          <w:tcPr>
            <w:tcW w:w="2265" w:type="dxa"/>
            <w:noWrap/>
            <w:hideMark/>
          </w:tcPr>
          <w:p w14:paraId="43C7554A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511FDDA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E868351" w14:textId="77777777" w:rsidR="004551A8" w:rsidRPr="004551A8" w:rsidRDefault="004551A8">
            <w:r w:rsidRPr="004551A8">
              <w:t>36.508</w:t>
            </w:r>
          </w:p>
        </w:tc>
        <w:tc>
          <w:tcPr>
            <w:tcW w:w="914" w:type="dxa"/>
            <w:noWrap/>
            <w:hideMark/>
          </w:tcPr>
          <w:p w14:paraId="196890BF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5B85AC74" w14:textId="77777777" w:rsidR="004551A8" w:rsidRPr="004551A8" w:rsidRDefault="004551A8">
            <w:r w:rsidRPr="004551A8">
              <w:t>TEI8_Test</w:t>
            </w:r>
          </w:p>
        </w:tc>
        <w:tc>
          <w:tcPr>
            <w:tcW w:w="934" w:type="dxa"/>
            <w:noWrap/>
            <w:hideMark/>
          </w:tcPr>
          <w:p w14:paraId="3235B968" w14:textId="77777777" w:rsidR="004551A8" w:rsidRPr="004551A8" w:rsidRDefault="004551A8">
            <w:r w:rsidRPr="004551A8">
              <w:t>1472</w:t>
            </w:r>
          </w:p>
        </w:tc>
        <w:tc>
          <w:tcPr>
            <w:tcW w:w="942" w:type="dxa"/>
            <w:noWrap/>
            <w:hideMark/>
          </w:tcPr>
          <w:p w14:paraId="5216876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5552BD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F80DF5A" w14:textId="77777777" w:rsidR="004551A8" w:rsidRPr="004551A8" w:rsidRDefault="004551A8">
            <w:r w:rsidRPr="004551A8">
              <w:t>RP-241008</w:t>
            </w:r>
          </w:p>
        </w:tc>
      </w:tr>
      <w:tr w:rsidR="004551A8" w:rsidRPr="004551A8" w14:paraId="3EA28EC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36493BF" w14:textId="77777777" w:rsidR="004551A8" w:rsidRPr="004551A8" w:rsidRDefault="004551A8">
            <w:r w:rsidRPr="004551A8">
              <w:t>R5-242182</w:t>
            </w:r>
          </w:p>
        </w:tc>
        <w:tc>
          <w:tcPr>
            <w:tcW w:w="4593" w:type="dxa"/>
            <w:noWrap/>
            <w:hideMark/>
          </w:tcPr>
          <w:p w14:paraId="7484F26E" w14:textId="77777777" w:rsidR="004551A8" w:rsidRPr="004551A8" w:rsidRDefault="004551A8">
            <w:r w:rsidRPr="004551A8">
              <w:t>Correction to IE PhysicalConfigDedicated</w:t>
            </w:r>
          </w:p>
        </w:tc>
        <w:tc>
          <w:tcPr>
            <w:tcW w:w="2265" w:type="dxa"/>
            <w:noWrap/>
            <w:hideMark/>
          </w:tcPr>
          <w:p w14:paraId="2B556378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05D5AFA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1C0C1A8" w14:textId="77777777" w:rsidR="004551A8" w:rsidRPr="004551A8" w:rsidRDefault="004551A8">
            <w:r w:rsidRPr="004551A8">
              <w:t>36.508</w:t>
            </w:r>
          </w:p>
        </w:tc>
        <w:tc>
          <w:tcPr>
            <w:tcW w:w="914" w:type="dxa"/>
            <w:noWrap/>
            <w:hideMark/>
          </w:tcPr>
          <w:p w14:paraId="0AD22D04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3C15A3FB" w14:textId="77777777" w:rsidR="004551A8" w:rsidRPr="004551A8" w:rsidRDefault="004551A8">
            <w:r w:rsidRPr="004551A8">
              <w:t>TEI8_Test</w:t>
            </w:r>
          </w:p>
        </w:tc>
        <w:tc>
          <w:tcPr>
            <w:tcW w:w="934" w:type="dxa"/>
            <w:noWrap/>
            <w:hideMark/>
          </w:tcPr>
          <w:p w14:paraId="2540B07F" w14:textId="77777777" w:rsidR="004551A8" w:rsidRPr="004551A8" w:rsidRDefault="004551A8">
            <w:r w:rsidRPr="004551A8">
              <w:t>1473</w:t>
            </w:r>
          </w:p>
        </w:tc>
        <w:tc>
          <w:tcPr>
            <w:tcW w:w="942" w:type="dxa"/>
            <w:noWrap/>
            <w:hideMark/>
          </w:tcPr>
          <w:p w14:paraId="3DBFC99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1A543F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C2DA869" w14:textId="77777777" w:rsidR="004551A8" w:rsidRPr="004551A8" w:rsidRDefault="004551A8">
            <w:r w:rsidRPr="004551A8">
              <w:t>RP-241008</w:t>
            </w:r>
          </w:p>
        </w:tc>
      </w:tr>
      <w:tr w:rsidR="004551A8" w:rsidRPr="004551A8" w14:paraId="65083BF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D4C23EF" w14:textId="77777777" w:rsidR="004551A8" w:rsidRPr="004551A8" w:rsidRDefault="004551A8">
            <w:r w:rsidRPr="004551A8">
              <w:t>R5-242183</w:t>
            </w:r>
          </w:p>
        </w:tc>
        <w:tc>
          <w:tcPr>
            <w:tcW w:w="4593" w:type="dxa"/>
            <w:noWrap/>
            <w:hideMark/>
          </w:tcPr>
          <w:p w14:paraId="6D0B7824" w14:textId="77777777" w:rsidR="004551A8" w:rsidRPr="004551A8" w:rsidRDefault="004551A8">
            <w:r w:rsidRPr="004551A8">
              <w:t>Correction to PDCP TC 7.3.3.x</w:t>
            </w:r>
          </w:p>
        </w:tc>
        <w:tc>
          <w:tcPr>
            <w:tcW w:w="2265" w:type="dxa"/>
            <w:noWrap/>
            <w:hideMark/>
          </w:tcPr>
          <w:p w14:paraId="6C0CE1B4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453BB47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E883A97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6B3C6D26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083430C9" w14:textId="77777777" w:rsidR="004551A8" w:rsidRPr="004551A8" w:rsidRDefault="004551A8">
            <w:r w:rsidRPr="004551A8">
              <w:t>TEI8_Test</w:t>
            </w:r>
          </w:p>
        </w:tc>
        <w:tc>
          <w:tcPr>
            <w:tcW w:w="934" w:type="dxa"/>
            <w:noWrap/>
            <w:hideMark/>
          </w:tcPr>
          <w:p w14:paraId="55404ABD" w14:textId="77777777" w:rsidR="004551A8" w:rsidRPr="004551A8" w:rsidRDefault="004551A8">
            <w:r w:rsidRPr="004551A8">
              <w:t>5300</w:t>
            </w:r>
          </w:p>
        </w:tc>
        <w:tc>
          <w:tcPr>
            <w:tcW w:w="942" w:type="dxa"/>
            <w:noWrap/>
            <w:hideMark/>
          </w:tcPr>
          <w:p w14:paraId="1E80059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063059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1D93662" w14:textId="77777777" w:rsidR="004551A8" w:rsidRPr="004551A8" w:rsidRDefault="004551A8">
            <w:r w:rsidRPr="004551A8">
              <w:t>RP-241008</w:t>
            </w:r>
          </w:p>
        </w:tc>
      </w:tr>
      <w:tr w:rsidR="004551A8" w:rsidRPr="004551A8" w14:paraId="0DD3B30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7F1884B" w14:textId="77777777" w:rsidR="004551A8" w:rsidRPr="004551A8" w:rsidRDefault="004551A8">
            <w:r w:rsidRPr="004551A8">
              <w:t>R5-242184</w:t>
            </w:r>
          </w:p>
        </w:tc>
        <w:tc>
          <w:tcPr>
            <w:tcW w:w="4593" w:type="dxa"/>
            <w:noWrap/>
            <w:hideMark/>
          </w:tcPr>
          <w:p w14:paraId="580647A3" w14:textId="77777777" w:rsidR="004551A8" w:rsidRPr="004551A8" w:rsidRDefault="004551A8">
            <w:r w:rsidRPr="004551A8">
              <w:t>Correction to ZUC TC 7.3.3.5, 7.3.3.6 and 7.3.4.3</w:t>
            </w:r>
          </w:p>
        </w:tc>
        <w:tc>
          <w:tcPr>
            <w:tcW w:w="2265" w:type="dxa"/>
            <w:noWrap/>
            <w:hideMark/>
          </w:tcPr>
          <w:p w14:paraId="03F7205F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3AA17C0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02110FB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6F955C99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500E5D9B" w14:textId="77777777" w:rsidR="004551A8" w:rsidRPr="004551A8" w:rsidRDefault="004551A8">
            <w:r w:rsidRPr="004551A8">
              <w:t>TEI11_Test</w:t>
            </w:r>
          </w:p>
        </w:tc>
        <w:tc>
          <w:tcPr>
            <w:tcW w:w="934" w:type="dxa"/>
            <w:noWrap/>
            <w:hideMark/>
          </w:tcPr>
          <w:p w14:paraId="5229DF3F" w14:textId="77777777" w:rsidR="004551A8" w:rsidRPr="004551A8" w:rsidRDefault="004551A8">
            <w:r w:rsidRPr="004551A8">
              <w:t>5301</w:t>
            </w:r>
          </w:p>
        </w:tc>
        <w:tc>
          <w:tcPr>
            <w:tcW w:w="942" w:type="dxa"/>
            <w:noWrap/>
            <w:hideMark/>
          </w:tcPr>
          <w:p w14:paraId="2B6648D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E05D2A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06F0306" w14:textId="77777777" w:rsidR="004551A8" w:rsidRPr="004551A8" w:rsidRDefault="004551A8">
            <w:r w:rsidRPr="004551A8">
              <w:t>RP-241010</w:t>
            </w:r>
          </w:p>
        </w:tc>
      </w:tr>
      <w:tr w:rsidR="004551A8" w:rsidRPr="004551A8" w14:paraId="69DDABC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D88EA91" w14:textId="77777777" w:rsidR="004551A8" w:rsidRPr="004551A8" w:rsidRDefault="004551A8">
            <w:r w:rsidRPr="004551A8">
              <w:t>R5-242185</w:t>
            </w:r>
          </w:p>
        </w:tc>
        <w:tc>
          <w:tcPr>
            <w:tcW w:w="4593" w:type="dxa"/>
            <w:noWrap/>
            <w:hideMark/>
          </w:tcPr>
          <w:p w14:paraId="589B8548" w14:textId="77777777" w:rsidR="004551A8" w:rsidRPr="004551A8" w:rsidRDefault="004551A8">
            <w:r w:rsidRPr="004551A8">
              <w:t>Correction to TC 11.2.13</w:t>
            </w:r>
          </w:p>
        </w:tc>
        <w:tc>
          <w:tcPr>
            <w:tcW w:w="2265" w:type="dxa"/>
            <w:noWrap/>
            <w:hideMark/>
          </w:tcPr>
          <w:p w14:paraId="6154F55E" w14:textId="77777777" w:rsidR="004551A8" w:rsidRPr="004551A8" w:rsidRDefault="004551A8">
            <w:r w:rsidRPr="004551A8">
              <w:t>MediaTek Inc., NTT DOCOMO, MCC TF160, ROHDE &amp; SCHWARZ</w:t>
            </w:r>
          </w:p>
        </w:tc>
        <w:tc>
          <w:tcPr>
            <w:tcW w:w="923" w:type="dxa"/>
            <w:noWrap/>
            <w:hideMark/>
          </w:tcPr>
          <w:p w14:paraId="13560BA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70A3D8A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0EE7CD99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6DC720B9" w14:textId="77777777" w:rsidR="004551A8" w:rsidRPr="004551A8" w:rsidRDefault="004551A8">
            <w:r w:rsidRPr="004551A8">
              <w:t>TEI11_Test</w:t>
            </w:r>
          </w:p>
        </w:tc>
        <w:tc>
          <w:tcPr>
            <w:tcW w:w="934" w:type="dxa"/>
            <w:noWrap/>
            <w:hideMark/>
          </w:tcPr>
          <w:p w14:paraId="0B3F579D" w14:textId="77777777" w:rsidR="004551A8" w:rsidRPr="004551A8" w:rsidRDefault="004551A8">
            <w:r w:rsidRPr="004551A8">
              <w:t>5302</w:t>
            </w:r>
          </w:p>
        </w:tc>
        <w:tc>
          <w:tcPr>
            <w:tcW w:w="942" w:type="dxa"/>
            <w:noWrap/>
            <w:hideMark/>
          </w:tcPr>
          <w:p w14:paraId="1810E5F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B5437C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8EDE7AD" w14:textId="77777777" w:rsidR="004551A8" w:rsidRPr="004551A8" w:rsidRDefault="004551A8">
            <w:r w:rsidRPr="004551A8">
              <w:t>RP-241010</w:t>
            </w:r>
          </w:p>
        </w:tc>
      </w:tr>
      <w:tr w:rsidR="004551A8" w:rsidRPr="004551A8" w14:paraId="378B6DF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81368D3" w14:textId="77777777" w:rsidR="004551A8" w:rsidRPr="004551A8" w:rsidRDefault="004551A8">
            <w:r w:rsidRPr="004551A8">
              <w:lastRenderedPageBreak/>
              <w:t>R5-242186</w:t>
            </w:r>
          </w:p>
        </w:tc>
        <w:tc>
          <w:tcPr>
            <w:tcW w:w="4593" w:type="dxa"/>
            <w:noWrap/>
            <w:hideMark/>
          </w:tcPr>
          <w:p w14:paraId="1BA952B4" w14:textId="77777777" w:rsidR="004551A8" w:rsidRPr="004551A8" w:rsidRDefault="004551A8">
            <w:r w:rsidRPr="004551A8">
              <w:t>Correction to case title of TC 11.2.13</w:t>
            </w:r>
          </w:p>
        </w:tc>
        <w:tc>
          <w:tcPr>
            <w:tcW w:w="2265" w:type="dxa"/>
            <w:noWrap/>
            <w:hideMark/>
          </w:tcPr>
          <w:p w14:paraId="49D6742B" w14:textId="77777777" w:rsidR="004551A8" w:rsidRPr="004551A8" w:rsidRDefault="004551A8">
            <w:r w:rsidRPr="004551A8">
              <w:t>MediaTek Inc., NTT DOCOMO, MCC TF160, ROHDE &amp; SCHWARZ</w:t>
            </w:r>
          </w:p>
        </w:tc>
        <w:tc>
          <w:tcPr>
            <w:tcW w:w="923" w:type="dxa"/>
            <w:noWrap/>
            <w:hideMark/>
          </w:tcPr>
          <w:p w14:paraId="433378F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8B4E31E" w14:textId="77777777" w:rsidR="004551A8" w:rsidRPr="004551A8" w:rsidRDefault="004551A8">
            <w:r w:rsidRPr="004551A8">
              <w:t>36.523-2</w:t>
            </w:r>
          </w:p>
        </w:tc>
        <w:tc>
          <w:tcPr>
            <w:tcW w:w="914" w:type="dxa"/>
            <w:noWrap/>
            <w:hideMark/>
          </w:tcPr>
          <w:p w14:paraId="3E79B6A3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5E6062A8" w14:textId="77777777" w:rsidR="004551A8" w:rsidRPr="004551A8" w:rsidRDefault="004551A8">
            <w:r w:rsidRPr="004551A8">
              <w:t>TEI11_Test</w:t>
            </w:r>
          </w:p>
        </w:tc>
        <w:tc>
          <w:tcPr>
            <w:tcW w:w="934" w:type="dxa"/>
            <w:noWrap/>
            <w:hideMark/>
          </w:tcPr>
          <w:p w14:paraId="32B59FE6" w14:textId="77777777" w:rsidR="004551A8" w:rsidRPr="004551A8" w:rsidRDefault="004551A8">
            <w:r w:rsidRPr="004551A8">
              <w:t>1448</w:t>
            </w:r>
          </w:p>
        </w:tc>
        <w:tc>
          <w:tcPr>
            <w:tcW w:w="942" w:type="dxa"/>
            <w:noWrap/>
            <w:hideMark/>
          </w:tcPr>
          <w:p w14:paraId="7CC3FE5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6021E6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A548553" w14:textId="77777777" w:rsidR="004551A8" w:rsidRPr="004551A8" w:rsidRDefault="004551A8">
            <w:r w:rsidRPr="004551A8">
              <w:t>RP-241010</w:t>
            </w:r>
          </w:p>
        </w:tc>
      </w:tr>
      <w:tr w:rsidR="004551A8" w:rsidRPr="004551A8" w14:paraId="5934E96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B0641AB" w14:textId="77777777" w:rsidR="004551A8" w:rsidRPr="004551A8" w:rsidRDefault="004551A8">
            <w:r w:rsidRPr="004551A8">
              <w:t>R5-242188</w:t>
            </w:r>
          </w:p>
        </w:tc>
        <w:tc>
          <w:tcPr>
            <w:tcW w:w="4593" w:type="dxa"/>
            <w:noWrap/>
            <w:hideMark/>
          </w:tcPr>
          <w:p w14:paraId="3A122C04" w14:textId="77777777" w:rsidR="004551A8" w:rsidRPr="004551A8" w:rsidRDefault="004551A8">
            <w:r w:rsidRPr="004551A8">
              <w:t>Removal of GEA2 test case from the ATS</w:t>
            </w:r>
          </w:p>
        </w:tc>
        <w:tc>
          <w:tcPr>
            <w:tcW w:w="2265" w:type="dxa"/>
            <w:noWrap/>
            <w:hideMark/>
          </w:tcPr>
          <w:p w14:paraId="662F68B2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43D06D4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DFDE762" w14:textId="77777777" w:rsidR="004551A8" w:rsidRPr="004551A8" w:rsidRDefault="004551A8">
            <w:r w:rsidRPr="004551A8">
              <w:t>34.123-3</w:t>
            </w:r>
          </w:p>
        </w:tc>
        <w:tc>
          <w:tcPr>
            <w:tcW w:w="914" w:type="dxa"/>
            <w:noWrap/>
            <w:hideMark/>
          </w:tcPr>
          <w:p w14:paraId="00A26E3A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726B4F74" w14:textId="77777777" w:rsidR="004551A8" w:rsidRPr="004551A8" w:rsidRDefault="004551A8">
            <w:r w:rsidRPr="004551A8">
              <w:t>TEI_Test</w:t>
            </w:r>
          </w:p>
        </w:tc>
        <w:tc>
          <w:tcPr>
            <w:tcW w:w="934" w:type="dxa"/>
            <w:noWrap/>
            <w:hideMark/>
          </w:tcPr>
          <w:p w14:paraId="19D411AD" w14:textId="77777777" w:rsidR="004551A8" w:rsidRPr="004551A8" w:rsidRDefault="004551A8">
            <w:r w:rsidRPr="004551A8">
              <w:t>3678</w:t>
            </w:r>
          </w:p>
        </w:tc>
        <w:tc>
          <w:tcPr>
            <w:tcW w:w="942" w:type="dxa"/>
            <w:noWrap/>
            <w:hideMark/>
          </w:tcPr>
          <w:p w14:paraId="77B6D48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C03AE6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446BFB1" w14:textId="77777777" w:rsidR="004551A8" w:rsidRPr="004551A8" w:rsidRDefault="004551A8">
            <w:r w:rsidRPr="004551A8">
              <w:t>RP-241007</w:t>
            </w:r>
          </w:p>
        </w:tc>
      </w:tr>
      <w:tr w:rsidR="004551A8" w:rsidRPr="004551A8" w14:paraId="483D5C6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DEBEBD0" w14:textId="77777777" w:rsidR="004551A8" w:rsidRPr="004551A8" w:rsidRDefault="004551A8">
            <w:r w:rsidRPr="004551A8">
              <w:t>R5-242201</w:t>
            </w:r>
          </w:p>
        </w:tc>
        <w:tc>
          <w:tcPr>
            <w:tcW w:w="4593" w:type="dxa"/>
            <w:noWrap/>
            <w:hideMark/>
          </w:tcPr>
          <w:p w14:paraId="3EC27603" w14:textId="77777777" w:rsidR="004551A8" w:rsidRPr="004551A8" w:rsidRDefault="004551A8">
            <w:r w:rsidRPr="004551A8">
              <w:t>Update TC 15.2.2 with TT analysis results</w:t>
            </w:r>
          </w:p>
        </w:tc>
        <w:tc>
          <w:tcPr>
            <w:tcW w:w="2265" w:type="dxa"/>
            <w:noWrap/>
            <w:hideMark/>
          </w:tcPr>
          <w:p w14:paraId="453616B3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4711A10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A5C4944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11736B81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13EFF760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77F1EA99" w14:textId="77777777" w:rsidR="004551A8" w:rsidRPr="004551A8" w:rsidRDefault="004551A8">
            <w:r w:rsidRPr="004551A8">
              <w:t>0483</w:t>
            </w:r>
          </w:p>
        </w:tc>
        <w:tc>
          <w:tcPr>
            <w:tcW w:w="942" w:type="dxa"/>
            <w:noWrap/>
            <w:hideMark/>
          </w:tcPr>
          <w:p w14:paraId="16C1EFC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918C3C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61B1690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3565522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50F40FF" w14:textId="77777777" w:rsidR="004551A8" w:rsidRPr="004551A8" w:rsidRDefault="004551A8">
            <w:r w:rsidRPr="004551A8">
              <w:t>R5-242208</w:t>
            </w:r>
          </w:p>
        </w:tc>
        <w:tc>
          <w:tcPr>
            <w:tcW w:w="4593" w:type="dxa"/>
            <w:noWrap/>
            <w:hideMark/>
          </w:tcPr>
          <w:p w14:paraId="653D6574" w14:textId="77777777" w:rsidR="004551A8" w:rsidRPr="004551A8" w:rsidRDefault="004551A8">
            <w:r w:rsidRPr="004551A8">
              <w:t>Update TC 15.3.2 with TT analysis results</w:t>
            </w:r>
          </w:p>
        </w:tc>
        <w:tc>
          <w:tcPr>
            <w:tcW w:w="2265" w:type="dxa"/>
            <w:noWrap/>
            <w:hideMark/>
          </w:tcPr>
          <w:p w14:paraId="7F6A05DA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216F7FE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D8B40CC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7241B78F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5E2BE6E7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554612CB" w14:textId="77777777" w:rsidR="004551A8" w:rsidRPr="004551A8" w:rsidRDefault="004551A8">
            <w:r w:rsidRPr="004551A8">
              <w:t>0490</w:t>
            </w:r>
          </w:p>
        </w:tc>
        <w:tc>
          <w:tcPr>
            <w:tcW w:w="942" w:type="dxa"/>
            <w:noWrap/>
            <w:hideMark/>
          </w:tcPr>
          <w:p w14:paraId="7C4BDEA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5A9452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9CF6BBF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3CA8C45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B0DA539" w14:textId="77777777" w:rsidR="004551A8" w:rsidRPr="004551A8" w:rsidRDefault="004551A8">
            <w:r w:rsidRPr="004551A8">
              <w:t>R5-242209</w:t>
            </w:r>
          </w:p>
        </w:tc>
        <w:tc>
          <w:tcPr>
            <w:tcW w:w="4593" w:type="dxa"/>
            <w:noWrap/>
            <w:hideMark/>
          </w:tcPr>
          <w:p w14:paraId="25882345" w14:textId="77777777" w:rsidR="004551A8" w:rsidRPr="004551A8" w:rsidRDefault="004551A8">
            <w:r w:rsidRPr="004551A8">
              <w:t>Update TC 15.3.5 with TT analysis results</w:t>
            </w:r>
          </w:p>
        </w:tc>
        <w:tc>
          <w:tcPr>
            <w:tcW w:w="2265" w:type="dxa"/>
            <w:noWrap/>
            <w:hideMark/>
          </w:tcPr>
          <w:p w14:paraId="72BDE44E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79EC872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20A0F6F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56FEB937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05144D0D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76DC9C93" w14:textId="77777777" w:rsidR="004551A8" w:rsidRPr="004551A8" w:rsidRDefault="004551A8">
            <w:r w:rsidRPr="004551A8">
              <w:t>0491</w:t>
            </w:r>
          </w:p>
        </w:tc>
        <w:tc>
          <w:tcPr>
            <w:tcW w:w="942" w:type="dxa"/>
            <w:noWrap/>
            <w:hideMark/>
          </w:tcPr>
          <w:p w14:paraId="086F9DB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D02B8D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C79185F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547CADB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17FF5B3" w14:textId="77777777" w:rsidR="004551A8" w:rsidRPr="004551A8" w:rsidRDefault="004551A8">
            <w:r w:rsidRPr="004551A8">
              <w:t>R5-242210</w:t>
            </w:r>
          </w:p>
        </w:tc>
        <w:tc>
          <w:tcPr>
            <w:tcW w:w="4593" w:type="dxa"/>
            <w:noWrap/>
            <w:hideMark/>
          </w:tcPr>
          <w:p w14:paraId="15019631" w14:textId="77777777" w:rsidR="004551A8" w:rsidRPr="004551A8" w:rsidRDefault="004551A8">
            <w:r w:rsidRPr="004551A8">
              <w:t>Update TC 15.3.6 with TT analysis results</w:t>
            </w:r>
          </w:p>
        </w:tc>
        <w:tc>
          <w:tcPr>
            <w:tcW w:w="2265" w:type="dxa"/>
            <w:noWrap/>
            <w:hideMark/>
          </w:tcPr>
          <w:p w14:paraId="78EB982F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013A40B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2D210F0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3FE09A36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2688D27D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69FFBE81" w14:textId="77777777" w:rsidR="004551A8" w:rsidRPr="004551A8" w:rsidRDefault="004551A8">
            <w:r w:rsidRPr="004551A8">
              <w:t>0492</w:t>
            </w:r>
          </w:p>
        </w:tc>
        <w:tc>
          <w:tcPr>
            <w:tcW w:w="942" w:type="dxa"/>
            <w:noWrap/>
            <w:hideMark/>
          </w:tcPr>
          <w:p w14:paraId="133C447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A1A53E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F11AF3E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7E7E73C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E206D24" w14:textId="77777777" w:rsidR="004551A8" w:rsidRPr="004551A8" w:rsidRDefault="004551A8">
            <w:r w:rsidRPr="004551A8">
              <w:t>R5-242211</w:t>
            </w:r>
          </w:p>
        </w:tc>
        <w:tc>
          <w:tcPr>
            <w:tcW w:w="4593" w:type="dxa"/>
            <w:noWrap/>
            <w:hideMark/>
          </w:tcPr>
          <w:p w14:paraId="4D07D1FF" w14:textId="77777777" w:rsidR="004551A8" w:rsidRPr="004551A8" w:rsidRDefault="004551A8">
            <w:r w:rsidRPr="004551A8">
              <w:t>Update TC 16.2.3 with TT analysis results</w:t>
            </w:r>
          </w:p>
        </w:tc>
        <w:tc>
          <w:tcPr>
            <w:tcW w:w="2265" w:type="dxa"/>
            <w:noWrap/>
            <w:hideMark/>
          </w:tcPr>
          <w:p w14:paraId="40100E43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42FFE606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E284B2B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1AD8AC68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055AC7F5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06B5C1FF" w14:textId="77777777" w:rsidR="004551A8" w:rsidRPr="004551A8" w:rsidRDefault="004551A8">
            <w:r w:rsidRPr="004551A8">
              <w:t>0493</w:t>
            </w:r>
          </w:p>
        </w:tc>
        <w:tc>
          <w:tcPr>
            <w:tcW w:w="942" w:type="dxa"/>
            <w:noWrap/>
            <w:hideMark/>
          </w:tcPr>
          <w:p w14:paraId="05E00BC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F2FED2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CAB30DD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6FC01C1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42DD132" w14:textId="77777777" w:rsidR="004551A8" w:rsidRPr="004551A8" w:rsidRDefault="004551A8">
            <w:r w:rsidRPr="004551A8">
              <w:t>R5-242212</w:t>
            </w:r>
          </w:p>
        </w:tc>
        <w:tc>
          <w:tcPr>
            <w:tcW w:w="4593" w:type="dxa"/>
            <w:noWrap/>
            <w:hideMark/>
          </w:tcPr>
          <w:p w14:paraId="7CBF54E2" w14:textId="77777777" w:rsidR="004551A8" w:rsidRPr="004551A8" w:rsidRDefault="004551A8">
            <w:r w:rsidRPr="004551A8">
              <w:t>Update TC 16.2.4 with TT analysis results</w:t>
            </w:r>
          </w:p>
        </w:tc>
        <w:tc>
          <w:tcPr>
            <w:tcW w:w="2265" w:type="dxa"/>
            <w:noWrap/>
            <w:hideMark/>
          </w:tcPr>
          <w:p w14:paraId="53286D9E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510228A1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ADD8759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7F9E3985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74119B80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628764D3" w14:textId="77777777" w:rsidR="004551A8" w:rsidRPr="004551A8" w:rsidRDefault="004551A8">
            <w:r w:rsidRPr="004551A8">
              <w:t>0494</w:t>
            </w:r>
          </w:p>
        </w:tc>
        <w:tc>
          <w:tcPr>
            <w:tcW w:w="942" w:type="dxa"/>
            <w:noWrap/>
            <w:hideMark/>
          </w:tcPr>
          <w:p w14:paraId="7F33DF1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401AF6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FB1B6D6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3329F6F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8026ADC" w14:textId="77777777" w:rsidR="004551A8" w:rsidRPr="004551A8" w:rsidRDefault="004551A8">
            <w:r w:rsidRPr="004551A8">
              <w:t>R5-242213</w:t>
            </w:r>
          </w:p>
        </w:tc>
        <w:tc>
          <w:tcPr>
            <w:tcW w:w="4593" w:type="dxa"/>
            <w:noWrap/>
            <w:hideMark/>
          </w:tcPr>
          <w:p w14:paraId="4FCA3EEE" w14:textId="77777777" w:rsidR="004551A8" w:rsidRPr="004551A8" w:rsidRDefault="004551A8">
            <w:r w:rsidRPr="004551A8">
              <w:t>Update TC 16.2.7 with TT analysis results</w:t>
            </w:r>
          </w:p>
        </w:tc>
        <w:tc>
          <w:tcPr>
            <w:tcW w:w="2265" w:type="dxa"/>
            <w:noWrap/>
            <w:hideMark/>
          </w:tcPr>
          <w:p w14:paraId="1CDD1577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688D4A5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F6B1E0B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1B6C4552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23AC0C8B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1A69FB5A" w14:textId="77777777" w:rsidR="004551A8" w:rsidRPr="004551A8" w:rsidRDefault="004551A8">
            <w:r w:rsidRPr="004551A8">
              <w:t>0495</w:t>
            </w:r>
          </w:p>
        </w:tc>
        <w:tc>
          <w:tcPr>
            <w:tcW w:w="942" w:type="dxa"/>
            <w:noWrap/>
            <w:hideMark/>
          </w:tcPr>
          <w:p w14:paraId="6EDC70C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9DF6E4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B95F6CE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0D7AA88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BF4D339" w14:textId="77777777" w:rsidR="004551A8" w:rsidRPr="004551A8" w:rsidRDefault="004551A8">
            <w:r w:rsidRPr="004551A8">
              <w:t>R5-242214</w:t>
            </w:r>
          </w:p>
        </w:tc>
        <w:tc>
          <w:tcPr>
            <w:tcW w:w="4593" w:type="dxa"/>
            <w:noWrap/>
            <w:hideMark/>
          </w:tcPr>
          <w:p w14:paraId="2A581BF5" w14:textId="77777777" w:rsidR="004551A8" w:rsidRPr="004551A8" w:rsidRDefault="004551A8">
            <w:r w:rsidRPr="004551A8">
              <w:t>Update TC 16.2.8 with TT analysis results</w:t>
            </w:r>
          </w:p>
        </w:tc>
        <w:tc>
          <w:tcPr>
            <w:tcW w:w="2265" w:type="dxa"/>
            <w:noWrap/>
            <w:hideMark/>
          </w:tcPr>
          <w:p w14:paraId="11354F5D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45324F9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6244586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288BEE36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1B3E60DD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4316D08E" w14:textId="77777777" w:rsidR="004551A8" w:rsidRPr="004551A8" w:rsidRDefault="004551A8">
            <w:r w:rsidRPr="004551A8">
              <w:t>0496</w:t>
            </w:r>
          </w:p>
        </w:tc>
        <w:tc>
          <w:tcPr>
            <w:tcW w:w="942" w:type="dxa"/>
            <w:noWrap/>
            <w:hideMark/>
          </w:tcPr>
          <w:p w14:paraId="5D4BC25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E6C170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3BCCFBF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23B5370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5A12514" w14:textId="77777777" w:rsidR="004551A8" w:rsidRPr="004551A8" w:rsidRDefault="004551A8">
            <w:r w:rsidRPr="004551A8">
              <w:t>R5-242215</w:t>
            </w:r>
          </w:p>
        </w:tc>
        <w:tc>
          <w:tcPr>
            <w:tcW w:w="4593" w:type="dxa"/>
            <w:noWrap/>
            <w:hideMark/>
          </w:tcPr>
          <w:p w14:paraId="021853C6" w14:textId="77777777" w:rsidR="004551A8" w:rsidRPr="004551A8" w:rsidRDefault="004551A8">
            <w:r w:rsidRPr="004551A8">
              <w:t>Update TC 16.3.2 with TT analysis results</w:t>
            </w:r>
          </w:p>
        </w:tc>
        <w:tc>
          <w:tcPr>
            <w:tcW w:w="2265" w:type="dxa"/>
            <w:noWrap/>
            <w:hideMark/>
          </w:tcPr>
          <w:p w14:paraId="7A528ECB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4C3D06F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C41475C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4F5B8A82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05DD8142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1DB48743" w14:textId="77777777" w:rsidR="004551A8" w:rsidRPr="004551A8" w:rsidRDefault="004551A8">
            <w:r w:rsidRPr="004551A8">
              <w:t>0497</w:t>
            </w:r>
          </w:p>
        </w:tc>
        <w:tc>
          <w:tcPr>
            <w:tcW w:w="942" w:type="dxa"/>
            <w:noWrap/>
            <w:hideMark/>
          </w:tcPr>
          <w:p w14:paraId="31B5D75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813728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D1CC4C3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6FF5312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A0C8DE9" w14:textId="77777777" w:rsidR="004551A8" w:rsidRPr="004551A8" w:rsidRDefault="004551A8">
            <w:r w:rsidRPr="004551A8">
              <w:t>R5-242216</w:t>
            </w:r>
          </w:p>
        </w:tc>
        <w:tc>
          <w:tcPr>
            <w:tcW w:w="4593" w:type="dxa"/>
            <w:noWrap/>
            <w:hideMark/>
          </w:tcPr>
          <w:p w14:paraId="4EAD0E58" w14:textId="77777777" w:rsidR="004551A8" w:rsidRPr="004551A8" w:rsidRDefault="004551A8">
            <w:r w:rsidRPr="004551A8">
              <w:t>Update TC 16.3.4 with TT analysis results</w:t>
            </w:r>
          </w:p>
        </w:tc>
        <w:tc>
          <w:tcPr>
            <w:tcW w:w="2265" w:type="dxa"/>
            <w:noWrap/>
            <w:hideMark/>
          </w:tcPr>
          <w:p w14:paraId="600C129E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4A3330A2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8DD8CA5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56696EF5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25D27EC1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17556C1C" w14:textId="77777777" w:rsidR="004551A8" w:rsidRPr="004551A8" w:rsidRDefault="004551A8">
            <w:r w:rsidRPr="004551A8">
              <w:t>0498</w:t>
            </w:r>
          </w:p>
        </w:tc>
        <w:tc>
          <w:tcPr>
            <w:tcW w:w="942" w:type="dxa"/>
            <w:noWrap/>
            <w:hideMark/>
          </w:tcPr>
          <w:p w14:paraId="4321384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C78C7E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09A7130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2C46092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C6B829B" w14:textId="77777777" w:rsidR="004551A8" w:rsidRPr="004551A8" w:rsidRDefault="004551A8">
            <w:r w:rsidRPr="004551A8">
              <w:t>R5-242224</w:t>
            </w:r>
          </w:p>
        </w:tc>
        <w:tc>
          <w:tcPr>
            <w:tcW w:w="4593" w:type="dxa"/>
            <w:noWrap/>
            <w:hideMark/>
          </w:tcPr>
          <w:p w14:paraId="337E3B44" w14:textId="77777777" w:rsidR="004551A8" w:rsidRPr="004551A8" w:rsidRDefault="004551A8">
            <w:r w:rsidRPr="004551A8">
              <w:t>Update TC 15.2.1 TT analysis results</w:t>
            </w:r>
          </w:p>
        </w:tc>
        <w:tc>
          <w:tcPr>
            <w:tcW w:w="2265" w:type="dxa"/>
            <w:noWrap/>
            <w:hideMark/>
          </w:tcPr>
          <w:p w14:paraId="0CB47A12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02BBBA4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6E57F3E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5D4F64B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9D870C4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0F6ADB55" w14:textId="77777777" w:rsidR="004551A8" w:rsidRPr="004551A8" w:rsidRDefault="004551A8">
            <w:r w:rsidRPr="004551A8">
              <w:t>0713</w:t>
            </w:r>
          </w:p>
        </w:tc>
        <w:tc>
          <w:tcPr>
            <w:tcW w:w="942" w:type="dxa"/>
            <w:noWrap/>
            <w:hideMark/>
          </w:tcPr>
          <w:p w14:paraId="116D145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0B1F38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5D80BB5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321C1D3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5D9F450" w14:textId="77777777" w:rsidR="004551A8" w:rsidRPr="004551A8" w:rsidRDefault="004551A8">
            <w:r w:rsidRPr="004551A8">
              <w:lastRenderedPageBreak/>
              <w:t>R5-242225</w:t>
            </w:r>
          </w:p>
        </w:tc>
        <w:tc>
          <w:tcPr>
            <w:tcW w:w="4593" w:type="dxa"/>
            <w:noWrap/>
            <w:hideMark/>
          </w:tcPr>
          <w:p w14:paraId="657E5E0D" w14:textId="77777777" w:rsidR="004551A8" w:rsidRPr="004551A8" w:rsidRDefault="004551A8">
            <w:r w:rsidRPr="004551A8">
              <w:t>Update TC 15.2.2 TT analysis results</w:t>
            </w:r>
          </w:p>
        </w:tc>
        <w:tc>
          <w:tcPr>
            <w:tcW w:w="2265" w:type="dxa"/>
            <w:noWrap/>
            <w:hideMark/>
          </w:tcPr>
          <w:p w14:paraId="3BEB1361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4453575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C4A7C0C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6085B13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3ECC1E2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2CD6BD57" w14:textId="77777777" w:rsidR="004551A8" w:rsidRPr="004551A8" w:rsidRDefault="004551A8">
            <w:r w:rsidRPr="004551A8">
              <w:t>0714</w:t>
            </w:r>
          </w:p>
        </w:tc>
        <w:tc>
          <w:tcPr>
            <w:tcW w:w="942" w:type="dxa"/>
            <w:noWrap/>
            <w:hideMark/>
          </w:tcPr>
          <w:p w14:paraId="452A7BF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9E25F8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C77FC6F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3E45CF2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B99C096" w14:textId="77777777" w:rsidR="004551A8" w:rsidRPr="004551A8" w:rsidRDefault="004551A8">
            <w:r w:rsidRPr="004551A8">
              <w:t>R5-242229</w:t>
            </w:r>
          </w:p>
        </w:tc>
        <w:tc>
          <w:tcPr>
            <w:tcW w:w="4593" w:type="dxa"/>
            <w:noWrap/>
            <w:hideMark/>
          </w:tcPr>
          <w:p w14:paraId="547E3320" w14:textId="77777777" w:rsidR="004551A8" w:rsidRPr="004551A8" w:rsidRDefault="004551A8">
            <w:r w:rsidRPr="004551A8">
              <w:t>Update TC 15.3.1 TT analysis results</w:t>
            </w:r>
          </w:p>
        </w:tc>
        <w:tc>
          <w:tcPr>
            <w:tcW w:w="2265" w:type="dxa"/>
            <w:noWrap/>
            <w:hideMark/>
          </w:tcPr>
          <w:p w14:paraId="087C3D8D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2152056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2A6A060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2D63802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D384CFB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53EE19D7" w14:textId="77777777" w:rsidR="004551A8" w:rsidRPr="004551A8" w:rsidRDefault="004551A8">
            <w:r w:rsidRPr="004551A8">
              <w:t>0718</w:t>
            </w:r>
          </w:p>
        </w:tc>
        <w:tc>
          <w:tcPr>
            <w:tcW w:w="942" w:type="dxa"/>
            <w:noWrap/>
            <w:hideMark/>
          </w:tcPr>
          <w:p w14:paraId="7062331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24E8EA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AC2CD2C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5964C4F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729D90D" w14:textId="77777777" w:rsidR="004551A8" w:rsidRPr="004551A8" w:rsidRDefault="004551A8">
            <w:r w:rsidRPr="004551A8">
              <w:t>R5-242230</w:t>
            </w:r>
          </w:p>
        </w:tc>
        <w:tc>
          <w:tcPr>
            <w:tcW w:w="4593" w:type="dxa"/>
            <w:noWrap/>
            <w:hideMark/>
          </w:tcPr>
          <w:p w14:paraId="3B788A2F" w14:textId="77777777" w:rsidR="004551A8" w:rsidRPr="004551A8" w:rsidRDefault="004551A8">
            <w:r w:rsidRPr="004551A8">
              <w:t>Update TC 15.3.2 TT analysis results</w:t>
            </w:r>
          </w:p>
        </w:tc>
        <w:tc>
          <w:tcPr>
            <w:tcW w:w="2265" w:type="dxa"/>
            <w:noWrap/>
            <w:hideMark/>
          </w:tcPr>
          <w:p w14:paraId="1A5A0B56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0B71A90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26F2427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1CCAAA2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5EDBC82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2C659F1E" w14:textId="77777777" w:rsidR="004551A8" w:rsidRPr="004551A8" w:rsidRDefault="004551A8">
            <w:r w:rsidRPr="004551A8">
              <w:t>0719</w:t>
            </w:r>
          </w:p>
        </w:tc>
        <w:tc>
          <w:tcPr>
            <w:tcW w:w="942" w:type="dxa"/>
            <w:noWrap/>
            <w:hideMark/>
          </w:tcPr>
          <w:p w14:paraId="51961E3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711CF1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14183A9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4F59B12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9E5C22E" w14:textId="77777777" w:rsidR="004551A8" w:rsidRPr="004551A8" w:rsidRDefault="004551A8">
            <w:r w:rsidRPr="004551A8">
              <w:t>R5-242231</w:t>
            </w:r>
          </w:p>
        </w:tc>
        <w:tc>
          <w:tcPr>
            <w:tcW w:w="4593" w:type="dxa"/>
            <w:noWrap/>
            <w:hideMark/>
          </w:tcPr>
          <w:p w14:paraId="4E570EE4" w14:textId="77777777" w:rsidR="004551A8" w:rsidRPr="004551A8" w:rsidRDefault="004551A8">
            <w:r w:rsidRPr="004551A8">
              <w:t>Update TC 15.3.5 TT analysis results</w:t>
            </w:r>
          </w:p>
        </w:tc>
        <w:tc>
          <w:tcPr>
            <w:tcW w:w="2265" w:type="dxa"/>
            <w:noWrap/>
            <w:hideMark/>
          </w:tcPr>
          <w:p w14:paraId="7CE312CC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2E55116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0884DB2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5819538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EA5F573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1FC61858" w14:textId="77777777" w:rsidR="004551A8" w:rsidRPr="004551A8" w:rsidRDefault="004551A8">
            <w:r w:rsidRPr="004551A8">
              <w:t>0720</w:t>
            </w:r>
          </w:p>
        </w:tc>
        <w:tc>
          <w:tcPr>
            <w:tcW w:w="942" w:type="dxa"/>
            <w:noWrap/>
            <w:hideMark/>
          </w:tcPr>
          <w:p w14:paraId="0DA09A1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544786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ECC515A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39DAF65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EEEF020" w14:textId="77777777" w:rsidR="004551A8" w:rsidRPr="004551A8" w:rsidRDefault="004551A8">
            <w:r w:rsidRPr="004551A8">
              <w:t>R5-242232</w:t>
            </w:r>
          </w:p>
        </w:tc>
        <w:tc>
          <w:tcPr>
            <w:tcW w:w="4593" w:type="dxa"/>
            <w:noWrap/>
            <w:hideMark/>
          </w:tcPr>
          <w:p w14:paraId="6F7EE13A" w14:textId="77777777" w:rsidR="004551A8" w:rsidRPr="004551A8" w:rsidRDefault="004551A8">
            <w:r w:rsidRPr="004551A8">
              <w:t>Update TC 15.3.6 TT analysis results</w:t>
            </w:r>
          </w:p>
        </w:tc>
        <w:tc>
          <w:tcPr>
            <w:tcW w:w="2265" w:type="dxa"/>
            <w:noWrap/>
            <w:hideMark/>
          </w:tcPr>
          <w:p w14:paraId="71935398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3BFAF33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5516EB5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4010D48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0B6BA93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5D2090B0" w14:textId="77777777" w:rsidR="004551A8" w:rsidRPr="004551A8" w:rsidRDefault="004551A8">
            <w:r w:rsidRPr="004551A8">
              <w:t>0721</w:t>
            </w:r>
          </w:p>
        </w:tc>
        <w:tc>
          <w:tcPr>
            <w:tcW w:w="942" w:type="dxa"/>
            <w:noWrap/>
            <w:hideMark/>
          </w:tcPr>
          <w:p w14:paraId="455B905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4BE5D9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6190B7F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62DEED9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028E3A3" w14:textId="77777777" w:rsidR="004551A8" w:rsidRPr="004551A8" w:rsidRDefault="004551A8">
            <w:r w:rsidRPr="004551A8">
              <w:t>R5-242233</w:t>
            </w:r>
          </w:p>
        </w:tc>
        <w:tc>
          <w:tcPr>
            <w:tcW w:w="4593" w:type="dxa"/>
            <w:noWrap/>
            <w:hideMark/>
          </w:tcPr>
          <w:p w14:paraId="5BB1A600" w14:textId="77777777" w:rsidR="004551A8" w:rsidRPr="004551A8" w:rsidRDefault="004551A8">
            <w:r w:rsidRPr="004551A8">
              <w:t>Update TC 16.2.3, 16.2.7 and 16.2.8 TT analysis results</w:t>
            </w:r>
          </w:p>
        </w:tc>
        <w:tc>
          <w:tcPr>
            <w:tcW w:w="2265" w:type="dxa"/>
            <w:noWrap/>
            <w:hideMark/>
          </w:tcPr>
          <w:p w14:paraId="493A3A45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59DA54F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7FA50CA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48FA0CA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BC54B00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1ADB0609" w14:textId="77777777" w:rsidR="004551A8" w:rsidRPr="004551A8" w:rsidRDefault="004551A8">
            <w:r w:rsidRPr="004551A8">
              <w:t>0722</w:t>
            </w:r>
          </w:p>
        </w:tc>
        <w:tc>
          <w:tcPr>
            <w:tcW w:w="942" w:type="dxa"/>
            <w:noWrap/>
            <w:hideMark/>
          </w:tcPr>
          <w:p w14:paraId="5F83423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990F62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93F0CE7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529B3D9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D4E3E89" w14:textId="77777777" w:rsidR="004551A8" w:rsidRPr="004551A8" w:rsidRDefault="004551A8">
            <w:r w:rsidRPr="004551A8">
              <w:t>R5-242234</w:t>
            </w:r>
          </w:p>
        </w:tc>
        <w:tc>
          <w:tcPr>
            <w:tcW w:w="4593" w:type="dxa"/>
            <w:noWrap/>
            <w:hideMark/>
          </w:tcPr>
          <w:p w14:paraId="5DC1BE79" w14:textId="77777777" w:rsidR="004551A8" w:rsidRPr="004551A8" w:rsidRDefault="004551A8">
            <w:r w:rsidRPr="004551A8">
              <w:t>Update TC 16.2.4 TT analysis results</w:t>
            </w:r>
          </w:p>
        </w:tc>
        <w:tc>
          <w:tcPr>
            <w:tcW w:w="2265" w:type="dxa"/>
            <w:noWrap/>
            <w:hideMark/>
          </w:tcPr>
          <w:p w14:paraId="6CB50457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77747C6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AD4A254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5A644B8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4B354A9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7EC3BB92" w14:textId="77777777" w:rsidR="004551A8" w:rsidRPr="004551A8" w:rsidRDefault="004551A8">
            <w:r w:rsidRPr="004551A8">
              <w:t>0723</w:t>
            </w:r>
          </w:p>
        </w:tc>
        <w:tc>
          <w:tcPr>
            <w:tcW w:w="942" w:type="dxa"/>
            <w:noWrap/>
            <w:hideMark/>
          </w:tcPr>
          <w:p w14:paraId="35FFCA9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10D15E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E0DCDC1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7A19296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8972AA4" w14:textId="77777777" w:rsidR="004551A8" w:rsidRPr="004551A8" w:rsidRDefault="004551A8">
            <w:r w:rsidRPr="004551A8">
              <w:t>R5-242235</w:t>
            </w:r>
          </w:p>
        </w:tc>
        <w:tc>
          <w:tcPr>
            <w:tcW w:w="4593" w:type="dxa"/>
            <w:noWrap/>
            <w:hideMark/>
          </w:tcPr>
          <w:p w14:paraId="4A4BAC6B" w14:textId="77777777" w:rsidR="004551A8" w:rsidRPr="004551A8" w:rsidRDefault="004551A8">
            <w:r w:rsidRPr="004551A8">
              <w:t>Update TC 16.3.2 TT analysis results</w:t>
            </w:r>
          </w:p>
        </w:tc>
        <w:tc>
          <w:tcPr>
            <w:tcW w:w="2265" w:type="dxa"/>
            <w:noWrap/>
            <w:hideMark/>
          </w:tcPr>
          <w:p w14:paraId="542272B7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4897BB4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FF7B893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5D70EB4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FFF7AE1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1719F364" w14:textId="77777777" w:rsidR="004551A8" w:rsidRPr="004551A8" w:rsidRDefault="004551A8">
            <w:r w:rsidRPr="004551A8">
              <w:t>0724</w:t>
            </w:r>
          </w:p>
        </w:tc>
        <w:tc>
          <w:tcPr>
            <w:tcW w:w="942" w:type="dxa"/>
            <w:noWrap/>
            <w:hideMark/>
          </w:tcPr>
          <w:p w14:paraId="599AFB2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9A1C70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E5C6846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6B30F9B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2557A48" w14:textId="77777777" w:rsidR="004551A8" w:rsidRPr="004551A8" w:rsidRDefault="004551A8">
            <w:r w:rsidRPr="004551A8">
              <w:t>R5-242236</w:t>
            </w:r>
          </w:p>
        </w:tc>
        <w:tc>
          <w:tcPr>
            <w:tcW w:w="4593" w:type="dxa"/>
            <w:noWrap/>
            <w:hideMark/>
          </w:tcPr>
          <w:p w14:paraId="1440E25E" w14:textId="77777777" w:rsidR="004551A8" w:rsidRPr="004551A8" w:rsidRDefault="004551A8">
            <w:r w:rsidRPr="004551A8">
              <w:t>Update TC 16.3.4 TT analysis results</w:t>
            </w:r>
          </w:p>
        </w:tc>
        <w:tc>
          <w:tcPr>
            <w:tcW w:w="2265" w:type="dxa"/>
            <w:noWrap/>
            <w:hideMark/>
          </w:tcPr>
          <w:p w14:paraId="1838EB32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5AA395B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0B42C75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2B1A523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BD07C98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784895AD" w14:textId="77777777" w:rsidR="004551A8" w:rsidRPr="004551A8" w:rsidRDefault="004551A8">
            <w:r w:rsidRPr="004551A8">
              <w:t>0725</w:t>
            </w:r>
          </w:p>
        </w:tc>
        <w:tc>
          <w:tcPr>
            <w:tcW w:w="942" w:type="dxa"/>
            <w:noWrap/>
            <w:hideMark/>
          </w:tcPr>
          <w:p w14:paraId="13A3127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20872E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92D555F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5B84E62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0EA053A" w14:textId="77777777" w:rsidR="004551A8" w:rsidRPr="004551A8" w:rsidRDefault="004551A8">
            <w:r w:rsidRPr="004551A8">
              <w:t>R5-242240</w:t>
            </w:r>
          </w:p>
        </w:tc>
        <w:tc>
          <w:tcPr>
            <w:tcW w:w="4593" w:type="dxa"/>
            <w:noWrap/>
            <w:hideMark/>
          </w:tcPr>
          <w:p w14:paraId="3CD77131" w14:textId="77777777" w:rsidR="004551A8" w:rsidRPr="004551A8" w:rsidRDefault="004551A8">
            <w:r w:rsidRPr="004551A8">
              <w:t>Addition of test frequencies for CA_n28A-n40A</w:t>
            </w:r>
          </w:p>
        </w:tc>
        <w:tc>
          <w:tcPr>
            <w:tcW w:w="2265" w:type="dxa"/>
            <w:noWrap/>
            <w:hideMark/>
          </w:tcPr>
          <w:p w14:paraId="301E2697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0FBB34C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BE408BD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163003B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B0B6124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0E9A7DDE" w14:textId="77777777" w:rsidR="004551A8" w:rsidRPr="004551A8" w:rsidRDefault="004551A8">
            <w:r w:rsidRPr="004551A8">
              <w:t>3112</w:t>
            </w:r>
          </w:p>
        </w:tc>
        <w:tc>
          <w:tcPr>
            <w:tcW w:w="942" w:type="dxa"/>
            <w:noWrap/>
            <w:hideMark/>
          </w:tcPr>
          <w:p w14:paraId="57DB74A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918188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C726476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3456184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47E0D22" w14:textId="77777777" w:rsidR="004551A8" w:rsidRPr="004551A8" w:rsidRDefault="004551A8">
            <w:r w:rsidRPr="004551A8">
              <w:t>R5-242241</w:t>
            </w:r>
          </w:p>
        </w:tc>
        <w:tc>
          <w:tcPr>
            <w:tcW w:w="4593" w:type="dxa"/>
            <w:noWrap/>
            <w:hideMark/>
          </w:tcPr>
          <w:p w14:paraId="42CA9636" w14:textId="77777777" w:rsidR="004551A8" w:rsidRPr="004551A8" w:rsidRDefault="004551A8">
            <w:r w:rsidRPr="004551A8">
              <w:t>Addition of test frequencies for CA_n3A-n28A-n41A-n77A</w:t>
            </w:r>
          </w:p>
        </w:tc>
        <w:tc>
          <w:tcPr>
            <w:tcW w:w="2265" w:type="dxa"/>
            <w:noWrap/>
            <w:hideMark/>
          </w:tcPr>
          <w:p w14:paraId="70F16CAE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78E351F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3CC22DC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0962195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3728954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2C0B1EE1" w14:textId="77777777" w:rsidR="004551A8" w:rsidRPr="004551A8" w:rsidRDefault="004551A8">
            <w:r w:rsidRPr="004551A8">
              <w:t>3113</w:t>
            </w:r>
          </w:p>
        </w:tc>
        <w:tc>
          <w:tcPr>
            <w:tcW w:w="942" w:type="dxa"/>
            <w:noWrap/>
            <w:hideMark/>
          </w:tcPr>
          <w:p w14:paraId="41AC5C8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C66892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4A7618C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5774996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5EEC651" w14:textId="77777777" w:rsidR="004551A8" w:rsidRPr="004551A8" w:rsidRDefault="004551A8">
            <w:r w:rsidRPr="004551A8">
              <w:t>R5-242243</w:t>
            </w:r>
          </w:p>
        </w:tc>
        <w:tc>
          <w:tcPr>
            <w:tcW w:w="4593" w:type="dxa"/>
            <w:noWrap/>
            <w:hideMark/>
          </w:tcPr>
          <w:p w14:paraId="143AFFCC" w14:textId="77777777" w:rsidR="004551A8" w:rsidRPr="004551A8" w:rsidRDefault="004551A8">
            <w:r w:rsidRPr="004551A8">
              <w:t>Addition of UE capability for CA_n3A-n28A-n41A-n77A</w:t>
            </w:r>
          </w:p>
        </w:tc>
        <w:tc>
          <w:tcPr>
            <w:tcW w:w="2265" w:type="dxa"/>
            <w:noWrap/>
            <w:hideMark/>
          </w:tcPr>
          <w:p w14:paraId="3673FDF1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1AE1CF4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3DACB7C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5BBD405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6594F54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2B44EC36" w14:textId="77777777" w:rsidR="004551A8" w:rsidRPr="004551A8" w:rsidRDefault="004551A8">
            <w:r w:rsidRPr="004551A8">
              <w:t>0611</w:t>
            </w:r>
          </w:p>
        </w:tc>
        <w:tc>
          <w:tcPr>
            <w:tcW w:w="942" w:type="dxa"/>
            <w:noWrap/>
            <w:hideMark/>
          </w:tcPr>
          <w:p w14:paraId="0E268AE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7AC0EC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EC06F25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71C9A09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2E291D" w14:textId="77777777" w:rsidR="004551A8" w:rsidRPr="004551A8" w:rsidRDefault="004551A8">
            <w:r w:rsidRPr="004551A8">
              <w:t>R5-242246</w:t>
            </w:r>
          </w:p>
        </w:tc>
        <w:tc>
          <w:tcPr>
            <w:tcW w:w="4593" w:type="dxa"/>
            <w:noWrap/>
            <w:hideMark/>
          </w:tcPr>
          <w:p w14:paraId="18EBFA74" w14:textId="77777777" w:rsidR="004551A8" w:rsidRPr="004551A8" w:rsidRDefault="004551A8">
            <w:r w:rsidRPr="004551A8">
              <w:t>Addition of reference sensitivity TP analysis for CA_n3A-n28A-n41A-n77A</w:t>
            </w:r>
          </w:p>
        </w:tc>
        <w:tc>
          <w:tcPr>
            <w:tcW w:w="2265" w:type="dxa"/>
            <w:noWrap/>
            <w:hideMark/>
          </w:tcPr>
          <w:p w14:paraId="2FF40178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3EE91D7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01BC236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13F647A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A2736FE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7D7594FF" w14:textId="77777777" w:rsidR="004551A8" w:rsidRPr="004551A8" w:rsidRDefault="004551A8">
            <w:r w:rsidRPr="004551A8">
              <w:t>0883</w:t>
            </w:r>
          </w:p>
        </w:tc>
        <w:tc>
          <w:tcPr>
            <w:tcW w:w="942" w:type="dxa"/>
            <w:noWrap/>
            <w:hideMark/>
          </w:tcPr>
          <w:p w14:paraId="22E1FBF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28BF9F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F022EC8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52E72DF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F23D82A" w14:textId="77777777" w:rsidR="004551A8" w:rsidRPr="004551A8" w:rsidRDefault="004551A8">
            <w:r w:rsidRPr="004551A8">
              <w:t>R5-242247</w:t>
            </w:r>
          </w:p>
        </w:tc>
        <w:tc>
          <w:tcPr>
            <w:tcW w:w="4593" w:type="dxa"/>
            <w:noWrap/>
            <w:hideMark/>
          </w:tcPr>
          <w:p w14:paraId="7D28AC61" w14:textId="77777777" w:rsidR="004551A8" w:rsidRPr="004551A8" w:rsidRDefault="004551A8">
            <w:r w:rsidRPr="004551A8">
              <w:t>Addition of delta TIBc for CA_n28A-n40A</w:t>
            </w:r>
          </w:p>
        </w:tc>
        <w:tc>
          <w:tcPr>
            <w:tcW w:w="2265" w:type="dxa"/>
            <w:noWrap/>
            <w:hideMark/>
          </w:tcPr>
          <w:p w14:paraId="1C69FF60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2976BC5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B247E32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520A122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767B277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10367DF0" w14:textId="77777777" w:rsidR="004551A8" w:rsidRPr="004551A8" w:rsidRDefault="004551A8">
            <w:r w:rsidRPr="004551A8">
              <w:t>2736</w:t>
            </w:r>
          </w:p>
        </w:tc>
        <w:tc>
          <w:tcPr>
            <w:tcW w:w="942" w:type="dxa"/>
            <w:noWrap/>
            <w:hideMark/>
          </w:tcPr>
          <w:p w14:paraId="158A199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E04483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5532CB7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78B46F7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9DA38A4" w14:textId="77777777" w:rsidR="004551A8" w:rsidRPr="004551A8" w:rsidRDefault="004551A8">
            <w:r w:rsidRPr="004551A8">
              <w:lastRenderedPageBreak/>
              <w:t>R5-242250</w:t>
            </w:r>
          </w:p>
        </w:tc>
        <w:tc>
          <w:tcPr>
            <w:tcW w:w="4593" w:type="dxa"/>
            <w:noWrap/>
            <w:hideMark/>
          </w:tcPr>
          <w:p w14:paraId="13BBA700" w14:textId="77777777" w:rsidR="004551A8" w:rsidRPr="004551A8" w:rsidRDefault="004551A8">
            <w:r w:rsidRPr="004551A8">
              <w:t>Addition of delta RIBc and reference sensitivity for CA_n3A-n28A-n41A-n77A</w:t>
            </w:r>
          </w:p>
        </w:tc>
        <w:tc>
          <w:tcPr>
            <w:tcW w:w="2265" w:type="dxa"/>
            <w:noWrap/>
            <w:hideMark/>
          </w:tcPr>
          <w:p w14:paraId="2102600D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732B9D4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B3D7C5D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0D8F86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EBDF0DE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27CE34A4" w14:textId="77777777" w:rsidR="004551A8" w:rsidRPr="004551A8" w:rsidRDefault="004551A8">
            <w:r w:rsidRPr="004551A8">
              <w:t>2739</w:t>
            </w:r>
          </w:p>
        </w:tc>
        <w:tc>
          <w:tcPr>
            <w:tcW w:w="942" w:type="dxa"/>
            <w:noWrap/>
            <w:hideMark/>
          </w:tcPr>
          <w:p w14:paraId="2CC62FB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A20C1B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5B55616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7EED7B3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D244001" w14:textId="77777777" w:rsidR="004551A8" w:rsidRPr="004551A8" w:rsidRDefault="004551A8">
            <w:r w:rsidRPr="004551A8">
              <w:t>R5-242252</w:t>
            </w:r>
          </w:p>
        </w:tc>
        <w:tc>
          <w:tcPr>
            <w:tcW w:w="4593" w:type="dxa"/>
            <w:noWrap/>
            <w:hideMark/>
          </w:tcPr>
          <w:p w14:paraId="32B84D3E" w14:textId="77777777" w:rsidR="004551A8" w:rsidRPr="004551A8" w:rsidRDefault="004551A8">
            <w:r w:rsidRPr="004551A8">
              <w:t>Addition of UE maximum output power for new PC2 EN-DC combs within FR1</w:t>
            </w:r>
          </w:p>
        </w:tc>
        <w:tc>
          <w:tcPr>
            <w:tcW w:w="2265" w:type="dxa"/>
            <w:noWrap/>
            <w:hideMark/>
          </w:tcPr>
          <w:p w14:paraId="6378060F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0E8D52A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EA99FE5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2C68075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DEF0EDE" w14:textId="77777777" w:rsidR="004551A8" w:rsidRPr="004551A8" w:rsidRDefault="004551A8">
            <w:r w:rsidRPr="004551A8">
              <w:t>HPUE_NR_CADC_NR_LTE_DC_R18-UEConTest</w:t>
            </w:r>
          </w:p>
        </w:tc>
        <w:tc>
          <w:tcPr>
            <w:tcW w:w="934" w:type="dxa"/>
            <w:noWrap/>
            <w:hideMark/>
          </w:tcPr>
          <w:p w14:paraId="471A2833" w14:textId="77777777" w:rsidR="004551A8" w:rsidRPr="004551A8" w:rsidRDefault="004551A8">
            <w:r w:rsidRPr="004551A8">
              <w:t>1756</w:t>
            </w:r>
          </w:p>
        </w:tc>
        <w:tc>
          <w:tcPr>
            <w:tcW w:w="942" w:type="dxa"/>
            <w:noWrap/>
            <w:hideMark/>
          </w:tcPr>
          <w:p w14:paraId="5185064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74F35F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4D588CA" w14:textId="77777777" w:rsidR="004551A8" w:rsidRPr="004551A8" w:rsidRDefault="004551A8">
            <w:r w:rsidRPr="004551A8">
              <w:t>RP-240990</w:t>
            </w:r>
          </w:p>
        </w:tc>
      </w:tr>
      <w:tr w:rsidR="004551A8" w:rsidRPr="004551A8" w14:paraId="60CF396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79D7C11" w14:textId="77777777" w:rsidR="004551A8" w:rsidRPr="004551A8" w:rsidRDefault="004551A8">
            <w:r w:rsidRPr="004551A8">
              <w:t>R5-242254</w:t>
            </w:r>
          </w:p>
        </w:tc>
        <w:tc>
          <w:tcPr>
            <w:tcW w:w="4593" w:type="dxa"/>
            <w:noWrap/>
            <w:hideMark/>
          </w:tcPr>
          <w:p w14:paraId="6FAD9F45" w14:textId="77777777" w:rsidR="004551A8" w:rsidRPr="004551A8" w:rsidRDefault="004551A8">
            <w:r w:rsidRPr="004551A8">
              <w:t>Addition and correction of reference sensitivity exceptions for PC2 EN-DC combos</w:t>
            </w:r>
          </w:p>
        </w:tc>
        <w:tc>
          <w:tcPr>
            <w:tcW w:w="2265" w:type="dxa"/>
            <w:noWrap/>
            <w:hideMark/>
          </w:tcPr>
          <w:p w14:paraId="72C40716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6550BBE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54619FC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4D5FBCC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CDADFA8" w14:textId="77777777" w:rsidR="004551A8" w:rsidRPr="004551A8" w:rsidRDefault="004551A8">
            <w:r w:rsidRPr="004551A8">
              <w:t>HPUE_NR_CADC_NR_LTE_DC_R18-UEConTest</w:t>
            </w:r>
          </w:p>
        </w:tc>
        <w:tc>
          <w:tcPr>
            <w:tcW w:w="934" w:type="dxa"/>
            <w:noWrap/>
            <w:hideMark/>
          </w:tcPr>
          <w:p w14:paraId="23C33269" w14:textId="77777777" w:rsidR="004551A8" w:rsidRPr="004551A8" w:rsidRDefault="004551A8">
            <w:r w:rsidRPr="004551A8">
              <w:t>1758</w:t>
            </w:r>
          </w:p>
        </w:tc>
        <w:tc>
          <w:tcPr>
            <w:tcW w:w="942" w:type="dxa"/>
            <w:noWrap/>
            <w:hideMark/>
          </w:tcPr>
          <w:p w14:paraId="12719BB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B6FB6D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7C522A6" w14:textId="77777777" w:rsidR="004551A8" w:rsidRPr="004551A8" w:rsidRDefault="004551A8">
            <w:r w:rsidRPr="004551A8">
              <w:t>RP-240990</w:t>
            </w:r>
          </w:p>
        </w:tc>
      </w:tr>
      <w:tr w:rsidR="004551A8" w:rsidRPr="004551A8" w14:paraId="5EE056D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8D940D8" w14:textId="77777777" w:rsidR="004551A8" w:rsidRPr="004551A8" w:rsidRDefault="004551A8">
            <w:r w:rsidRPr="004551A8">
              <w:t>R5-242255</w:t>
            </w:r>
          </w:p>
        </w:tc>
        <w:tc>
          <w:tcPr>
            <w:tcW w:w="4593" w:type="dxa"/>
            <w:noWrap/>
            <w:hideMark/>
          </w:tcPr>
          <w:p w14:paraId="11994296" w14:textId="77777777" w:rsidR="004551A8" w:rsidRPr="004551A8" w:rsidRDefault="004551A8">
            <w:r w:rsidRPr="004551A8">
              <w:t>Editorial correction of UE capability for R16 EN-DC combs within FR1</w:t>
            </w:r>
          </w:p>
        </w:tc>
        <w:tc>
          <w:tcPr>
            <w:tcW w:w="2265" w:type="dxa"/>
            <w:noWrap/>
            <w:hideMark/>
          </w:tcPr>
          <w:p w14:paraId="3F9C3D19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67E0C24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48AABC3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46EC1CA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B12F639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517CC937" w14:textId="77777777" w:rsidR="004551A8" w:rsidRPr="004551A8" w:rsidRDefault="004551A8">
            <w:r w:rsidRPr="004551A8">
              <w:t>0613</w:t>
            </w:r>
          </w:p>
        </w:tc>
        <w:tc>
          <w:tcPr>
            <w:tcW w:w="942" w:type="dxa"/>
            <w:noWrap/>
            <w:hideMark/>
          </w:tcPr>
          <w:p w14:paraId="3B401B0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559791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4864A61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585B4E8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F702349" w14:textId="77777777" w:rsidR="004551A8" w:rsidRPr="004551A8" w:rsidRDefault="004551A8">
            <w:r w:rsidRPr="004551A8">
              <w:t>R5-242259</w:t>
            </w:r>
          </w:p>
        </w:tc>
        <w:tc>
          <w:tcPr>
            <w:tcW w:w="4593" w:type="dxa"/>
            <w:noWrap/>
            <w:hideMark/>
          </w:tcPr>
          <w:p w14:paraId="6C0695A9" w14:textId="77777777" w:rsidR="004551A8" w:rsidRPr="004551A8" w:rsidRDefault="004551A8">
            <w:r w:rsidRPr="004551A8">
              <w:t>Pending UL MIMO update in 38.903</w:t>
            </w:r>
          </w:p>
        </w:tc>
        <w:tc>
          <w:tcPr>
            <w:tcW w:w="2265" w:type="dxa"/>
            <w:noWrap/>
            <w:hideMark/>
          </w:tcPr>
          <w:p w14:paraId="53A8750C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009F228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3FD6937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5BBA55B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67676A4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9B23769" w14:textId="77777777" w:rsidR="004551A8" w:rsidRPr="004551A8" w:rsidRDefault="004551A8">
            <w:r w:rsidRPr="004551A8">
              <w:t>0726</w:t>
            </w:r>
          </w:p>
        </w:tc>
        <w:tc>
          <w:tcPr>
            <w:tcW w:w="942" w:type="dxa"/>
            <w:noWrap/>
            <w:hideMark/>
          </w:tcPr>
          <w:p w14:paraId="25049C1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CE4521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E2DA68E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73372E1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1E0930B" w14:textId="77777777" w:rsidR="004551A8" w:rsidRPr="004551A8" w:rsidRDefault="004551A8">
            <w:r w:rsidRPr="004551A8">
              <w:t>R5-242260</w:t>
            </w:r>
          </w:p>
        </w:tc>
        <w:tc>
          <w:tcPr>
            <w:tcW w:w="4593" w:type="dxa"/>
            <w:noWrap/>
            <w:hideMark/>
          </w:tcPr>
          <w:p w14:paraId="5F75EC74" w14:textId="77777777" w:rsidR="004551A8" w:rsidRPr="004551A8" w:rsidRDefault="004551A8">
            <w:r w:rsidRPr="004551A8">
              <w:t>Pending UL MIMO update in 38.521-2</w:t>
            </w:r>
          </w:p>
        </w:tc>
        <w:tc>
          <w:tcPr>
            <w:tcW w:w="2265" w:type="dxa"/>
            <w:noWrap/>
            <w:hideMark/>
          </w:tcPr>
          <w:p w14:paraId="49FD07B7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0B1DCEB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18F6CFE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4654F61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4716B1B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E26BEBA" w14:textId="77777777" w:rsidR="004551A8" w:rsidRPr="004551A8" w:rsidRDefault="004551A8">
            <w:r w:rsidRPr="004551A8">
              <w:t>1041</w:t>
            </w:r>
          </w:p>
        </w:tc>
        <w:tc>
          <w:tcPr>
            <w:tcW w:w="942" w:type="dxa"/>
            <w:noWrap/>
            <w:hideMark/>
          </w:tcPr>
          <w:p w14:paraId="3F6FD03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F92D3D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ED602D2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3CB403B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6EF4514" w14:textId="77777777" w:rsidR="004551A8" w:rsidRPr="004551A8" w:rsidRDefault="004551A8">
            <w:r w:rsidRPr="004551A8">
              <w:t>R5-242267</w:t>
            </w:r>
          </w:p>
        </w:tc>
        <w:tc>
          <w:tcPr>
            <w:tcW w:w="4593" w:type="dxa"/>
            <w:noWrap/>
            <w:hideMark/>
          </w:tcPr>
          <w:p w14:paraId="4439D054" w14:textId="77777777" w:rsidR="004551A8" w:rsidRPr="004551A8" w:rsidRDefault="004551A8">
            <w:r w:rsidRPr="004551A8">
              <w:t>PC5 FR2 MU - Rx test cases update in 38.521-2</w:t>
            </w:r>
          </w:p>
        </w:tc>
        <w:tc>
          <w:tcPr>
            <w:tcW w:w="2265" w:type="dxa"/>
            <w:noWrap/>
            <w:hideMark/>
          </w:tcPr>
          <w:p w14:paraId="78FA0BF7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2BAA00B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3E92074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118EC4A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D1C0614" w14:textId="77777777" w:rsidR="004551A8" w:rsidRPr="004551A8" w:rsidRDefault="004551A8">
            <w:r w:rsidRPr="004551A8">
              <w:t>NR_FR2_FWA_Bn257_Bn258-UEConTest</w:t>
            </w:r>
          </w:p>
        </w:tc>
        <w:tc>
          <w:tcPr>
            <w:tcW w:w="934" w:type="dxa"/>
            <w:noWrap/>
            <w:hideMark/>
          </w:tcPr>
          <w:p w14:paraId="2721EFF4" w14:textId="77777777" w:rsidR="004551A8" w:rsidRPr="004551A8" w:rsidRDefault="004551A8">
            <w:r w:rsidRPr="004551A8">
              <w:t>1044</w:t>
            </w:r>
          </w:p>
        </w:tc>
        <w:tc>
          <w:tcPr>
            <w:tcW w:w="942" w:type="dxa"/>
            <w:noWrap/>
            <w:hideMark/>
          </w:tcPr>
          <w:p w14:paraId="5BFF307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7F23FD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388A879" w14:textId="77777777" w:rsidR="004551A8" w:rsidRPr="004551A8" w:rsidRDefault="004551A8">
            <w:r w:rsidRPr="004551A8">
              <w:t>RP-240963</w:t>
            </w:r>
          </w:p>
        </w:tc>
      </w:tr>
      <w:tr w:rsidR="004551A8" w:rsidRPr="004551A8" w14:paraId="2F392AC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0FF9AE9" w14:textId="77777777" w:rsidR="004551A8" w:rsidRPr="004551A8" w:rsidRDefault="004551A8">
            <w:r w:rsidRPr="004551A8">
              <w:t>R5-242273</w:t>
            </w:r>
          </w:p>
        </w:tc>
        <w:tc>
          <w:tcPr>
            <w:tcW w:w="4593" w:type="dxa"/>
            <w:noWrap/>
            <w:hideMark/>
          </w:tcPr>
          <w:p w14:paraId="48E6BA28" w14:textId="77777777" w:rsidR="004551A8" w:rsidRPr="004551A8" w:rsidRDefault="004551A8">
            <w:r w:rsidRPr="004551A8">
              <w:t>Add applicability for Rel-17 ATSSS test cases</w:t>
            </w:r>
          </w:p>
        </w:tc>
        <w:tc>
          <w:tcPr>
            <w:tcW w:w="2265" w:type="dxa"/>
            <w:noWrap/>
            <w:hideMark/>
          </w:tcPr>
          <w:p w14:paraId="56805E61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15B1A4E1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B0F05F5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6A646703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28D0C438" w14:textId="77777777" w:rsidR="004551A8" w:rsidRPr="004551A8" w:rsidRDefault="004551A8">
            <w:r w:rsidRPr="004551A8">
              <w:t>ATSSS_Ph2-UEConTest</w:t>
            </w:r>
          </w:p>
        </w:tc>
        <w:tc>
          <w:tcPr>
            <w:tcW w:w="934" w:type="dxa"/>
            <w:noWrap/>
            <w:hideMark/>
          </w:tcPr>
          <w:p w14:paraId="6C0461EC" w14:textId="77777777" w:rsidR="004551A8" w:rsidRPr="004551A8" w:rsidRDefault="004551A8">
            <w:r w:rsidRPr="004551A8">
              <w:t>0458</w:t>
            </w:r>
          </w:p>
        </w:tc>
        <w:tc>
          <w:tcPr>
            <w:tcW w:w="942" w:type="dxa"/>
            <w:noWrap/>
            <w:hideMark/>
          </w:tcPr>
          <w:p w14:paraId="7F2D82C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000249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0881276" w14:textId="77777777" w:rsidR="004551A8" w:rsidRPr="004551A8" w:rsidRDefault="004551A8">
            <w:r w:rsidRPr="004551A8">
              <w:t>RP-240983</w:t>
            </w:r>
          </w:p>
        </w:tc>
      </w:tr>
      <w:tr w:rsidR="004551A8" w:rsidRPr="004551A8" w14:paraId="1A69147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F2A31EA" w14:textId="77777777" w:rsidR="004551A8" w:rsidRPr="004551A8" w:rsidRDefault="004551A8">
            <w:r w:rsidRPr="004551A8">
              <w:t>R5-242274</w:t>
            </w:r>
          </w:p>
        </w:tc>
        <w:tc>
          <w:tcPr>
            <w:tcW w:w="4593" w:type="dxa"/>
            <w:noWrap/>
            <w:hideMark/>
          </w:tcPr>
          <w:p w14:paraId="50C9A4E4" w14:textId="77777777" w:rsidR="004551A8" w:rsidRPr="004551A8" w:rsidRDefault="004551A8">
            <w:r w:rsidRPr="004551A8">
              <w:t>Update 2-step RACH TC 7.1.1.1.8 for HD-FDD UE-PRACH</w:t>
            </w:r>
          </w:p>
        </w:tc>
        <w:tc>
          <w:tcPr>
            <w:tcW w:w="2265" w:type="dxa"/>
            <w:noWrap/>
            <w:hideMark/>
          </w:tcPr>
          <w:p w14:paraId="62C79239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1D4174E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32F1789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0A6DD80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C8C65B8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127252D" w14:textId="77777777" w:rsidR="004551A8" w:rsidRPr="004551A8" w:rsidRDefault="004551A8">
            <w:r w:rsidRPr="004551A8">
              <w:t>4347</w:t>
            </w:r>
          </w:p>
        </w:tc>
        <w:tc>
          <w:tcPr>
            <w:tcW w:w="942" w:type="dxa"/>
            <w:noWrap/>
            <w:hideMark/>
          </w:tcPr>
          <w:p w14:paraId="15CA075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2876B5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02DDC4C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17A05AE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C432DAA" w14:textId="77777777" w:rsidR="004551A8" w:rsidRPr="004551A8" w:rsidRDefault="004551A8">
            <w:r w:rsidRPr="004551A8">
              <w:t>R5-242275</w:t>
            </w:r>
          </w:p>
        </w:tc>
        <w:tc>
          <w:tcPr>
            <w:tcW w:w="4593" w:type="dxa"/>
            <w:noWrap/>
            <w:hideMark/>
          </w:tcPr>
          <w:p w14:paraId="483BA614" w14:textId="77777777" w:rsidR="004551A8" w:rsidRPr="004551A8" w:rsidRDefault="004551A8">
            <w:r w:rsidRPr="004551A8">
              <w:t>Update 2-step RACH TC 7.1.1.1.9 for HD-FDD UE-PRACH</w:t>
            </w:r>
          </w:p>
        </w:tc>
        <w:tc>
          <w:tcPr>
            <w:tcW w:w="2265" w:type="dxa"/>
            <w:noWrap/>
            <w:hideMark/>
          </w:tcPr>
          <w:p w14:paraId="335F2682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64550983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D5AE0F3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12749582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1D985DCB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952E5BF" w14:textId="77777777" w:rsidR="004551A8" w:rsidRPr="004551A8" w:rsidRDefault="004551A8">
            <w:r w:rsidRPr="004551A8">
              <w:t>4348</w:t>
            </w:r>
          </w:p>
        </w:tc>
        <w:tc>
          <w:tcPr>
            <w:tcW w:w="942" w:type="dxa"/>
            <w:noWrap/>
            <w:hideMark/>
          </w:tcPr>
          <w:p w14:paraId="7C44C8A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5D2504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05FD5F8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671CA53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DCBC7D3" w14:textId="77777777" w:rsidR="004551A8" w:rsidRPr="004551A8" w:rsidRDefault="004551A8">
            <w:r w:rsidRPr="004551A8">
              <w:t>R5-242276</w:t>
            </w:r>
          </w:p>
        </w:tc>
        <w:tc>
          <w:tcPr>
            <w:tcW w:w="4593" w:type="dxa"/>
            <w:noWrap/>
            <w:hideMark/>
          </w:tcPr>
          <w:p w14:paraId="0DBDD22E" w14:textId="77777777" w:rsidR="004551A8" w:rsidRPr="004551A8" w:rsidRDefault="004551A8">
            <w:r w:rsidRPr="004551A8">
              <w:t>Update URLLC TC 7.1.1.4.1.5 to test RedCap UE</w:t>
            </w:r>
          </w:p>
        </w:tc>
        <w:tc>
          <w:tcPr>
            <w:tcW w:w="2265" w:type="dxa"/>
            <w:noWrap/>
            <w:hideMark/>
          </w:tcPr>
          <w:p w14:paraId="4634F12C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7815033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92A4EB1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719CF2A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42D698E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D374AA0" w14:textId="77777777" w:rsidR="004551A8" w:rsidRPr="004551A8" w:rsidRDefault="004551A8">
            <w:r w:rsidRPr="004551A8">
              <w:t>4349</w:t>
            </w:r>
          </w:p>
        </w:tc>
        <w:tc>
          <w:tcPr>
            <w:tcW w:w="942" w:type="dxa"/>
            <w:noWrap/>
            <w:hideMark/>
          </w:tcPr>
          <w:p w14:paraId="6D368E0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0F37B5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7CF4F28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56D5A37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0FB4091" w14:textId="77777777" w:rsidR="004551A8" w:rsidRPr="004551A8" w:rsidRDefault="004551A8">
            <w:r w:rsidRPr="004551A8">
              <w:t>R5-242277</w:t>
            </w:r>
          </w:p>
        </w:tc>
        <w:tc>
          <w:tcPr>
            <w:tcW w:w="4593" w:type="dxa"/>
            <w:noWrap/>
            <w:hideMark/>
          </w:tcPr>
          <w:p w14:paraId="51E8D1BE" w14:textId="77777777" w:rsidR="004551A8" w:rsidRPr="004551A8" w:rsidRDefault="004551A8">
            <w:r w:rsidRPr="004551A8">
              <w:t>Update URLLC TC 7.1.1.4.2.6 to test RedCap UE</w:t>
            </w:r>
          </w:p>
        </w:tc>
        <w:tc>
          <w:tcPr>
            <w:tcW w:w="2265" w:type="dxa"/>
            <w:noWrap/>
            <w:hideMark/>
          </w:tcPr>
          <w:p w14:paraId="6BC34268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3CD78E8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484EAAD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A2BC9CF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CE9F7AC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6CF436C" w14:textId="77777777" w:rsidR="004551A8" w:rsidRPr="004551A8" w:rsidRDefault="004551A8">
            <w:r w:rsidRPr="004551A8">
              <w:t>4350</w:t>
            </w:r>
          </w:p>
        </w:tc>
        <w:tc>
          <w:tcPr>
            <w:tcW w:w="942" w:type="dxa"/>
            <w:noWrap/>
            <w:hideMark/>
          </w:tcPr>
          <w:p w14:paraId="785A5A1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D3E94E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4E3EBB1" w14:textId="77777777" w:rsidR="004551A8" w:rsidRPr="004551A8" w:rsidRDefault="004551A8">
            <w:r w:rsidRPr="004551A8">
              <w:t>RP-241028</w:t>
            </w:r>
          </w:p>
        </w:tc>
      </w:tr>
      <w:tr w:rsidR="004551A8" w:rsidRPr="004551A8" w14:paraId="62CDFA6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CEDE978" w14:textId="77777777" w:rsidR="004551A8" w:rsidRPr="004551A8" w:rsidRDefault="004551A8">
            <w:r w:rsidRPr="004551A8">
              <w:t>R5-242278</w:t>
            </w:r>
          </w:p>
        </w:tc>
        <w:tc>
          <w:tcPr>
            <w:tcW w:w="4593" w:type="dxa"/>
            <w:noWrap/>
            <w:hideMark/>
          </w:tcPr>
          <w:p w14:paraId="2E22927C" w14:textId="77777777" w:rsidR="004551A8" w:rsidRPr="004551A8" w:rsidRDefault="004551A8">
            <w:r w:rsidRPr="004551A8">
              <w:t>Update coverage enhancement TC 7.1.1.4.2.7 to test RedCap UE</w:t>
            </w:r>
          </w:p>
        </w:tc>
        <w:tc>
          <w:tcPr>
            <w:tcW w:w="2265" w:type="dxa"/>
            <w:noWrap/>
            <w:hideMark/>
          </w:tcPr>
          <w:p w14:paraId="7F5A7C7B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4D6667E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CADE901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6D0B981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0698AAA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BF97ED1" w14:textId="77777777" w:rsidR="004551A8" w:rsidRPr="004551A8" w:rsidRDefault="004551A8">
            <w:r w:rsidRPr="004551A8">
              <w:t>4351</w:t>
            </w:r>
          </w:p>
        </w:tc>
        <w:tc>
          <w:tcPr>
            <w:tcW w:w="942" w:type="dxa"/>
            <w:noWrap/>
            <w:hideMark/>
          </w:tcPr>
          <w:p w14:paraId="4D82D07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E85774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13E6C4F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7D08464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30C03E2" w14:textId="77777777" w:rsidR="004551A8" w:rsidRPr="004551A8" w:rsidRDefault="004551A8">
            <w:r w:rsidRPr="004551A8">
              <w:t>R5-242283</w:t>
            </w:r>
          </w:p>
        </w:tc>
        <w:tc>
          <w:tcPr>
            <w:tcW w:w="4593" w:type="dxa"/>
            <w:noWrap/>
            <w:hideMark/>
          </w:tcPr>
          <w:p w14:paraId="4EFDACFF" w14:textId="77777777" w:rsidR="004551A8" w:rsidRPr="004551A8" w:rsidRDefault="004551A8">
            <w:r w:rsidRPr="004551A8">
              <w:t>Editorial Correction of test configuration table of Reference sensitivity level for 4DL CA</w:t>
            </w:r>
          </w:p>
        </w:tc>
        <w:tc>
          <w:tcPr>
            <w:tcW w:w="2265" w:type="dxa"/>
            <w:noWrap/>
            <w:hideMark/>
          </w:tcPr>
          <w:p w14:paraId="74E29FCE" w14:textId="77777777" w:rsidR="004551A8" w:rsidRPr="004551A8" w:rsidRDefault="004551A8">
            <w:r w:rsidRPr="004551A8">
              <w:t>MediaTek Beijing Inc.</w:t>
            </w:r>
          </w:p>
        </w:tc>
        <w:tc>
          <w:tcPr>
            <w:tcW w:w="923" w:type="dxa"/>
            <w:noWrap/>
            <w:hideMark/>
          </w:tcPr>
          <w:p w14:paraId="351994A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167A275" w14:textId="77777777" w:rsidR="004551A8" w:rsidRPr="004551A8" w:rsidRDefault="004551A8">
            <w:r w:rsidRPr="004551A8">
              <w:t>36.521-1</w:t>
            </w:r>
          </w:p>
        </w:tc>
        <w:tc>
          <w:tcPr>
            <w:tcW w:w="914" w:type="dxa"/>
            <w:noWrap/>
            <w:hideMark/>
          </w:tcPr>
          <w:p w14:paraId="6FD01E4B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1E272181" w14:textId="77777777" w:rsidR="004551A8" w:rsidRPr="004551A8" w:rsidRDefault="004551A8">
            <w:r w:rsidRPr="004551A8">
              <w:t>TEI13_Test</w:t>
            </w:r>
          </w:p>
        </w:tc>
        <w:tc>
          <w:tcPr>
            <w:tcW w:w="934" w:type="dxa"/>
            <w:noWrap/>
            <w:hideMark/>
          </w:tcPr>
          <w:p w14:paraId="5E3D07E3" w14:textId="77777777" w:rsidR="004551A8" w:rsidRPr="004551A8" w:rsidRDefault="004551A8">
            <w:r w:rsidRPr="004551A8">
              <w:t>5503</w:t>
            </w:r>
          </w:p>
        </w:tc>
        <w:tc>
          <w:tcPr>
            <w:tcW w:w="942" w:type="dxa"/>
            <w:noWrap/>
            <w:hideMark/>
          </w:tcPr>
          <w:p w14:paraId="666467E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4F2097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461F532" w14:textId="77777777" w:rsidR="004551A8" w:rsidRPr="004551A8" w:rsidRDefault="004551A8">
            <w:r w:rsidRPr="004551A8">
              <w:t>RP-241013</w:t>
            </w:r>
          </w:p>
        </w:tc>
      </w:tr>
      <w:tr w:rsidR="004551A8" w:rsidRPr="004551A8" w14:paraId="23B2BD0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17CAD5E" w14:textId="77777777" w:rsidR="004551A8" w:rsidRPr="004551A8" w:rsidRDefault="004551A8">
            <w:r w:rsidRPr="004551A8">
              <w:lastRenderedPageBreak/>
              <w:t>R5-242285</w:t>
            </w:r>
          </w:p>
        </w:tc>
        <w:tc>
          <w:tcPr>
            <w:tcW w:w="4593" w:type="dxa"/>
            <w:noWrap/>
            <w:hideMark/>
          </w:tcPr>
          <w:p w14:paraId="6713C2FE" w14:textId="77777777" w:rsidR="004551A8" w:rsidRPr="004551A8" w:rsidRDefault="004551A8">
            <w:r w:rsidRPr="004551A8">
              <w:t>Editorial correction to test description of Clause 6.5A and 6.5B</w:t>
            </w:r>
          </w:p>
        </w:tc>
        <w:tc>
          <w:tcPr>
            <w:tcW w:w="2265" w:type="dxa"/>
            <w:noWrap/>
            <w:hideMark/>
          </w:tcPr>
          <w:p w14:paraId="7C2C6DED" w14:textId="77777777" w:rsidR="004551A8" w:rsidRPr="004551A8" w:rsidRDefault="004551A8">
            <w:r w:rsidRPr="004551A8">
              <w:t>MediaTek Beijing Inc.</w:t>
            </w:r>
          </w:p>
        </w:tc>
        <w:tc>
          <w:tcPr>
            <w:tcW w:w="923" w:type="dxa"/>
            <w:noWrap/>
            <w:hideMark/>
          </w:tcPr>
          <w:p w14:paraId="4F820D4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B43C065" w14:textId="77777777" w:rsidR="004551A8" w:rsidRPr="004551A8" w:rsidRDefault="004551A8">
            <w:r w:rsidRPr="004551A8">
              <w:t>36.521-4</w:t>
            </w:r>
          </w:p>
        </w:tc>
        <w:tc>
          <w:tcPr>
            <w:tcW w:w="914" w:type="dxa"/>
            <w:noWrap/>
            <w:hideMark/>
          </w:tcPr>
          <w:p w14:paraId="0138C29B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798E5499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64507CCC" w14:textId="77777777" w:rsidR="004551A8" w:rsidRPr="004551A8" w:rsidRDefault="004551A8">
            <w:r w:rsidRPr="004551A8">
              <w:t>0018</w:t>
            </w:r>
          </w:p>
        </w:tc>
        <w:tc>
          <w:tcPr>
            <w:tcW w:w="942" w:type="dxa"/>
            <w:noWrap/>
            <w:hideMark/>
          </w:tcPr>
          <w:p w14:paraId="7ED0963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31FC2B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47D3DA6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06D9F4C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B09B5F1" w14:textId="77777777" w:rsidR="004551A8" w:rsidRPr="004551A8" w:rsidRDefault="004551A8">
            <w:r w:rsidRPr="004551A8">
              <w:t>R5-242287</w:t>
            </w:r>
          </w:p>
        </w:tc>
        <w:tc>
          <w:tcPr>
            <w:tcW w:w="4593" w:type="dxa"/>
            <w:noWrap/>
            <w:hideMark/>
          </w:tcPr>
          <w:p w14:paraId="5E95AB93" w14:textId="77777777" w:rsidR="004551A8" w:rsidRPr="004551A8" w:rsidRDefault="004551A8">
            <w:r w:rsidRPr="004551A8">
              <w:t>Addition of n66 UL MIMO MOP</w:t>
            </w:r>
          </w:p>
        </w:tc>
        <w:tc>
          <w:tcPr>
            <w:tcW w:w="2265" w:type="dxa"/>
            <w:noWrap/>
            <w:hideMark/>
          </w:tcPr>
          <w:p w14:paraId="2EE41C1E" w14:textId="77777777" w:rsidR="004551A8" w:rsidRPr="004551A8" w:rsidRDefault="004551A8">
            <w:r w:rsidRPr="004551A8">
              <w:t>MediaTek Beijing Inc.</w:t>
            </w:r>
          </w:p>
        </w:tc>
        <w:tc>
          <w:tcPr>
            <w:tcW w:w="923" w:type="dxa"/>
            <w:noWrap/>
            <w:hideMark/>
          </w:tcPr>
          <w:p w14:paraId="00176C1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D9A62E2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46D0383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D0A7638" w14:textId="77777777" w:rsidR="004551A8" w:rsidRPr="004551A8" w:rsidRDefault="004551A8">
            <w:r w:rsidRPr="004551A8">
              <w:t>NR_bands_UL_MIMO_R18-UEConTest</w:t>
            </w:r>
          </w:p>
        </w:tc>
        <w:tc>
          <w:tcPr>
            <w:tcW w:w="934" w:type="dxa"/>
            <w:noWrap/>
            <w:hideMark/>
          </w:tcPr>
          <w:p w14:paraId="55661810" w14:textId="77777777" w:rsidR="004551A8" w:rsidRPr="004551A8" w:rsidRDefault="004551A8">
            <w:r w:rsidRPr="004551A8">
              <w:t>2742</w:t>
            </w:r>
          </w:p>
        </w:tc>
        <w:tc>
          <w:tcPr>
            <w:tcW w:w="942" w:type="dxa"/>
            <w:noWrap/>
            <w:hideMark/>
          </w:tcPr>
          <w:p w14:paraId="48B5EFD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6BFA0C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088455F" w14:textId="77777777" w:rsidR="004551A8" w:rsidRPr="004551A8" w:rsidRDefault="004551A8">
            <w:r w:rsidRPr="004551A8">
              <w:t>RP-240985</w:t>
            </w:r>
          </w:p>
        </w:tc>
      </w:tr>
      <w:tr w:rsidR="004551A8" w:rsidRPr="004551A8" w14:paraId="0141011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29030A9" w14:textId="77777777" w:rsidR="004551A8" w:rsidRPr="004551A8" w:rsidRDefault="004551A8">
            <w:r w:rsidRPr="004551A8">
              <w:t>R5-242288</w:t>
            </w:r>
          </w:p>
        </w:tc>
        <w:tc>
          <w:tcPr>
            <w:tcW w:w="4593" w:type="dxa"/>
            <w:noWrap/>
            <w:hideMark/>
          </w:tcPr>
          <w:p w14:paraId="20A7BBD8" w14:textId="77777777" w:rsidR="004551A8" w:rsidRPr="004551A8" w:rsidRDefault="004551A8">
            <w:r w:rsidRPr="004551A8">
              <w:t>Addition of n66 UL MIMO MPR</w:t>
            </w:r>
          </w:p>
        </w:tc>
        <w:tc>
          <w:tcPr>
            <w:tcW w:w="2265" w:type="dxa"/>
            <w:noWrap/>
            <w:hideMark/>
          </w:tcPr>
          <w:p w14:paraId="5DDE13AD" w14:textId="77777777" w:rsidR="004551A8" w:rsidRPr="004551A8" w:rsidRDefault="004551A8">
            <w:r w:rsidRPr="004551A8">
              <w:t>MediaTek Beijing Inc.</w:t>
            </w:r>
          </w:p>
        </w:tc>
        <w:tc>
          <w:tcPr>
            <w:tcW w:w="923" w:type="dxa"/>
            <w:noWrap/>
            <w:hideMark/>
          </w:tcPr>
          <w:p w14:paraId="2BA5B54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F275D8D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43CA30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546C484" w14:textId="77777777" w:rsidR="004551A8" w:rsidRPr="004551A8" w:rsidRDefault="004551A8">
            <w:r w:rsidRPr="004551A8">
              <w:t>NR_bands_UL_MIMO_R18-UEConTest</w:t>
            </w:r>
          </w:p>
        </w:tc>
        <w:tc>
          <w:tcPr>
            <w:tcW w:w="934" w:type="dxa"/>
            <w:noWrap/>
            <w:hideMark/>
          </w:tcPr>
          <w:p w14:paraId="16EDE3BB" w14:textId="77777777" w:rsidR="004551A8" w:rsidRPr="004551A8" w:rsidRDefault="004551A8">
            <w:r w:rsidRPr="004551A8">
              <w:t>2743</w:t>
            </w:r>
          </w:p>
        </w:tc>
        <w:tc>
          <w:tcPr>
            <w:tcW w:w="942" w:type="dxa"/>
            <w:noWrap/>
            <w:hideMark/>
          </w:tcPr>
          <w:p w14:paraId="3F46465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60637E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79C4648" w14:textId="77777777" w:rsidR="004551A8" w:rsidRPr="004551A8" w:rsidRDefault="004551A8">
            <w:r w:rsidRPr="004551A8">
              <w:t>RP-240985</w:t>
            </w:r>
          </w:p>
        </w:tc>
      </w:tr>
      <w:tr w:rsidR="004551A8" w:rsidRPr="004551A8" w14:paraId="2A64FF6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5D2928A" w14:textId="77777777" w:rsidR="004551A8" w:rsidRPr="004551A8" w:rsidRDefault="004551A8">
            <w:r w:rsidRPr="004551A8">
              <w:t>R5-242289</w:t>
            </w:r>
          </w:p>
        </w:tc>
        <w:tc>
          <w:tcPr>
            <w:tcW w:w="4593" w:type="dxa"/>
            <w:noWrap/>
            <w:hideMark/>
          </w:tcPr>
          <w:p w14:paraId="6A4C75CC" w14:textId="77777777" w:rsidR="004551A8" w:rsidRPr="004551A8" w:rsidRDefault="004551A8">
            <w:r w:rsidRPr="004551A8">
              <w:t>Editorial correction of n66 with UL MIMO capabilities</w:t>
            </w:r>
          </w:p>
        </w:tc>
        <w:tc>
          <w:tcPr>
            <w:tcW w:w="2265" w:type="dxa"/>
            <w:noWrap/>
            <w:hideMark/>
          </w:tcPr>
          <w:p w14:paraId="12500B39" w14:textId="77777777" w:rsidR="004551A8" w:rsidRPr="004551A8" w:rsidRDefault="004551A8">
            <w:r w:rsidRPr="004551A8">
              <w:t>MediaTek Beijing Inc.</w:t>
            </w:r>
          </w:p>
        </w:tc>
        <w:tc>
          <w:tcPr>
            <w:tcW w:w="923" w:type="dxa"/>
            <w:noWrap/>
            <w:hideMark/>
          </w:tcPr>
          <w:p w14:paraId="23CB43B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7F11A7F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0792464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19E6729" w14:textId="77777777" w:rsidR="004551A8" w:rsidRPr="004551A8" w:rsidRDefault="004551A8">
            <w:r w:rsidRPr="004551A8">
              <w:t>NR_bands_UL_MIMO_R18-UEConTest</w:t>
            </w:r>
          </w:p>
        </w:tc>
        <w:tc>
          <w:tcPr>
            <w:tcW w:w="934" w:type="dxa"/>
            <w:noWrap/>
            <w:hideMark/>
          </w:tcPr>
          <w:p w14:paraId="04E85C2D" w14:textId="77777777" w:rsidR="004551A8" w:rsidRPr="004551A8" w:rsidRDefault="004551A8">
            <w:r w:rsidRPr="004551A8">
              <w:t>0614</w:t>
            </w:r>
          </w:p>
        </w:tc>
        <w:tc>
          <w:tcPr>
            <w:tcW w:w="942" w:type="dxa"/>
            <w:noWrap/>
            <w:hideMark/>
          </w:tcPr>
          <w:p w14:paraId="6124DA6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DDA7F4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2517793" w14:textId="77777777" w:rsidR="004551A8" w:rsidRPr="004551A8" w:rsidRDefault="004551A8">
            <w:r w:rsidRPr="004551A8">
              <w:t>RP-240985</w:t>
            </w:r>
          </w:p>
        </w:tc>
      </w:tr>
      <w:tr w:rsidR="004551A8" w:rsidRPr="004551A8" w14:paraId="31934FE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FA699FB" w14:textId="77777777" w:rsidR="004551A8" w:rsidRPr="004551A8" w:rsidRDefault="004551A8">
            <w:r w:rsidRPr="004551A8">
              <w:t>R5-242291</w:t>
            </w:r>
          </w:p>
        </w:tc>
        <w:tc>
          <w:tcPr>
            <w:tcW w:w="4593" w:type="dxa"/>
            <w:noWrap/>
            <w:hideMark/>
          </w:tcPr>
          <w:p w14:paraId="356E3FA6" w14:textId="77777777" w:rsidR="004551A8" w:rsidRPr="004551A8" w:rsidRDefault="004551A8">
            <w:r w:rsidRPr="004551A8">
              <w:t>Removal of technical content in TS 34.229-1 v15.10.0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618C9ABF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6A196A40" w14:textId="77777777" w:rsidR="004551A8" w:rsidRPr="004551A8" w:rsidRDefault="004551A8">
            <w:r w:rsidRPr="004551A8">
              <w:t>Rel-15</w:t>
            </w:r>
          </w:p>
        </w:tc>
        <w:tc>
          <w:tcPr>
            <w:tcW w:w="1069" w:type="dxa"/>
            <w:noWrap/>
            <w:hideMark/>
          </w:tcPr>
          <w:p w14:paraId="6C0E036C" w14:textId="77777777" w:rsidR="004551A8" w:rsidRPr="004551A8" w:rsidRDefault="004551A8">
            <w:r w:rsidRPr="004551A8">
              <w:t>34.229-1</w:t>
            </w:r>
          </w:p>
        </w:tc>
        <w:tc>
          <w:tcPr>
            <w:tcW w:w="914" w:type="dxa"/>
            <w:noWrap/>
            <w:hideMark/>
          </w:tcPr>
          <w:p w14:paraId="70A62ED5" w14:textId="77777777" w:rsidR="004551A8" w:rsidRPr="004551A8" w:rsidRDefault="004551A8">
            <w:r w:rsidRPr="004551A8">
              <w:t>15.10.0</w:t>
            </w:r>
          </w:p>
        </w:tc>
        <w:tc>
          <w:tcPr>
            <w:tcW w:w="4538" w:type="dxa"/>
            <w:noWrap/>
            <w:hideMark/>
          </w:tcPr>
          <w:p w14:paraId="325F9119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74E3F55" w14:textId="77777777" w:rsidR="004551A8" w:rsidRPr="004551A8" w:rsidRDefault="004551A8">
            <w:r w:rsidRPr="004551A8">
              <w:t>1532</w:t>
            </w:r>
          </w:p>
        </w:tc>
        <w:tc>
          <w:tcPr>
            <w:tcW w:w="942" w:type="dxa"/>
            <w:noWrap/>
            <w:hideMark/>
          </w:tcPr>
          <w:p w14:paraId="2FE04BC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AC848C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09D675F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1A2E659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B6D00B8" w14:textId="77777777" w:rsidR="004551A8" w:rsidRPr="004551A8" w:rsidRDefault="004551A8">
            <w:r w:rsidRPr="004551A8">
              <w:t>R5-242292</w:t>
            </w:r>
          </w:p>
        </w:tc>
        <w:tc>
          <w:tcPr>
            <w:tcW w:w="4593" w:type="dxa"/>
            <w:noWrap/>
            <w:hideMark/>
          </w:tcPr>
          <w:p w14:paraId="1FC19A34" w14:textId="77777777" w:rsidR="004551A8" w:rsidRPr="004551A8" w:rsidRDefault="004551A8">
            <w:r w:rsidRPr="004551A8">
              <w:t>Removal of technical content in TS 34.229-1 v16.7.0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614588CB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439DADA9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131C050A" w14:textId="77777777" w:rsidR="004551A8" w:rsidRPr="004551A8" w:rsidRDefault="004551A8">
            <w:r w:rsidRPr="004551A8">
              <w:t>34.229-1</w:t>
            </w:r>
          </w:p>
        </w:tc>
        <w:tc>
          <w:tcPr>
            <w:tcW w:w="914" w:type="dxa"/>
            <w:noWrap/>
            <w:hideMark/>
          </w:tcPr>
          <w:p w14:paraId="34F9FF8A" w14:textId="77777777" w:rsidR="004551A8" w:rsidRPr="004551A8" w:rsidRDefault="004551A8">
            <w:r w:rsidRPr="004551A8">
              <w:t>16.7.0</w:t>
            </w:r>
          </w:p>
        </w:tc>
        <w:tc>
          <w:tcPr>
            <w:tcW w:w="4538" w:type="dxa"/>
            <w:noWrap/>
            <w:hideMark/>
          </w:tcPr>
          <w:p w14:paraId="75CD1FBB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59473787" w14:textId="77777777" w:rsidR="004551A8" w:rsidRPr="004551A8" w:rsidRDefault="004551A8">
            <w:r w:rsidRPr="004551A8">
              <w:t>1533</w:t>
            </w:r>
          </w:p>
        </w:tc>
        <w:tc>
          <w:tcPr>
            <w:tcW w:w="942" w:type="dxa"/>
            <w:noWrap/>
            <w:hideMark/>
          </w:tcPr>
          <w:p w14:paraId="1C2A13C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5459C0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A8061A3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3DE779F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0FAF366" w14:textId="77777777" w:rsidR="004551A8" w:rsidRPr="004551A8" w:rsidRDefault="004551A8">
            <w:r w:rsidRPr="004551A8">
              <w:t>R5-242293</w:t>
            </w:r>
          </w:p>
        </w:tc>
        <w:tc>
          <w:tcPr>
            <w:tcW w:w="4593" w:type="dxa"/>
            <w:noWrap/>
            <w:hideMark/>
          </w:tcPr>
          <w:p w14:paraId="3658385E" w14:textId="77777777" w:rsidR="004551A8" w:rsidRPr="004551A8" w:rsidRDefault="004551A8">
            <w:r w:rsidRPr="004551A8">
              <w:t>Removal of technical content in TS 34.229-2 v16.10.0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71773D59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0679646A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7A0DEB54" w14:textId="77777777" w:rsidR="004551A8" w:rsidRPr="004551A8" w:rsidRDefault="004551A8">
            <w:r w:rsidRPr="004551A8">
              <w:t>34.229-2</w:t>
            </w:r>
          </w:p>
        </w:tc>
        <w:tc>
          <w:tcPr>
            <w:tcW w:w="914" w:type="dxa"/>
            <w:noWrap/>
            <w:hideMark/>
          </w:tcPr>
          <w:p w14:paraId="0309F7E5" w14:textId="77777777" w:rsidR="004551A8" w:rsidRPr="004551A8" w:rsidRDefault="004551A8">
            <w:r w:rsidRPr="004551A8">
              <w:t>16.10.0</w:t>
            </w:r>
          </w:p>
        </w:tc>
        <w:tc>
          <w:tcPr>
            <w:tcW w:w="4538" w:type="dxa"/>
            <w:noWrap/>
            <w:hideMark/>
          </w:tcPr>
          <w:p w14:paraId="3077C1C4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7D51512C" w14:textId="77777777" w:rsidR="004551A8" w:rsidRPr="004551A8" w:rsidRDefault="004551A8">
            <w:r w:rsidRPr="004551A8">
              <w:t>0340</w:t>
            </w:r>
          </w:p>
        </w:tc>
        <w:tc>
          <w:tcPr>
            <w:tcW w:w="942" w:type="dxa"/>
            <w:noWrap/>
            <w:hideMark/>
          </w:tcPr>
          <w:p w14:paraId="33A3F51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3FDCFE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B1E2112" w14:textId="77777777" w:rsidR="004551A8" w:rsidRPr="004551A8" w:rsidRDefault="004551A8">
            <w:r w:rsidRPr="004551A8">
              <w:t>RP-241024</w:t>
            </w:r>
          </w:p>
        </w:tc>
      </w:tr>
      <w:tr w:rsidR="004551A8" w:rsidRPr="004551A8" w14:paraId="6A3FFF6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43DFA8C" w14:textId="77777777" w:rsidR="004551A8" w:rsidRPr="004551A8" w:rsidRDefault="004551A8">
            <w:r w:rsidRPr="004551A8">
              <w:t>R5-242294</w:t>
            </w:r>
          </w:p>
        </w:tc>
        <w:tc>
          <w:tcPr>
            <w:tcW w:w="4593" w:type="dxa"/>
            <w:noWrap/>
            <w:hideMark/>
          </w:tcPr>
          <w:p w14:paraId="08C1D190" w14:textId="77777777" w:rsidR="004551A8" w:rsidRPr="004551A8" w:rsidRDefault="004551A8">
            <w:r w:rsidRPr="004551A8">
              <w:t>Removal of technical content in TS 34.229-3 v16.8.0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0E9128CE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71D70FBE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6283F2F8" w14:textId="77777777" w:rsidR="004551A8" w:rsidRPr="004551A8" w:rsidRDefault="004551A8">
            <w:r w:rsidRPr="004551A8">
              <w:t>34.229-3</w:t>
            </w:r>
          </w:p>
        </w:tc>
        <w:tc>
          <w:tcPr>
            <w:tcW w:w="914" w:type="dxa"/>
            <w:noWrap/>
            <w:hideMark/>
          </w:tcPr>
          <w:p w14:paraId="7B0CF32D" w14:textId="77777777" w:rsidR="004551A8" w:rsidRPr="004551A8" w:rsidRDefault="004551A8">
            <w:r w:rsidRPr="004551A8">
              <w:t>16.8.0</w:t>
            </w:r>
          </w:p>
        </w:tc>
        <w:tc>
          <w:tcPr>
            <w:tcW w:w="4538" w:type="dxa"/>
            <w:noWrap/>
            <w:hideMark/>
          </w:tcPr>
          <w:p w14:paraId="3AD9F272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5636C4DF" w14:textId="77777777" w:rsidR="004551A8" w:rsidRPr="004551A8" w:rsidRDefault="004551A8">
            <w:r w:rsidRPr="004551A8">
              <w:t>0947</w:t>
            </w:r>
          </w:p>
        </w:tc>
        <w:tc>
          <w:tcPr>
            <w:tcW w:w="942" w:type="dxa"/>
            <w:noWrap/>
            <w:hideMark/>
          </w:tcPr>
          <w:p w14:paraId="0E2B877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6F89BA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A780AB7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292BA99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435BBB4" w14:textId="77777777" w:rsidR="004551A8" w:rsidRPr="004551A8" w:rsidRDefault="004551A8">
            <w:r w:rsidRPr="004551A8">
              <w:t>R5-242295</w:t>
            </w:r>
          </w:p>
        </w:tc>
        <w:tc>
          <w:tcPr>
            <w:tcW w:w="4593" w:type="dxa"/>
            <w:noWrap/>
            <w:hideMark/>
          </w:tcPr>
          <w:p w14:paraId="0C6EC574" w14:textId="77777777" w:rsidR="004551A8" w:rsidRPr="004551A8" w:rsidRDefault="004551A8">
            <w:r w:rsidRPr="004551A8">
              <w:t>Removal of technical content in TS 34.229-5 v16.10.0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1099BD8C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7509657E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0487977A" w14:textId="77777777" w:rsidR="004551A8" w:rsidRPr="004551A8" w:rsidRDefault="004551A8">
            <w:r w:rsidRPr="004551A8">
              <w:t>34.229-5</w:t>
            </w:r>
          </w:p>
        </w:tc>
        <w:tc>
          <w:tcPr>
            <w:tcW w:w="914" w:type="dxa"/>
            <w:noWrap/>
            <w:hideMark/>
          </w:tcPr>
          <w:p w14:paraId="60CACACE" w14:textId="77777777" w:rsidR="004551A8" w:rsidRPr="004551A8" w:rsidRDefault="004551A8">
            <w:r w:rsidRPr="004551A8">
              <w:t>16.10.0</w:t>
            </w:r>
          </w:p>
        </w:tc>
        <w:tc>
          <w:tcPr>
            <w:tcW w:w="4538" w:type="dxa"/>
            <w:noWrap/>
            <w:hideMark/>
          </w:tcPr>
          <w:p w14:paraId="5ED33679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67DDA08A" w14:textId="77777777" w:rsidR="004551A8" w:rsidRPr="004551A8" w:rsidRDefault="004551A8">
            <w:r w:rsidRPr="004551A8">
              <w:t>0579</w:t>
            </w:r>
          </w:p>
        </w:tc>
        <w:tc>
          <w:tcPr>
            <w:tcW w:w="942" w:type="dxa"/>
            <w:noWrap/>
            <w:hideMark/>
          </w:tcPr>
          <w:p w14:paraId="3C64AD2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D53243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9A0CED5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7113EAF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B166C43" w14:textId="77777777" w:rsidR="004551A8" w:rsidRPr="004551A8" w:rsidRDefault="004551A8">
            <w:r w:rsidRPr="004551A8">
              <w:t>R5-242296</w:t>
            </w:r>
          </w:p>
        </w:tc>
        <w:tc>
          <w:tcPr>
            <w:tcW w:w="4593" w:type="dxa"/>
            <w:noWrap/>
            <w:hideMark/>
          </w:tcPr>
          <w:p w14:paraId="76440EB8" w14:textId="77777777" w:rsidR="004551A8" w:rsidRPr="004551A8" w:rsidRDefault="004551A8">
            <w:r w:rsidRPr="004551A8">
              <w:t>Removal of technical content in TS 36.521-3 v17.1.0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2BF59484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074F668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C1DAD21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69877B2A" w14:textId="77777777" w:rsidR="004551A8" w:rsidRPr="004551A8" w:rsidRDefault="004551A8">
            <w:r w:rsidRPr="004551A8">
              <w:t>17.1.0</w:t>
            </w:r>
          </w:p>
        </w:tc>
        <w:tc>
          <w:tcPr>
            <w:tcW w:w="4538" w:type="dxa"/>
            <w:noWrap/>
            <w:hideMark/>
          </w:tcPr>
          <w:p w14:paraId="0D8CF299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343801E" w14:textId="77777777" w:rsidR="004551A8" w:rsidRPr="004551A8" w:rsidRDefault="004551A8">
            <w:r w:rsidRPr="004551A8">
              <w:t>3023</w:t>
            </w:r>
          </w:p>
        </w:tc>
        <w:tc>
          <w:tcPr>
            <w:tcW w:w="942" w:type="dxa"/>
            <w:noWrap/>
            <w:hideMark/>
          </w:tcPr>
          <w:p w14:paraId="7F96E30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A8F6A9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AF9ED5D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66D1289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428F772" w14:textId="77777777" w:rsidR="004551A8" w:rsidRPr="004551A8" w:rsidRDefault="004551A8">
            <w:r w:rsidRPr="004551A8">
              <w:t>R5-242297</w:t>
            </w:r>
          </w:p>
        </w:tc>
        <w:tc>
          <w:tcPr>
            <w:tcW w:w="4593" w:type="dxa"/>
            <w:noWrap/>
            <w:hideMark/>
          </w:tcPr>
          <w:p w14:paraId="52A98670" w14:textId="77777777" w:rsidR="004551A8" w:rsidRPr="004551A8" w:rsidRDefault="004551A8">
            <w:r w:rsidRPr="004551A8">
              <w:t>Removal of technical content in TS 36.523-3 v17.7.0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4C974F1A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63C27F2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79595F3" w14:textId="77777777" w:rsidR="004551A8" w:rsidRPr="004551A8" w:rsidRDefault="004551A8">
            <w:r w:rsidRPr="004551A8">
              <w:t>36.523-3</w:t>
            </w:r>
          </w:p>
        </w:tc>
        <w:tc>
          <w:tcPr>
            <w:tcW w:w="914" w:type="dxa"/>
            <w:noWrap/>
            <w:hideMark/>
          </w:tcPr>
          <w:p w14:paraId="00A65263" w14:textId="77777777" w:rsidR="004551A8" w:rsidRPr="004551A8" w:rsidRDefault="004551A8">
            <w:r w:rsidRPr="004551A8">
              <w:t>17.7.0</w:t>
            </w:r>
          </w:p>
        </w:tc>
        <w:tc>
          <w:tcPr>
            <w:tcW w:w="4538" w:type="dxa"/>
            <w:noWrap/>
            <w:hideMark/>
          </w:tcPr>
          <w:p w14:paraId="07B361E8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07BFAEC5" w14:textId="77777777" w:rsidR="004551A8" w:rsidRPr="004551A8" w:rsidRDefault="004551A8">
            <w:r w:rsidRPr="004551A8">
              <w:t>4819</w:t>
            </w:r>
          </w:p>
        </w:tc>
        <w:tc>
          <w:tcPr>
            <w:tcW w:w="942" w:type="dxa"/>
            <w:noWrap/>
            <w:hideMark/>
          </w:tcPr>
          <w:p w14:paraId="5FA05DF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642D81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D68C16B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48DEC2D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1103442" w14:textId="77777777" w:rsidR="004551A8" w:rsidRPr="004551A8" w:rsidRDefault="004551A8">
            <w:r w:rsidRPr="004551A8">
              <w:lastRenderedPageBreak/>
              <w:t>R5-242298</w:t>
            </w:r>
          </w:p>
        </w:tc>
        <w:tc>
          <w:tcPr>
            <w:tcW w:w="4593" w:type="dxa"/>
            <w:noWrap/>
            <w:hideMark/>
          </w:tcPr>
          <w:p w14:paraId="65B168F1" w14:textId="77777777" w:rsidR="004551A8" w:rsidRPr="004551A8" w:rsidRDefault="004551A8">
            <w:r w:rsidRPr="004551A8">
              <w:t>Removal of technical content in TS 36.579-3 v13.3.0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6213E2C1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2FEEFF6C" w14:textId="77777777" w:rsidR="004551A8" w:rsidRPr="004551A8" w:rsidRDefault="004551A8">
            <w:r w:rsidRPr="004551A8">
              <w:t>Rel-13</w:t>
            </w:r>
          </w:p>
        </w:tc>
        <w:tc>
          <w:tcPr>
            <w:tcW w:w="1069" w:type="dxa"/>
            <w:noWrap/>
            <w:hideMark/>
          </w:tcPr>
          <w:p w14:paraId="7EC9AEFE" w14:textId="77777777" w:rsidR="004551A8" w:rsidRPr="004551A8" w:rsidRDefault="004551A8">
            <w:r w:rsidRPr="004551A8">
              <w:t>36.579-3</w:t>
            </w:r>
          </w:p>
        </w:tc>
        <w:tc>
          <w:tcPr>
            <w:tcW w:w="914" w:type="dxa"/>
            <w:noWrap/>
            <w:hideMark/>
          </w:tcPr>
          <w:p w14:paraId="1A4B4188" w14:textId="77777777" w:rsidR="004551A8" w:rsidRPr="004551A8" w:rsidRDefault="004551A8">
            <w:r w:rsidRPr="004551A8">
              <w:t>13.3.0</w:t>
            </w:r>
          </w:p>
        </w:tc>
        <w:tc>
          <w:tcPr>
            <w:tcW w:w="4538" w:type="dxa"/>
            <w:noWrap/>
            <w:hideMark/>
          </w:tcPr>
          <w:p w14:paraId="541DD09A" w14:textId="77777777" w:rsidR="004551A8" w:rsidRPr="004551A8" w:rsidRDefault="004551A8">
            <w:r w:rsidRPr="004551A8">
              <w:t>TEI13_Test</w:t>
            </w:r>
          </w:p>
        </w:tc>
        <w:tc>
          <w:tcPr>
            <w:tcW w:w="934" w:type="dxa"/>
            <w:noWrap/>
            <w:hideMark/>
          </w:tcPr>
          <w:p w14:paraId="16D887C1" w14:textId="77777777" w:rsidR="004551A8" w:rsidRPr="004551A8" w:rsidRDefault="004551A8">
            <w:r w:rsidRPr="004551A8">
              <w:t>0010</w:t>
            </w:r>
          </w:p>
        </w:tc>
        <w:tc>
          <w:tcPr>
            <w:tcW w:w="942" w:type="dxa"/>
            <w:noWrap/>
            <w:hideMark/>
          </w:tcPr>
          <w:p w14:paraId="0BDCA87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B38B82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9FD637F" w14:textId="77777777" w:rsidR="004551A8" w:rsidRPr="004551A8" w:rsidRDefault="004551A8">
            <w:r w:rsidRPr="004551A8">
              <w:t>RP-241013</w:t>
            </w:r>
          </w:p>
        </w:tc>
      </w:tr>
      <w:tr w:rsidR="004551A8" w:rsidRPr="004551A8" w14:paraId="329A19C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4E6C6A5" w14:textId="77777777" w:rsidR="004551A8" w:rsidRPr="004551A8" w:rsidRDefault="004551A8">
            <w:r w:rsidRPr="004551A8">
              <w:t>R5-242299</w:t>
            </w:r>
          </w:p>
        </w:tc>
        <w:tc>
          <w:tcPr>
            <w:tcW w:w="4593" w:type="dxa"/>
            <w:noWrap/>
            <w:hideMark/>
          </w:tcPr>
          <w:p w14:paraId="445F756B" w14:textId="77777777" w:rsidR="004551A8" w:rsidRPr="004551A8" w:rsidRDefault="004551A8">
            <w:r w:rsidRPr="004551A8">
              <w:t>Removal of technical content in TS 36.579-3 v14.0.0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1D285CAB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3077DAF2" w14:textId="77777777" w:rsidR="004551A8" w:rsidRPr="004551A8" w:rsidRDefault="004551A8">
            <w:r w:rsidRPr="004551A8">
              <w:t>Rel-14</w:t>
            </w:r>
          </w:p>
        </w:tc>
        <w:tc>
          <w:tcPr>
            <w:tcW w:w="1069" w:type="dxa"/>
            <w:noWrap/>
            <w:hideMark/>
          </w:tcPr>
          <w:p w14:paraId="0117530E" w14:textId="77777777" w:rsidR="004551A8" w:rsidRPr="004551A8" w:rsidRDefault="004551A8">
            <w:r w:rsidRPr="004551A8">
              <w:t>36.579-3</w:t>
            </w:r>
          </w:p>
        </w:tc>
        <w:tc>
          <w:tcPr>
            <w:tcW w:w="914" w:type="dxa"/>
            <w:noWrap/>
            <w:hideMark/>
          </w:tcPr>
          <w:p w14:paraId="76D9EB17" w14:textId="77777777" w:rsidR="004551A8" w:rsidRPr="004551A8" w:rsidRDefault="004551A8">
            <w:r w:rsidRPr="004551A8">
              <w:t>14.0.0</w:t>
            </w:r>
          </w:p>
        </w:tc>
        <w:tc>
          <w:tcPr>
            <w:tcW w:w="4538" w:type="dxa"/>
            <w:noWrap/>
            <w:hideMark/>
          </w:tcPr>
          <w:p w14:paraId="211CDB9A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6B2166E7" w14:textId="77777777" w:rsidR="004551A8" w:rsidRPr="004551A8" w:rsidRDefault="004551A8">
            <w:r w:rsidRPr="004551A8">
              <w:t>0011</w:t>
            </w:r>
          </w:p>
        </w:tc>
        <w:tc>
          <w:tcPr>
            <w:tcW w:w="942" w:type="dxa"/>
            <w:noWrap/>
            <w:hideMark/>
          </w:tcPr>
          <w:p w14:paraId="7B75A27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AE623C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9F6F823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1A744A1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CDBB092" w14:textId="77777777" w:rsidR="004551A8" w:rsidRPr="004551A8" w:rsidRDefault="004551A8">
            <w:r w:rsidRPr="004551A8">
              <w:t>R5-242300</w:t>
            </w:r>
          </w:p>
        </w:tc>
        <w:tc>
          <w:tcPr>
            <w:tcW w:w="4593" w:type="dxa"/>
            <w:noWrap/>
            <w:hideMark/>
          </w:tcPr>
          <w:p w14:paraId="7311C39A" w14:textId="77777777" w:rsidR="004551A8" w:rsidRPr="004551A8" w:rsidRDefault="004551A8">
            <w:r w:rsidRPr="004551A8">
              <w:t>Removal of technical content in TS 36.579-5 v15.1.0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0B89E0BC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437F5474" w14:textId="77777777" w:rsidR="004551A8" w:rsidRPr="004551A8" w:rsidRDefault="004551A8">
            <w:r w:rsidRPr="004551A8">
              <w:t>Rel-15</w:t>
            </w:r>
          </w:p>
        </w:tc>
        <w:tc>
          <w:tcPr>
            <w:tcW w:w="1069" w:type="dxa"/>
            <w:noWrap/>
            <w:hideMark/>
          </w:tcPr>
          <w:p w14:paraId="06D7BCE9" w14:textId="77777777" w:rsidR="004551A8" w:rsidRPr="004551A8" w:rsidRDefault="004551A8">
            <w:r w:rsidRPr="004551A8">
              <w:t>36.579-5</w:t>
            </w:r>
          </w:p>
        </w:tc>
        <w:tc>
          <w:tcPr>
            <w:tcW w:w="914" w:type="dxa"/>
            <w:noWrap/>
            <w:hideMark/>
          </w:tcPr>
          <w:p w14:paraId="1D76F729" w14:textId="77777777" w:rsidR="004551A8" w:rsidRPr="004551A8" w:rsidRDefault="004551A8">
            <w:r w:rsidRPr="004551A8">
              <w:t>15.1.0</w:t>
            </w:r>
          </w:p>
        </w:tc>
        <w:tc>
          <w:tcPr>
            <w:tcW w:w="4538" w:type="dxa"/>
            <w:noWrap/>
            <w:hideMark/>
          </w:tcPr>
          <w:p w14:paraId="77F4A26E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F083B2F" w14:textId="77777777" w:rsidR="004551A8" w:rsidRPr="004551A8" w:rsidRDefault="004551A8">
            <w:r w:rsidRPr="004551A8">
              <w:t>0109</w:t>
            </w:r>
          </w:p>
        </w:tc>
        <w:tc>
          <w:tcPr>
            <w:tcW w:w="942" w:type="dxa"/>
            <w:noWrap/>
            <w:hideMark/>
          </w:tcPr>
          <w:p w14:paraId="79D3898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3512D2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C3E3B43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7548FB5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A4C0D07" w14:textId="77777777" w:rsidR="004551A8" w:rsidRPr="004551A8" w:rsidRDefault="004551A8">
            <w:r w:rsidRPr="004551A8">
              <w:t>R5-242301</w:t>
            </w:r>
          </w:p>
        </w:tc>
        <w:tc>
          <w:tcPr>
            <w:tcW w:w="4593" w:type="dxa"/>
            <w:noWrap/>
            <w:hideMark/>
          </w:tcPr>
          <w:p w14:paraId="529CC538" w14:textId="77777777" w:rsidR="004551A8" w:rsidRPr="004551A8" w:rsidRDefault="004551A8">
            <w:r w:rsidRPr="004551A8">
              <w:t>Removal of technical content in TS 36.579-5 v16.0.0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6346E2F6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317DED9B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47111EE9" w14:textId="77777777" w:rsidR="004551A8" w:rsidRPr="004551A8" w:rsidRDefault="004551A8">
            <w:r w:rsidRPr="004551A8">
              <w:t>36.579-5</w:t>
            </w:r>
          </w:p>
        </w:tc>
        <w:tc>
          <w:tcPr>
            <w:tcW w:w="914" w:type="dxa"/>
            <w:noWrap/>
            <w:hideMark/>
          </w:tcPr>
          <w:p w14:paraId="76DBB50C" w14:textId="77777777" w:rsidR="004551A8" w:rsidRPr="004551A8" w:rsidRDefault="004551A8">
            <w:r w:rsidRPr="004551A8">
              <w:t>16.0.0</w:t>
            </w:r>
          </w:p>
        </w:tc>
        <w:tc>
          <w:tcPr>
            <w:tcW w:w="4538" w:type="dxa"/>
            <w:noWrap/>
            <w:hideMark/>
          </w:tcPr>
          <w:p w14:paraId="65BD767B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307746E5" w14:textId="77777777" w:rsidR="004551A8" w:rsidRPr="004551A8" w:rsidRDefault="004551A8">
            <w:r w:rsidRPr="004551A8">
              <w:t>0110</w:t>
            </w:r>
          </w:p>
        </w:tc>
        <w:tc>
          <w:tcPr>
            <w:tcW w:w="942" w:type="dxa"/>
            <w:noWrap/>
            <w:hideMark/>
          </w:tcPr>
          <w:p w14:paraId="6AE77C7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D9F6AD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7D303E2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225D5E3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BE05889" w14:textId="77777777" w:rsidR="004551A8" w:rsidRPr="004551A8" w:rsidRDefault="004551A8">
            <w:r w:rsidRPr="004551A8">
              <w:t>R5-242302</w:t>
            </w:r>
          </w:p>
        </w:tc>
        <w:tc>
          <w:tcPr>
            <w:tcW w:w="4593" w:type="dxa"/>
            <w:noWrap/>
            <w:hideMark/>
          </w:tcPr>
          <w:p w14:paraId="38B13E56" w14:textId="77777777" w:rsidR="004551A8" w:rsidRPr="004551A8" w:rsidRDefault="004551A8">
            <w:r w:rsidRPr="004551A8">
              <w:t>Removal of technical content in TS 36.579-7 v15.5.1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02B1366C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63818428" w14:textId="77777777" w:rsidR="004551A8" w:rsidRPr="004551A8" w:rsidRDefault="004551A8">
            <w:r w:rsidRPr="004551A8">
              <w:t>Rel-15</w:t>
            </w:r>
          </w:p>
        </w:tc>
        <w:tc>
          <w:tcPr>
            <w:tcW w:w="1069" w:type="dxa"/>
            <w:noWrap/>
            <w:hideMark/>
          </w:tcPr>
          <w:p w14:paraId="7AB7D1D7" w14:textId="77777777" w:rsidR="004551A8" w:rsidRPr="004551A8" w:rsidRDefault="004551A8">
            <w:r w:rsidRPr="004551A8">
              <w:t>36.579-7</w:t>
            </w:r>
          </w:p>
        </w:tc>
        <w:tc>
          <w:tcPr>
            <w:tcW w:w="914" w:type="dxa"/>
            <w:noWrap/>
            <w:hideMark/>
          </w:tcPr>
          <w:p w14:paraId="78FA17BE" w14:textId="77777777" w:rsidR="004551A8" w:rsidRPr="004551A8" w:rsidRDefault="004551A8">
            <w:r w:rsidRPr="004551A8">
              <w:t>15.5.1</w:t>
            </w:r>
          </w:p>
        </w:tc>
        <w:tc>
          <w:tcPr>
            <w:tcW w:w="4538" w:type="dxa"/>
            <w:noWrap/>
            <w:hideMark/>
          </w:tcPr>
          <w:p w14:paraId="2D6DD0EE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8F50C81" w14:textId="77777777" w:rsidR="004551A8" w:rsidRPr="004551A8" w:rsidRDefault="004551A8">
            <w:r w:rsidRPr="004551A8">
              <w:t>0057</w:t>
            </w:r>
          </w:p>
        </w:tc>
        <w:tc>
          <w:tcPr>
            <w:tcW w:w="942" w:type="dxa"/>
            <w:noWrap/>
            <w:hideMark/>
          </w:tcPr>
          <w:p w14:paraId="1BEDAD1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81651B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B493404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055F773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2F31E04" w14:textId="77777777" w:rsidR="004551A8" w:rsidRPr="004551A8" w:rsidRDefault="004551A8">
            <w:r w:rsidRPr="004551A8">
              <w:t>R5-242303</w:t>
            </w:r>
          </w:p>
        </w:tc>
        <w:tc>
          <w:tcPr>
            <w:tcW w:w="4593" w:type="dxa"/>
            <w:noWrap/>
            <w:hideMark/>
          </w:tcPr>
          <w:p w14:paraId="73D383B3" w14:textId="77777777" w:rsidR="004551A8" w:rsidRPr="004551A8" w:rsidRDefault="004551A8">
            <w:r w:rsidRPr="004551A8">
              <w:t>Removal of technical content in TS 37.571-3 v16.14.0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14705ACC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355805D3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0CE42E98" w14:textId="77777777" w:rsidR="004551A8" w:rsidRPr="004551A8" w:rsidRDefault="004551A8">
            <w:r w:rsidRPr="004551A8">
              <w:t>37.571-3</w:t>
            </w:r>
          </w:p>
        </w:tc>
        <w:tc>
          <w:tcPr>
            <w:tcW w:w="914" w:type="dxa"/>
            <w:noWrap/>
            <w:hideMark/>
          </w:tcPr>
          <w:p w14:paraId="28DC46E0" w14:textId="77777777" w:rsidR="004551A8" w:rsidRPr="004551A8" w:rsidRDefault="004551A8">
            <w:r w:rsidRPr="004551A8">
              <w:t>16.14.0</w:t>
            </w:r>
          </w:p>
        </w:tc>
        <w:tc>
          <w:tcPr>
            <w:tcW w:w="4538" w:type="dxa"/>
            <w:noWrap/>
            <w:hideMark/>
          </w:tcPr>
          <w:p w14:paraId="2597C80F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4AE2A245" w14:textId="77777777" w:rsidR="004551A8" w:rsidRPr="004551A8" w:rsidRDefault="004551A8">
            <w:r w:rsidRPr="004551A8">
              <w:t>0168</w:t>
            </w:r>
          </w:p>
        </w:tc>
        <w:tc>
          <w:tcPr>
            <w:tcW w:w="942" w:type="dxa"/>
            <w:noWrap/>
            <w:hideMark/>
          </w:tcPr>
          <w:p w14:paraId="7377FB1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CE8B33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6311E2C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1FAA3D0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A6D7523" w14:textId="77777777" w:rsidR="004551A8" w:rsidRPr="004551A8" w:rsidRDefault="004551A8">
            <w:r w:rsidRPr="004551A8">
              <w:t>R5-242304</w:t>
            </w:r>
          </w:p>
        </w:tc>
        <w:tc>
          <w:tcPr>
            <w:tcW w:w="4593" w:type="dxa"/>
            <w:noWrap/>
            <w:hideMark/>
          </w:tcPr>
          <w:p w14:paraId="143398BC" w14:textId="77777777" w:rsidR="004551A8" w:rsidRPr="004551A8" w:rsidRDefault="004551A8">
            <w:r w:rsidRPr="004551A8">
              <w:t>Removal of technical content in TS 37.571-4 v16.8.0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1A770FAF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64A16691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1EE8B925" w14:textId="77777777" w:rsidR="004551A8" w:rsidRPr="004551A8" w:rsidRDefault="004551A8">
            <w:r w:rsidRPr="004551A8">
              <w:t>37.571-4</w:t>
            </w:r>
          </w:p>
        </w:tc>
        <w:tc>
          <w:tcPr>
            <w:tcW w:w="914" w:type="dxa"/>
            <w:noWrap/>
            <w:hideMark/>
          </w:tcPr>
          <w:p w14:paraId="61138C91" w14:textId="77777777" w:rsidR="004551A8" w:rsidRPr="004551A8" w:rsidRDefault="004551A8">
            <w:r w:rsidRPr="004551A8">
              <w:t>16.8.0</w:t>
            </w:r>
          </w:p>
        </w:tc>
        <w:tc>
          <w:tcPr>
            <w:tcW w:w="4538" w:type="dxa"/>
            <w:noWrap/>
            <w:hideMark/>
          </w:tcPr>
          <w:p w14:paraId="4604857F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3682256A" w14:textId="77777777" w:rsidR="004551A8" w:rsidRPr="004551A8" w:rsidRDefault="004551A8">
            <w:r w:rsidRPr="004551A8">
              <w:t>0203</w:t>
            </w:r>
          </w:p>
        </w:tc>
        <w:tc>
          <w:tcPr>
            <w:tcW w:w="942" w:type="dxa"/>
            <w:noWrap/>
            <w:hideMark/>
          </w:tcPr>
          <w:p w14:paraId="39E229E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46E46F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5A4D5C9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428A115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0F37062" w14:textId="77777777" w:rsidR="004551A8" w:rsidRPr="004551A8" w:rsidRDefault="004551A8">
            <w:r w:rsidRPr="004551A8">
              <w:t>R5-242305</w:t>
            </w:r>
          </w:p>
        </w:tc>
        <w:tc>
          <w:tcPr>
            <w:tcW w:w="4593" w:type="dxa"/>
            <w:noWrap/>
            <w:hideMark/>
          </w:tcPr>
          <w:p w14:paraId="762B46B3" w14:textId="77777777" w:rsidR="004551A8" w:rsidRPr="004551A8" w:rsidRDefault="004551A8">
            <w:r w:rsidRPr="004551A8">
              <w:t>Removal of technical content in TS 38.521-5 v17.0.0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75443ED4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562B4A51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5CEF6A4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7FD8DD06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3DA41B27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BB27744" w14:textId="77777777" w:rsidR="004551A8" w:rsidRPr="004551A8" w:rsidRDefault="004551A8">
            <w:r w:rsidRPr="004551A8">
              <w:t>0037</w:t>
            </w:r>
          </w:p>
        </w:tc>
        <w:tc>
          <w:tcPr>
            <w:tcW w:w="942" w:type="dxa"/>
            <w:noWrap/>
            <w:hideMark/>
          </w:tcPr>
          <w:p w14:paraId="68964C3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8F68BA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5589647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320D812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5C8E205" w14:textId="77777777" w:rsidR="004551A8" w:rsidRPr="004551A8" w:rsidRDefault="004551A8">
            <w:r w:rsidRPr="004551A8">
              <w:t>R5-242306</w:t>
            </w:r>
          </w:p>
        </w:tc>
        <w:tc>
          <w:tcPr>
            <w:tcW w:w="4593" w:type="dxa"/>
            <w:noWrap/>
            <w:hideMark/>
          </w:tcPr>
          <w:p w14:paraId="4693AD5D" w14:textId="77777777" w:rsidR="004551A8" w:rsidRPr="004551A8" w:rsidRDefault="004551A8">
            <w:r w:rsidRPr="004551A8">
              <w:t>Removal of technical content in TS 38.522 v15.3.0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2A6E9091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6EACE4F6" w14:textId="77777777" w:rsidR="004551A8" w:rsidRPr="004551A8" w:rsidRDefault="004551A8">
            <w:r w:rsidRPr="004551A8">
              <w:t>Rel-15</w:t>
            </w:r>
          </w:p>
        </w:tc>
        <w:tc>
          <w:tcPr>
            <w:tcW w:w="1069" w:type="dxa"/>
            <w:noWrap/>
            <w:hideMark/>
          </w:tcPr>
          <w:p w14:paraId="79D8ACD9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086BE7DD" w14:textId="77777777" w:rsidR="004551A8" w:rsidRPr="004551A8" w:rsidRDefault="004551A8">
            <w:r w:rsidRPr="004551A8">
              <w:t>15.3.0</w:t>
            </w:r>
          </w:p>
        </w:tc>
        <w:tc>
          <w:tcPr>
            <w:tcW w:w="4538" w:type="dxa"/>
            <w:noWrap/>
            <w:hideMark/>
          </w:tcPr>
          <w:p w14:paraId="2EAAB379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5B3E68C" w14:textId="77777777" w:rsidR="004551A8" w:rsidRPr="004551A8" w:rsidRDefault="004551A8">
            <w:r w:rsidRPr="004551A8">
              <w:t>0407</w:t>
            </w:r>
          </w:p>
        </w:tc>
        <w:tc>
          <w:tcPr>
            <w:tcW w:w="942" w:type="dxa"/>
            <w:noWrap/>
            <w:hideMark/>
          </w:tcPr>
          <w:p w14:paraId="41A06E8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2BD6A4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7A28D23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7B73B1D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B1FD449" w14:textId="77777777" w:rsidR="004551A8" w:rsidRPr="004551A8" w:rsidRDefault="004551A8">
            <w:r w:rsidRPr="004551A8">
              <w:lastRenderedPageBreak/>
              <w:t>R5-242307</w:t>
            </w:r>
          </w:p>
        </w:tc>
        <w:tc>
          <w:tcPr>
            <w:tcW w:w="4593" w:type="dxa"/>
            <w:noWrap/>
            <w:hideMark/>
          </w:tcPr>
          <w:p w14:paraId="1F1FD3AE" w14:textId="77777777" w:rsidR="004551A8" w:rsidRPr="004551A8" w:rsidRDefault="004551A8">
            <w:r w:rsidRPr="004551A8">
              <w:t>Removal of technical content in TR 38.903 v16.14.0 and substitution with pointer to the next Release</w:t>
            </w:r>
          </w:p>
        </w:tc>
        <w:tc>
          <w:tcPr>
            <w:tcW w:w="2265" w:type="dxa"/>
            <w:noWrap/>
            <w:hideMark/>
          </w:tcPr>
          <w:p w14:paraId="230887EA" w14:textId="77777777" w:rsidR="004551A8" w:rsidRPr="004551A8" w:rsidRDefault="004551A8">
            <w:r w:rsidRPr="004551A8">
              <w:t>ETSI Secretariat</w:t>
            </w:r>
          </w:p>
        </w:tc>
        <w:tc>
          <w:tcPr>
            <w:tcW w:w="923" w:type="dxa"/>
            <w:noWrap/>
            <w:hideMark/>
          </w:tcPr>
          <w:p w14:paraId="1952DD59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1B0261CC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456E8702" w14:textId="77777777" w:rsidR="004551A8" w:rsidRPr="004551A8" w:rsidRDefault="004551A8">
            <w:r w:rsidRPr="004551A8">
              <w:t>16.14.0</w:t>
            </w:r>
          </w:p>
        </w:tc>
        <w:tc>
          <w:tcPr>
            <w:tcW w:w="4538" w:type="dxa"/>
            <w:noWrap/>
            <w:hideMark/>
          </w:tcPr>
          <w:p w14:paraId="3C3E1E89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36263A33" w14:textId="77777777" w:rsidR="004551A8" w:rsidRPr="004551A8" w:rsidRDefault="004551A8">
            <w:r w:rsidRPr="004551A8">
              <w:t>0729</w:t>
            </w:r>
          </w:p>
        </w:tc>
        <w:tc>
          <w:tcPr>
            <w:tcW w:w="942" w:type="dxa"/>
            <w:noWrap/>
            <w:hideMark/>
          </w:tcPr>
          <w:p w14:paraId="7393747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AE8E7E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4166D80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1229775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079BBD4" w14:textId="77777777" w:rsidR="004551A8" w:rsidRPr="004551A8" w:rsidRDefault="004551A8">
            <w:r w:rsidRPr="004551A8">
              <w:t>R5-242310</w:t>
            </w:r>
          </w:p>
        </w:tc>
        <w:tc>
          <w:tcPr>
            <w:tcW w:w="4593" w:type="dxa"/>
            <w:noWrap/>
            <w:hideMark/>
          </w:tcPr>
          <w:p w14:paraId="79277546" w14:textId="77777777" w:rsidR="004551A8" w:rsidRPr="004551A8" w:rsidRDefault="004551A8">
            <w:r w:rsidRPr="004551A8">
              <w:t>NR QoE: Addition of NR/5GC Test Model aspects</w:t>
            </w:r>
          </w:p>
        </w:tc>
        <w:tc>
          <w:tcPr>
            <w:tcW w:w="2265" w:type="dxa"/>
            <w:noWrap/>
            <w:hideMark/>
          </w:tcPr>
          <w:p w14:paraId="79CB06A5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7CCAF0D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0861631" w14:textId="77777777" w:rsidR="004551A8" w:rsidRPr="004551A8" w:rsidRDefault="004551A8">
            <w:r w:rsidRPr="004551A8">
              <w:t>38.523-3</w:t>
            </w:r>
          </w:p>
        </w:tc>
        <w:tc>
          <w:tcPr>
            <w:tcW w:w="914" w:type="dxa"/>
            <w:noWrap/>
            <w:hideMark/>
          </w:tcPr>
          <w:p w14:paraId="030DFE31" w14:textId="77777777" w:rsidR="004551A8" w:rsidRPr="004551A8" w:rsidRDefault="004551A8">
            <w:r w:rsidRPr="004551A8">
              <w:t>17.10.0</w:t>
            </w:r>
          </w:p>
        </w:tc>
        <w:tc>
          <w:tcPr>
            <w:tcW w:w="4538" w:type="dxa"/>
            <w:noWrap/>
            <w:hideMark/>
          </w:tcPr>
          <w:p w14:paraId="4ADD4D9B" w14:textId="77777777" w:rsidR="004551A8" w:rsidRPr="004551A8" w:rsidRDefault="004551A8">
            <w:r w:rsidRPr="004551A8">
              <w:t>NR_QoE-UEConTest</w:t>
            </w:r>
          </w:p>
        </w:tc>
        <w:tc>
          <w:tcPr>
            <w:tcW w:w="934" w:type="dxa"/>
            <w:noWrap/>
            <w:hideMark/>
          </w:tcPr>
          <w:p w14:paraId="26F708CE" w14:textId="77777777" w:rsidR="004551A8" w:rsidRPr="004551A8" w:rsidRDefault="004551A8">
            <w:r w:rsidRPr="004551A8">
              <w:t>3432</w:t>
            </w:r>
          </w:p>
        </w:tc>
        <w:tc>
          <w:tcPr>
            <w:tcW w:w="942" w:type="dxa"/>
            <w:noWrap/>
            <w:hideMark/>
          </w:tcPr>
          <w:p w14:paraId="6E199AF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75B685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8BEFE2B" w14:textId="77777777" w:rsidR="004551A8" w:rsidRPr="004551A8" w:rsidRDefault="004551A8">
            <w:r w:rsidRPr="004551A8">
              <w:t>RP-240974</w:t>
            </w:r>
          </w:p>
        </w:tc>
      </w:tr>
      <w:tr w:rsidR="004551A8" w:rsidRPr="004551A8" w14:paraId="4D20868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BD2FAAC" w14:textId="77777777" w:rsidR="004551A8" w:rsidRPr="004551A8" w:rsidRDefault="004551A8">
            <w:r w:rsidRPr="004551A8">
              <w:t>R5-242311</w:t>
            </w:r>
          </w:p>
        </w:tc>
        <w:tc>
          <w:tcPr>
            <w:tcW w:w="4593" w:type="dxa"/>
            <w:noWrap/>
            <w:hideMark/>
          </w:tcPr>
          <w:p w14:paraId="47E784AE" w14:textId="77777777" w:rsidR="004551A8" w:rsidRPr="004551A8" w:rsidRDefault="004551A8">
            <w:r w:rsidRPr="004551A8">
              <w:t>Correction of testcase 6.1.1.14</w:t>
            </w:r>
          </w:p>
        </w:tc>
        <w:tc>
          <w:tcPr>
            <w:tcW w:w="2265" w:type="dxa"/>
            <w:noWrap/>
            <w:hideMark/>
          </w:tcPr>
          <w:p w14:paraId="17D9EC24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1E44EE42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557510E6" w14:textId="77777777" w:rsidR="004551A8" w:rsidRPr="004551A8" w:rsidRDefault="004551A8">
            <w:r w:rsidRPr="004551A8">
              <w:t>36.579-6</w:t>
            </w:r>
          </w:p>
        </w:tc>
        <w:tc>
          <w:tcPr>
            <w:tcW w:w="914" w:type="dxa"/>
            <w:noWrap/>
            <w:hideMark/>
          </w:tcPr>
          <w:p w14:paraId="071626DE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77DDC7EB" w14:textId="77777777" w:rsidR="004551A8" w:rsidRPr="004551A8" w:rsidRDefault="004551A8">
            <w:r w:rsidRPr="004551A8">
              <w:t>MCProtoc16_enh2MCPTT_eMCData2-ConTest</w:t>
            </w:r>
          </w:p>
        </w:tc>
        <w:tc>
          <w:tcPr>
            <w:tcW w:w="934" w:type="dxa"/>
            <w:noWrap/>
            <w:hideMark/>
          </w:tcPr>
          <w:p w14:paraId="124B8832" w14:textId="77777777" w:rsidR="004551A8" w:rsidRPr="004551A8" w:rsidRDefault="004551A8">
            <w:r w:rsidRPr="004551A8">
              <w:t>0106</w:t>
            </w:r>
          </w:p>
        </w:tc>
        <w:tc>
          <w:tcPr>
            <w:tcW w:w="942" w:type="dxa"/>
            <w:noWrap/>
            <w:hideMark/>
          </w:tcPr>
          <w:p w14:paraId="76B4A98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BD85ED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6BAF39D" w14:textId="77777777" w:rsidR="004551A8" w:rsidRPr="004551A8" w:rsidRDefault="004551A8">
            <w:r w:rsidRPr="004551A8">
              <w:t>RP-240958</w:t>
            </w:r>
          </w:p>
        </w:tc>
      </w:tr>
      <w:tr w:rsidR="004551A8" w:rsidRPr="004551A8" w14:paraId="75F2339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3D5E798" w14:textId="77777777" w:rsidR="004551A8" w:rsidRPr="004551A8" w:rsidRDefault="004551A8">
            <w:r w:rsidRPr="004551A8">
              <w:t>R5-242312</w:t>
            </w:r>
          </w:p>
        </w:tc>
        <w:tc>
          <w:tcPr>
            <w:tcW w:w="4593" w:type="dxa"/>
            <w:noWrap/>
            <w:hideMark/>
          </w:tcPr>
          <w:p w14:paraId="7022AA67" w14:textId="77777777" w:rsidR="004551A8" w:rsidRPr="004551A8" w:rsidRDefault="004551A8">
            <w:r w:rsidRPr="004551A8">
              <w:t>Correction of testcase 6.9.1</w:t>
            </w:r>
          </w:p>
        </w:tc>
        <w:tc>
          <w:tcPr>
            <w:tcW w:w="2265" w:type="dxa"/>
            <w:noWrap/>
            <w:hideMark/>
          </w:tcPr>
          <w:p w14:paraId="7CF018BE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21F21D72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606071F5" w14:textId="77777777" w:rsidR="004551A8" w:rsidRPr="004551A8" w:rsidRDefault="004551A8">
            <w:r w:rsidRPr="004551A8">
              <w:t>36.579-6</w:t>
            </w:r>
          </w:p>
        </w:tc>
        <w:tc>
          <w:tcPr>
            <w:tcW w:w="914" w:type="dxa"/>
            <w:noWrap/>
            <w:hideMark/>
          </w:tcPr>
          <w:p w14:paraId="6F00B225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08BF3619" w14:textId="77777777" w:rsidR="004551A8" w:rsidRPr="004551A8" w:rsidRDefault="004551A8">
            <w:r w:rsidRPr="004551A8">
              <w:t>MCProtoc16_enh2MCPTT_eMCData2-ConTest</w:t>
            </w:r>
          </w:p>
        </w:tc>
        <w:tc>
          <w:tcPr>
            <w:tcW w:w="934" w:type="dxa"/>
            <w:noWrap/>
            <w:hideMark/>
          </w:tcPr>
          <w:p w14:paraId="2A8B0BEA" w14:textId="77777777" w:rsidR="004551A8" w:rsidRPr="004551A8" w:rsidRDefault="004551A8">
            <w:r w:rsidRPr="004551A8">
              <w:t>0107</w:t>
            </w:r>
          </w:p>
        </w:tc>
        <w:tc>
          <w:tcPr>
            <w:tcW w:w="942" w:type="dxa"/>
            <w:noWrap/>
            <w:hideMark/>
          </w:tcPr>
          <w:p w14:paraId="3354D7A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8E17AE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D35D9D2" w14:textId="77777777" w:rsidR="004551A8" w:rsidRPr="004551A8" w:rsidRDefault="004551A8">
            <w:r w:rsidRPr="004551A8">
              <w:t>RP-240958</w:t>
            </w:r>
          </w:p>
        </w:tc>
      </w:tr>
      <w:tr w:rsidR="004551A8" w:rsidRPr="004551A8" w14:paraId="0A59C09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7B11931" w14:textId="77777777" w:rsidR="004551A8" w:rsidRPr="004551A8" w:rsidRDefault="004551A8">
            <w:r w:rsidRPr="004551A8">
              <w:t>R5-242313</w:t>
            </w:r>
          </w:p>
        </w:tc>
        <w:tc>
          <w:tcPr>
            <w:tcW w:w="4593" w:type="dxa"/>
            <w:noWrap/>
            <w:hideMark/>
          </w:tcPr>
          <w:p w14:paraId="10204CA3" w14:textId="77777777" w:rsidR="004551A8" w:rsidRPr="004551A8" w:rsidRDefault="004551A8">
            <w:r w:rsidRPr="004551A8">
              <w:t>ID_UAS: Test Model aspects</w:t>
            </w:r>
          </w:p>
        </w:tc>
        <w:tc>
          <w:tcPr>
            <w:tcW w:w="2265" w:type="dxa"/>
            <w:noWrap/>
            <w:hideMark/>
          </w:tcPr>
          <w:p w14:paraId="4228C8E7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31B02EE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F03CD06" w14:textId="77777777" w:rsidR="004551A8" w:rsidRPr="004551A8" w:rsidRDefault="004551A8">
            <w:r w:rsidRPr="004551A8">
              <w:t>36.523-3</w:t>
            </w:r>
          </w:p>
        </w:tc>
        <w:tc>
          <w:tcPr>
            <w:tcW w:w="914" w:type="dxa"/>
            <w:noWrap/>
            <w:hideMark/>
          </w:tcPr>
          <w:p w14:paraId="5FDD441B" w14:textId="77777777" w:rsidR="004551A8" w:rsidRPr="004551A8" w:rsidRDefault="004551A8">
            <w:r w:rsidRPr="004551A8">
              <w:t>18.3.0</w:t>
            </w:r>
          </w:p>
        </w:tc>
        <w:tc>
          <w:tcPr>
            <w:tcW w:w="4538" w:type="dxa"/>
            <w:noWrap/>
            <w:hideMark/>
          </w:tcPr>
          <w:p w14:paraId="468AB359" w14:textId="77777777" w:rsidR="004551A8" w:rsidRPr="004551A8" w:rsidRDefault="004551A8">
            <w:r w:rsidRPr="004551A8">
              <w:t>ID_UAS-UEConTest</w:t>
            </w:r>
          </w:p>
        </w:tc>
        <w:tc>
          <w:tcPr>
            <w:tcW w:w="934" w:type="dxa"/>
            <w:noWrap/>
            <w:hideMark/>
          </w:tcPr>
          <w:p w14:paraId="520F3A9E" w14:textId="77777777" w:rsidR="004551A8" w:rsidRPr="004551A8" w:rsidRDefault="004551A8">
            <w:r w:rsidRPr="004551A8">
              <w:t>4820</w:t>
            </w:r>
          </w:p>
        </w:tc>
        <w:tc>
          <w:tcPr>
            <w:tcW w:w="942" w:type="dxa"/>
            <w:noWrap/>
            <w:hideMark/>
          </w:tcPr>
          <w:p w14:paraId="2D489EB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5FD616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48E18C9" w14:textId="77777777" w:rsidR="004551A8" w:rsidRPr="004551A8" w:rsidRDefault="004551A8">
            <w:r w:rsidRPr="004551A8">
              <w:t>RP-240981</w:t>
            </w:r>
          </w:p>
        </w:tc>
      </w:tr>
      <w:tr w:rsidR="004551A8" w:rsidRPr="004551A8" w14:paraId="5B43921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03E5E83" w14:textId="77777777" w:rsidR="004551A8" w:rsidRPr="004551A8" w:rsidRDefault="004551A8">
            <w:r w:rsidRPr="004551A8">
              <w:t>R5-242314</w:t>
            </w:r>
          </w:p>
        </w:tc>
        <w:tc>
          <w:tcPr>
            <w:tcW w:w="4593" w:type="dxa"/>
            <w:noWrap/>
            <w:hideMark/>
          </w:tcPr>
          <w:p w14:paraId="63BC9284" w14:textId="77777777" w:rsidR="004551A8" w:rsidRPr="004551A8" w:rsidRDefault="004551A8">
            <w:r w:rsidRPr="004551A8">
              <w:t>Updates to 5G V2X test case 12.1.7.1</w:t>
            </w:r>
          </w:p>
        </w:tc>
        <w:tc>
          <w:tcPr>
            <w:tcW w:w="2265" w:type="dxa"/>
            <w:noWrap/>
            <w:hideMark/>
          </w:tcPr>
          <w:p w14:paraId="544DC45E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4673320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C51FA66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FFFF112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18D02D76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056CCD54" w14:textId="77777777" w:rsidR="004551A8" w:rsidRPr="004551A8" w:rsidRDefault="004551A8">
            <w:r w:rsidRPr="004551A8">
              <w:t>4354</w:t>
            </w:r>
          </w:p>
        </w:tc>
        <w:tc>
          <w:tcPr>
            <w:tcW w:w="942" w:type="dxa"/>
            <w:noWrap/>
            <w:hideMark/>
          </w:tcPr>
          <w:p w14:paraId="3A0DD19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F2EE2B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4BCD4FD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399AAE5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A48BF05" w14:textId="77777777" w:rsidR="004551A8" w:rsidRPr="004551A8" w:rsidRDefault="004551A8">
            <w:r w:rsidRPr="004551A8">
              <w:t>R5-242315</w:t>
            </w:r>
          </w:p>
        </w:tc>
        <w:tc>
          <w:tcPr>
            <w:tcW w:w="4593" w:type="dxa"/>
            <w:noWrap/>
            <w:hideMark/>
          </w:tcPr>
          <w:p w14:paraId="63D4F8E8" w14:textId="77777777" w:rsidR="004551A8" w:rsidRPr="004551A8" w:rsidRDefault="004551A8">
            <w:r w:rsidRPr="004551A8">
              <w:t>Updates to 5G V2X test case 12.2.9.1</w:t>
            </w:r>
          </w:p>
        </w:tc>
        <w:tc>
          <w:tcPr>
            <w:tcW w:w="2265" w:type="dxa"/>
            <w:noWrap/>
            <w:hideMark/>
          </w:tcPr>
          <w:p w14:paraId="7C5DD12B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362E463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849C0D2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076FB47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5F92951A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156EFD22" w14:textId="77777777" w:rsidR="004551A8" w:rsidRPr="004551A8" w:rsidRDefault="004551A8">
            <w:r w:rsidRPr="004551A8">
              <w:t>4355</w:t>
            </w:r>
          </w:p>
        </w:tc>
        <w:tc>
          <w:tcPr>
            <w:tcW w:w="942" w:type="dxa"/>
            <w:noWrap/>
            <w:hideMark/>
          </w:tcPr>
          <w:p w14:paraId="5DF1D06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0D4CB1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E804318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122777E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1FD390" w14:textId="77777777" w:rsidR="004551A8" w:rsidRPr="004551A8" w:rsidRDefault="004551A8">
            <w:r w:rsidRPr="004551A8">
              <w:t>R5-242316</w:t>
            </w:r>
          </w:p>
        </w:tc>
        <w:tc>
          <w:tcPr>
            <w:tcW w:w="4593" w:type="dxa"/>
            <w:noWrap/>
            <w:hideMark/>
          </w:tcPr>
          <w:p w14:paraId="26043AD8" w14:textId="77777777" w:rsidR="004551A8" w:rsidRPr="004551A8" w:rsidRDefault="004551A8">
            <w:r w:rsidRPr="004551A8">
              <w:t>Corrections to SDT TC 7.1.1.13.1</w:t>
            </w:r>
          </w:p>
        </w:tc>
        <w:tc>
          <w:tcPr>
            <w:tcW w:w="2265" w:type="dxa"/>
            <w:noWrap/>
            <w:hideMark/>
          </w:tcPr>
          <w:p w14:paraId="0B5229F1" w14:textId="77777777" w:rsidR="004551A8" w:rsidRPr="004551A8" w:rsidRDefault="004551A8">
            <w:r w:rsidRPr="004551A8">
              <w:t>MCC TF160, Lenovo</w:t>
            </w:r>
          </w:p>
        </w:tc>
        <w:tc>
          <w:tcPr>
            <w:tcW w:w="923" w:type="dxa"/>
            <w:noWrap/>
            <w:hideMark/>
          </w:tcPr>
          <w:p w14:paraId="6A1FC23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F6B8722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B2C0F8C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45D52CA" w14:textId="77777777" w:rsidR="004551A8" w:rsidRPr="004551A8" w:rsidRDefault="004551A8">
            <w:r w:rsidRPr="004551A8">
              <w:t>NR_SmallData_INACTIVE-UEConTest</w:t>
            </w:r>
          </w:p>
        </w:tc>
        <w:tc>
          <w:tcPr>
            <w:tcW w:w="934" w:type="dxa"/>
            <w:noWrap/>
            <w:hideMark/>
          </w:tcPr>
          <w:p w14:paraId="2B3DDC90" w14:textId="77777777" w:rsidR="004551A8" w:rsidRPr="004551A8" w:rsidRDefault="004551A8">
            <w:r w:rsidRPr="004551A8">
              <w:t>4356</w:t>
            </w:r>
          </w:p>
        </w:tc>
        <w:tc>
          <w:tcPr>
            <w:tcW w:w="942" w:type="dxa"/>
            <w:noWrap/>
            <w:hideMark/>
          </w:tcPr>
          <w:p w14:paraId="7F43373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0AAD81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315F72" w14:textId="77777777" w:rsidR="004551A8" w:rsidRPr="004551A8" w:rsidRDefault="004551A8">
            <w:r w:rsidRPr="004551A8">
              <w:t>RP-240966</w:t>
            </w:r>
          </w:p>
        </w:tc>
      </w:tr>
      <w:tr w:rsidR="004551A8" w:rsidRPr="004551A8" w14:paraId="1EEA56C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F2E8F97" w14:textId="77777777" w:rsidR="004551A8" w:rsidRPr="004551A8" w:rsidRDefault="004551A8">
            <w:r w:rsidRPr="004551A8">
              <w:t>R5-242317</w:t>
            </w:r>
          </w:p>
        </w:tc>
        <w:tc>
          <w:tcPr>
            <w:tcW w:w="4593" w:type="dxa"/>
            <w:noWrap/>
            <w:hideMark/>
          </w:tcPr>
          <w:p w14:paraId="084744B6" w14:textId="77777777" w:rsidR="004551A8" w:rsidRPr="004551A8" w:rsidRDefault="004551A8">
            <w:r w:rsidRPr="004551A8">
              <w:t>Corrections to SDT TC 7.1.1.13.2</w:t>
            </w:r>
          </w:p>
        </w:tc>
        <w:tc>
          <w:tcPr>
            <w:tcW w:w="2265" w:type="dxa"/>
            <w:noWrap/>
            <w:hideMark/>
          </w:tcPr>
          <w:p w14:paraId="3123BE14" w14:textId="77777777" w:rsidR="004551A8" w:rsidRPr="004551A8" w:rsidRDefault="004551A8">
            <w:r w:rsidRPr="004551A8">
              <w:t>MCC TF160, Lenovo</w:t>
            </w:r>
          </w:p>
        </w:tc>
        <w:tc>
          <w:tcPr>
            <w:tcW w:w="923" w:type="dxa"/>
            <w:noWrap/>
            <w:hideMark/>
          </w:tcPr>
          <w:p w14:paraId="433FD57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2EC112B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55B4C2E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A8644FA" w14:textId="77777777" w:rsidR="004551A8" w:rsidRPr="004551A8" w:rsidRDefault="004551A8">
            <w:r w:rsidRPr="004551A8">
              <w:t>NR_SmallData_INACTIVE-UEConTest</w:t>
            </w:r>
          </w:p>
        </w:tc>
        <w:tc>
          <w:tcPr>
            <w:tcW w:w="934" w:type="dxa"/>
            <w:noWrap/>
            <w:hideMark/>
          </w:tcPr>
          <w:p w14:paraId="5C10E124" w14:textId="77777777" w:rsidR="004551A8" w:rsidRPr="004551A8" w:rsidRDefault="004551A8">
            <w:r w:rsidRPr="004551A8">
              <w:t>4357</w:t>
            </w:r>
          </w:p>
        </w:tc>
        <w:tc>
          <w:tcPr>
            <w:tcW w:w="942" w:type="dxa"/>
            <w:noWrap/>
            <w:hideMark/>
          </w:tcPr>
          <w:p w14:paraId="0E9A165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858EA6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624DACB" w14:textId="77777777" w:rsidR="004551A8" w:rsidRPr="004551A8" w:rsidRDefault="004551A8">
            <w:r w:rsidRPr="004551A8">
              <w:t>RP-240966</w:t>
            </w:r>
          </w:p>
        </w:tc>
      </w:tr>
      <w:tr w:rsidR="004551A8" w:rsidRPr="004551A8" w14:paraId="4405931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F0F7FD0" w14:textId="77777777" w:rsidR="004551A8" w:rsidRPr="004551A8" w:rsidRDefault="004551A8">
            <w:r w:rsidRPr="004551A8">
              <w:t>R5-242318</w:t>
            </w:r>
          </w:p>
        </w:tc>
        <w:tc>
          <w:tcPr>
            <w:tcW w:w="4593" w:type="dxa"/>
            <w:noWrap/>
            <w:hideMark/>
          </w:tcPr>
          <w:p w14:paraId="30A7038A" w14:textId="77777777" w:rsidR="004551A8" w:rsidRPr="004551A8" w:rsidRDefault="004551A8">
            <w:r w:rsidRPr="004551A8">
              <w:t>Corrections to SDT TC 7.1.1.13.3</w:t>
            </w:r>
          </w:p>
        </w:tc>
        <w:tc>
          <w:tcPr>
            <w:tcW w:w="2265" w:type="dxa"/>
            <w:noWrap/>
            <w:hideMark/>
          </w:tcPr>
          <w:p w14:paraId="123F88B9" w14:textId="77777777" w:rsidR="004551A8" w:rsidRPr="004551A8" w:rsidRDefault="004551A8">
            <w:r w:rsidRPr="004551A8">
              <w:t>MCC TF160, Lenovo</w:t>
            </w:r>
          </w:p>
        </w:tc>
        <w:tc>
          <w:tcPr>
            <w:tcW w:w="923" w:type="dxa"/>
            <w:noWrap/>
            <w:hideMark/>
          </w:tcPr>
          <w:p w14:paraId="2A6CCE8A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B3C59DA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54FD23E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2416A65" w14:textId="77777777" w:rsidR="004551A8" w:rsidRPr="004551A8" w:rsidRDefault="004551A8">
            <w:r w:rsidRPr="004551A8">
              <w:t>NR_SmallData_INACTIVE-UEConTest</w:t>
            </w:r>
          </w:p>
        </w:tc>
        <w:tc>
          <w:tcPr>
            <w:tcW w:w="934" w:type="dxa"/>
            <w:noWrap/>
            <w:hideMark/>
          </w:tcPr>
          <w:p w14:paraId="429B5E50" w14:textId="77777777" w:rsidR="004551A8" w:rsidRPr="004551A8" w:rsidRDefault="004551A8">
            <w:r w:rsidRPr="004551A8">
              <w:t>4358</w:t>
            </w:r>
          </w:p>
        </w:tc>
        <w:tc>
          <w:tcPr>
            <w:tcW w:w="942" w:type="dxa"/>
            <w:noWrap/>
            <w:hideMark/>
          </w:tcPr>
          <w:p w14:paraId="5D7DF0B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38770A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DFA3D11" w14:textId="77777777" w:rsidR="004551A8" w:rsidRPr="004551A8" w:rsidRDefault="004551A8">
            <w:r w:rsidRPr="004551A8">
              <w:t>RP-240966</w:t>
            </w:r>
          </w:p>
        </w:tc>
      </w:tr>
      <w:tr w:rsidR="004551A8" w:rsidRPr="004551A8" w14:paraId="5EDF5DD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4E79725" w14:textId="77777777" w:rsidR="004551A8" w:rsidRPr="004551A8" w:rsidRDefault="004551A8">
            <w:r w:rsidRPr="004551A8">
              <w:t>R5-242320</w:t>
            </w:r>
          </w:p>
        </w:tc>
        <w:tc>
          <w:tcPr>
            <w:tcW w:w="4593" w:type="dxa"/>
            <w:noWrap/>
            <w:hideMark/>
          </w:tcPr>
          <w:p w14:paraId="639E211C" w14:textId="77777777" w:rsidR="004551A8" w:rsidRPr="004551A8" w:rsidRDefault="004551A8">
            <w:r w:rsidRPr="004551A8">
              <w:t>NR NTN: Addition of GSO Test Model</w:t>
            </w:r>
          </w:p>
        </w:tc>
        <w:tc>
          <w:tcPr>
            <w:tcW w:w="2265" w:type="dxa"/>
            <w:noWrap/>
            <w:hideMark/>
          </w:tcPr>
          <w:p w14:paraId="446911A1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0DD61AE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9D268A7" w14:textId="77777777" w:rsidR="004551A8" w:rsidRPr="004551A8" w:rsidRDefault="004551A8">
            <w:r w:rsidRPr="004551A8">
              <w:t>38.523-3</w:t>
            </w:r>
          </w:p>
        </w:tc>
        <w:tc>
          <w:tcPr>
            <w:tcW w:w="914" w:type="dxa"/>
            <w:noWrap/>
            <w:hideMark/>
          </w:tcPr>
          <w:p w14:paraId="4805C7FA" w14:textId="77777777" w:rsidR="004551A8" w:rsidRPr="004551A8" w:rsidRDefault="004551A8">
            <w:r w:rsidRPr="004551A8">
              <w:t>17.10.0</w:t>
            </w:r>
          </w:p>
        </w:tc>
        <w:tc>
          <w:tcPr>
            <w:tcW w:w="4538" w:type="dxa"/>
            <w:noWrap/>
            <w:hideMark/>
          </w:tcPr>
          <w:p w14:paraId="20D59E95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3E318F06" w14:textId="77777777" w:rsidR="004551A8" w:rsidRPr="004551A8" w:rsidRDefault="004551A8">
            <w:r w:rsidRPr="004551A8">
              <w:t>3434</w:t>
            </w:r>
          </w:p>
        </w:tc>
        <w:tc>
          <w:tcPr>
            <w:tcW w:w="942" w:type="dxa"/>
            <w:noWrap/>
            <w:hideMark/>
          </w:tcPr>
          <w:p w14:paraId="0E48AB4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4E085D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47A3211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302EF72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A1ED1C6" w14:textId="77777777" w:rsidR="004551A8" w:rsidRPr="004551A8" w:rsidRDefault="004551A8">
            <w:r w:rsidRPr="004551A8">
              <w:t>R5-242321</w:t>
            </w:r>
          </w:p>
        </w:tc>
        <w:tc>
          <w:tcPr>
            <w:tcW w:w="4593" w:type="dxa"/>
            <w:noWrap/>
            <w:hideMark/>
          </w:tcPr>
          <w:p w14:paraId="4B627145" w14:textId="77777777" w:rsidR="004551A8" w:rsidRPr="004551A8" w:rsidRDefault="004551A8">
            <w:r w:rsidRPr="004551A8">
              <w:t>Editorial updates to specification references in clauses 4.5, 4.5A &amp; 4.9</w:t>
            </w:r>
          </w:p>
        </w:tc>
        <w:tc>
          <w:tcPr>
            <w:tcW w:w="2265" w:type="dxa"/>
            <w:noWrap/>
            <w:hideMark/>
          </w:tcPr>
          <w:p w14:paraId="1AA043D4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1156D4B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B2C1D64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7670712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2B1A74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46A4A8C" w14:textId="77777777" w:rsidR="004551A8" w:rsidRPr="004551A8" w:rsidRDefault="004551A8">
            <w:r w:rsidRPr="004551A8">
              <w:t>3115</w:t>
            </w:r>
          </w:p>
        </w:tc>
        <w:tc>
          <w:tcPr>
            <w:tcW w:w="942" w:type="dxa"/>
            <w:noWrap/>
            <w:hideMark/>
          </w:tcPr>
          <w:p w14:paraId="7CBA9FD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E930A2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9F8FDD8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4F03CB9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4CB4E2F" w14:textId="77777777" w:rsidR="004551A8" w:rsidRPr="004551A8" w:rsidRDefault="004551A8">
            <w:r w:rsidRPr="004551A8">
              <w:t>R5-242322</w:t>
            </w:r>
          </w:p>
        </w:tc>
        <w:tc>
          <w:tcPr>
            <w:tcW w:w="4593" w:type="dxa"/>
            <w:noWrap/>
            <w:hideMark/>
          </w:tcPr>
          <w:p w14:paraId="56832675" w14:textId="77777777" w:rsidR="004551A8" w:rsidRPr="004551A8" w:rsidRDefault="004551A8">
            <w:r w:rsidRPr="004551A8">
              <w:t>Editorial updates to specification references in clause 4.6</w:t>
            </w:r>
          </w:p>
        </w:tc>
        <w:tc>
          <w:tcPr>
            <w:tcW w:w="2265" w:type="dxa"/>
            <w:noWrap/>
            <w:hideMark/>
          </w:tcPr>
          <w:p w14:paraId="006737FD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12DBA47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F40AAD2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3EE5F05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6432D62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A30CF7C" w14:textId="77777777" w:rsidR="004551A8" w:rsidRPr="004551A8" w:rsidRDefault="004551A8">
            <w:r w:rsidRPr="004551A8">
              <w:t>3116</w:t>
            </w:r>
          </w:p>
        </w:tc>
        <w:tc>
          <w:tcPr>
            <w:tcW w:w="942" w:type="dxa"/>
            <w:noWrap/>
            <w:hideMark/>
          </w:tcPr>
          <w:p w14:paraId="2D949B7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91C1E4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6C1AC83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7BC4262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FA67449" w14:textId="77777777" w:rsidR="004551A8" w:rsidRPr="004551A8" w:rsidRDefault="004551A8">
            <w:r w:rsidRPr="004551A8">
              <w:t>R5-242323</w:t>
            </w:r>
          </w:p>
        </w:tc>
        <w:tc>
          <w:tcPr>
            <w:tcW w:w="4593" w:type="dxa"/>
            <w:noWrap/>
            <w:hideMark/>
          </w:tcPr>
          <w:p w14:paraId="0FC80E35" w14:textId="77777777" w:rsidR="004551A8" w:rsidRPr="004551A8" w:rsidRDefault="004551A8">
            <w:r w:rsidRPr="004551A8">
              <w:t>Editorial updates to REGISTRATION REQUEST message</w:t>
            </w:r>
          </w:p>
        </w:tc>
        <w:tc>
          <w:tcPr>
            <w:tcW w:w="2265" w:type="dxa"/>
            <w:noWrap/>
            <w:hideMark/>
          </w:tcPr>
          <w:p w14:paraId="08D5BA22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0A526AA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6D1E993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0DFA77A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CCC436A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34310E0" w14:textId="77777777" w:rsidR="004551A8" w:rsidRPr="004551A8" w:rsidRDefault="004551A8">
            <w:r w:rsidRPr="004551A8">
              <w:t>3117</w:t>
            </w:r>
          </w:p>
        </w:tc>
        <w:tc>
          <w:tcPr>
            <w:tcW w:w="942" w:type="dxa"/>
            <w:noWrap/>
            <w:hideMark/>
          </w:tcPr>
          <w:p w14:paraId="5EEB334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01ACC5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F1ECDA6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5AC135F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EF9A8E0" w14:textId="77777777" w:rsidR="004551A8" w:rsidRPr="004551A8" w:rsidRDefault="004551A8">
            <w:r w:rsidRPr="004551A8">
              <w:lastRenderedPageBreak/>
              <w:t>R5-242324</w:t>
            </w:r>
          </w:p>
        </w:tc>
        <w:tc>
          <w:tcPr>
            <w:tcW w:w="4593" w:type="dxa"/>
            <w:noWrap/>
            <w:hideMark/>
          </w:tcPr>
          <w:p w14:paraId="3AD05E16" w14:textId="77777777" w:rsidR="004551A8" w:rsidRPr="004551A8" w:rsidRDefault="004551A8">
            <w:r w:rsidRPr="004551A8">
              <w:t>Deletion of PICS pc_pdsch_MappingTypeA</w:t>
            </w:r>
          </w:p>
        </w:tc>
        <w:tc>
          <w:tcPr>
            <w:tcW w:w="2265" w:type="dxa"/>
            <w:noWrap/>
            <w:hideMark/>
          </w:tcPr>
          <w:p w14:paraId="66B63B1F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7806F8E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E871A7F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601041B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AB50F0C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F0F20D7" w14:textId="77777777" w:rsidR="004551A8" w:rsidRPr="004551A8" w:rsidRDefault="004551A8">
            <w:r w:rsidRPr="004551A8">
              <w:t>0615</w:t>
            </w:r>
          </w:p>
        </w:tc>
        <w:tc>
          <w:tcPr>
            <w:tcW w:w="942" w:type="dxa"/>
            <w:noWrap/>
            <w:hideMark/>
          </w:tcPr>
          <w:p w14:paraId="426BBE0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A652DC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6998647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5CFAA68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14065AD" w14:textId="77777777" w:rsidR="004551A8" w:rsidRPr="004551A8" w:rsidRDefault="004551A8">
            <w:r w:rsidRPr="004551A8">
              <w:t>R5-242325</w:t>
            </w:r>
          </w:p>
        </w:tc>
        <w:tc>
          <w:tcPr>
            <w:tcW w:w="4593" w:type="dxa"/>
            <w:noWrap/>
            <w:hideMark/>
          </w:tcPr>
          <w:p w14:paraId="5E897DFB" w14:textId="77777777" w:rsidR="004551A8" w:rsidRPr="004551A8" w:rsidRDefault="004551A8">
            <w:r w:rsidRPr="004551A8">
              <w:t>Updates to align PICS mnemonics</w:t>
            </w:r>
          </w:p>
        </w:tc>
        <w:tc>
          <w:tcPr>
            <w:tcW w:w="2265" w:type="dxa"/>
            <w:noWrap/>
            <w:hideMark/>
          </w:tcPr>
          <w:p w14:paraId="5BB2E1BF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788B34E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F786313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187D806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1B2F716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9BDC568" w14:textId="77777777" w:rsidR="004551A8" w:rsidRPr="004551A8" w:rsidRDefault="004551A8">
            <w:r w:rsidRPr="004551A8">
              <w:t>0616</w:t>
            </w:r>
          </w:p>
        </w:tc>
        <w:tc>
          <w:tcPr>
            <w:tcW w:w="942" w:type="dxa"/>
            <w:noWrap/>
            <w:hideMark/>
          </w:tcPr>
          <w:p w14:paraId="304B0C6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A26F12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2FD5D8C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1188B38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6D3DE71" w14:textId="77777777" w:rsidR="004551A8" w:rsidRPr="004551A8" w:rsidRDefault="004551A8">
            <w:r w:rsidRPr="004551A8">
              <w:t>R5-242326</w:t>
            </w:r>
          </w:p>
        </w:tc>
        <w:tc>
          <w:tcPr>
            <w:tcW w:w="4593" w:type="dxa"/>
            <w:noWrap/>
            <w:hideMark/>
          </w:tcPr>
          <w:p w14:paraId="59095484" w14:textId="77777777" w:rsidR="004551A8" w:rsidRPr="004551A8" w:rsidRDefault="004551A8">
            <w:r w:rsidRPr="004551A8">
              <w:t>Updates to eDRX TC 11.7.2</w:t>
            </w:r>
          </w:p>
        </w:tc>
        <w:tc>
          <w:tcPr>
            <w:tcW w:w="2265" w:type="dxa"/>
            <w:noWrap/>
            <w:hideMark/>
          </w:tcPr>
          <w:p w14:paraId="55FC2006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4465586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EFC3EAD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DFD70F4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6EE30F17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7C6C604" w14:textId="77777777" w:rsidR="004551A8" w:rsidRPr="004551A8" w:rsidRDefault="004551A8">
            <w:r w:rsidRPr="004551A8">
              <w:t>4359</w:t>
            </w:r>
          </w:p>
        </w:tc>
        <w:tc>
          <w:tcPr>
            <w:tcW w:w="942" w:type="dxa"/>
            <w:noWrap/>
            <w:hideMark/>
          </w:tcPr>
          <w:p w14:paraId="3FA7473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F63F8E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9515DD0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7C22545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45B2585" w14:textId="77777777" w:rsidR="004551A8" w:rsidRPr="004551A8" w:rsidRDefault="004551A8">
            <w:r w:rsidRPr="004551A8">
              <w:t>R5-242327</w:t>
            </w:r>
          </w:p>
        </w:tc>
        <w:tc>
          <w:tcPr>
            <w:tcW w:w="4593" w:type="dxa"/>
            <w:noWrap/>
            <w:hideMark/>
          </w:tcPr>
          <w:p w14:paraId="77BB27FE" w14:textId="77777777" w:rsidR="004551A8" w:rsidRPr="004551A8" w:rsidRDefault="004551A8">
            <w:r w:rsidRPr="004551A8">
              <w:t>Updates to NR RRC test case 8.1.5.1.1</w:t>
            </w:r>
          </w:p>
        </w:tc>
        <w:tc>
          <w:tcPr>
            <w:tcW w:w="2265" w:type="dxa"/>
            <w:noWrap/>
            <w:hideMark/>
          </w:tcPr>
          <w:p w14:paraId="61FA42D1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58E23C6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A33BAD1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D92D2BF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4ABB5BC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A67F105" w14:textId="77777777" w:rsidR="004551A8" w:rsidRPr="004551A8" w:rsidRDefault="004551A8">
            <w:r w:rsidRPr="004551A8">
              <w:t>4360</w:t>
            </w:r>
          </w:p>
        </w:tc>
        <w:tc>
          <w:tcPr>
            <w:tcW w:w="942" w:type="dxa"/>
            <w:noWrap/>
            <w:hideMark/>
          </w:tcPr>
          <w:p w14:paraId="0096333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D38B70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3D34C49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41FE724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C0A5832" w14:textId="77777777" w:rsidR="004551A8" w:rsidRPr="004551A8" w:rsidRDefault="004551A8">
            <w:r w:rsidRPr="004551A8">
              <w:t>R5-242328</w:t>
            </w:r>
          </w:p>
        </w:tc>
        <w:tc>
          <w:tcPr>
            <w:tcW w:w="4593" w:type="dxa"/>
            <w:noWrap/>
            <w:hideMark/>
          </w:tcPr>
          <w:p w14:paraId="43E65C71" w14:textId="77777777" w:rsidR="004551A8" w:rsidRPr="004551A8" w:rsidRDefault="004551A8">
            <w:r w:rsidRPr="004551A8">
              <w:t>Updates to EN-DC RRC test case 8.2.1.1.1</w:t>
            </w:r>
          </w:p>
        </w:tc>
        <w:tc>
          <w:tcPr>
            <w:tcW w:w="2265" w:type="dxa"/>
            <w:noWrap/>
            <w:hideMark/>
          </w:tcPr>
          <w:p w14:paraId="77753290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6621C482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87C955B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1E7A8DA4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5E988E4A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D979230" w14:textId="77777777" w:rsidR="004551A8" w:rsidRPr="004551A8" w:rsidRDefault="004551A8">
            <w:r w:rsidRPr="004551A8">
              <w:t>4361</w:t>
            </w:r>
          </w:p>
        </w:tc>
        <w:tc>
          <w:tcPr>
            <w:tcW w:w="942" w:type="dxa"/>
            <w:noWrap/>
            <w:hideMark/>
          </w:tcPr>
          <w:p w14:paraId="5AD0051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960326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A7A543C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2983FCB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97266E7" w14:textId="77777777" w:rsidR="004551A8" w:rsidRPr="004551A8" w:rsidRDefault="004551A8">
            <w:r w:rsidRPr="004551A8">
              <w:t>R5-242329</w:t>
            </w:r>
          </w:p>
        </w:tc>
        <w:tc>
          <w:tcPr>
            <w:tcW w:w="4593" w:type="dxa"/>
            <w:noWrap/>
            <w:hideMark/>
          </w:tcPr>
          <w:p w14:paraId="14E2A1B5" w14:textId="77777777" w:rsidR="004551A8" w:rsidRPr="004551A8" w:rsidRDefault="004551A8">
            <w:r w:rsidRPr="004551A8">
              <w:t>Updates to NE-DC RRC test case 8.2.1.1.2</w:t>
            </w:r>
          </w:p>
        </w:tc>
        <w:tc>
          <w:tcPr>
            <w:tcW w:w="2265" w:type="dxa"/>
            <w:noWrap/>
            <w:hideMark/>
          </w:tcPr>
          <w:p w14:paraId="556264E9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3AC6156A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C304405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2AE5CB7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627BDB6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DA5B1CE" w14:textId="77777777" w:rsidR="004551A8" w:rsidRPr="004551A8" w:rsidRDefault="004551A8">
            <w:r w:rsidRPr="004551A8">
              <w:t>4362</w:t>
            </w:r>
          </w:p>
        </w:tc>
        <w:tc>
          <w:tcPr>
            <w:tcW w:w="942" w:type="dxa"/>
            <w:noWrap/>
            <w:hideMark/>
          </w:tcPr>
          <w:p w14:paraId="48A2F8A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F29660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23BC1BB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137EFB5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78229BB" w14:textId="77777777" w:rsidR="004551A8" w:rsidRPr="004551A8" w:rsidRDefault="004551A8">
            <w:r w:rsidRPr="004551A8">
              <w:t>R5-242330</w:t>
            </w:r>
          </w:p>
        </w:tc>
        <w:tc>
          <w:tcPr>
            <w:tcW w:w="4593" w:type="dxa"/>
            <w:noWrap/>
            <w:hideMark/>
          </w:tcPr>
          <w:p w14:paraId="6787C871" w14:textId="77777777" w:rsidR="004551A8" w:rsidRPr="004551A8" w:rsidRDefault="004551A8">
            <w:r w:rsidRPr="004551A8">
              <w:t>Updates of clause 4</w:t>
            </w:r>
          </w:p>
        </w:tc>
        <w:tc>
          <w:tcPr>
            <w:tcW w:w="2265" w:type="dxa"/>
            <w:noWrap/>
            <w:hideMark/>
          </w:tcPr>
          <w:p w14:paraId="5F218B43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24E87EF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65C1D68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16E0D76E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4AB556B9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9CCE727" w14:textId="77777777" w:rsidR="004551A8" w:rsidRPr="004551A8" w:rsidRDefault="004551A8">
            <w:r w:rsidRPr="004551A8">
              <w:t>0460</w:t>
            </w:r>
          </w:p>
        </w:tc>
        <w:tc>
          <w:tcPr>
            <w:tcW w:w="942" w:type="dxa"/>
            <w:noWrap/>
            <w:hideMark/>
          </w:tcPr>
          <w:p w14:paraId="34CC84E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512910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4531CA6" w14:textId="77777777" w:rsidR="004551A8" w:rsidRPr="004551A8" w:rsidRDefault="004551A8">
            <w:r w:rsidRPr="004551A8">
              <w:t>RP-241016</w:t>
            </w:r>
          </w:p>
        </w:tc>
      </w:tr>
      <w:tr w:rsidR="004551A8" w:rsidRPr="004551A8" w14:paraId="45A539D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97D6685" w14:textId="77777777" w:rsidR="004551A8" w:rsidRPr="004551A8" w:rsidRDefault="004551A8">
            <w:r w:rsidRPr="004551A8">
              <w:t>R5-242332</w:t>
            </w:r>
          </w:p>
        </w:tc>
        <w:tc>
          <w:tcPr>
            <w:tcW w:w="4593" w:type="dxa"/>
            <w:noWrap/>
            <w:hideMark/>
          </w:tcPr>
          <w:p w14:paraId="2AD29FFC" w14:textId="77777777" w:rsidR="004551A8" w:rsidRPr="004551A8" w:rsidRDefault="004551A8">
            <w:r w:rsidRPr="004551A8">
              <w:t>Updates to NB-IoT RRC test case 22.4.26</w:t>
            </w:r>
          </w:p>
        </w:tc>
        <w:tc>
          <w:tcPr>
            <w:tcW w:w="2265" w:type="dxa"/>
            <w:noWrap/>
            <w:hideMark/>
          </w:tcPr>
          <w:p w14:paraId="6D504BB4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3C752B5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60C27EE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4B64BD50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72BF769C" w14:textId="77777777" w:rsidR="004551A8" w:rsidRPr="004551A8" w:rsidRDefault="004551A8">
            <w:r w:rsidRPr="004551A8">
              <w:t>TEI13_Test</w:t>
            </w:r>
          </w:p>
        </w:tc>
        <w:tc>
          <w:tcPr>
            <w:tcW w:w="934" w:type="dxa"/>
            <w:noWrap/>
            <w:hideMark/>
          </w:tcPr>
          <w:p w14:paraId="363622A1" w14:textId="77777777" w:rsidR="004551A8" w:rsidRPr="004551A8" w:rsidRDefault="004551A8">
            <w:r w:rsidRPr="004551A8">
              <w:t>5303</w:t>
            </w:r>
          </w:p>
        </w:tc>
        <w:tc>
          <w:tcPr>
            <w:tcW w:w="942" w:type="dxa"/>
            <w:noWrap/>
            <w:hideMark/>
          </w:tcPr>
          <w:p w14:paraId="55DB39F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64B19B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A262D51" w14:textId="77777777" w:rsidR="004551A8" w:rsidRPr="004551A8" w:rsidRDefault="004551A8">
            <w:r w:rsidRPr="004551A8">
              <w:t>RP-241013</w:t>
            </w:r>
          </w:p>
        </w:tc>
      </w:tr>
      <w:tr w:rsidR="004551A8" w:rsidRPr="004551A8" w14:paraId="70FB4FA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EA9D163" w14:textId="77777777" w:rsidR="004551A8" w:rsidRPr="004551A8" w:rsidRDefault="004551A8">
            <w:r w:rsidRPr="004551A8">
              <w:t>R5-242333</w:t>
            </w:r>
          </w:p>
        </w:tc>
        <w:tc>
          <w:tcPr>
            <w:tcW w:w="4593" w:type="dxa"/>
            <w:noWrap/>
            <w:hideMark/>
          </w:tcPr>
          <w:p w14:paraId="03D2B7B5" w14:textId="77777777" w:rsidR="004551A8" w:rsidRPr="004551A8" w:rsidRDefault="004551A8">
            <w:r w:rsidRPr="004551A8">
              <w:t>Updates to E-UTRA RRC test case 8.1.2.15</w:t>
            </w:r>
          </w:p>
        </w:tc>
        <w:tc>
          <w:tcPr>
            <w:tcW w:w="2265" w:type="dxa"/>
            <w:noWrap/>
            <w:hideMark/>
          </w:tcPr>
          <w:p w14:paraId="45DE4E3B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7C6BFF1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6268832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1F43DAD4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092EC9BD" w14:textId="77777777" w:rsidR="004551A8" w:rsidRPr="004551A8" w:rsidRDefault="004551A8">
            <w:r w:rsidRPr="004551A8">
              <w:t>TEI8_Test</w:t>
            </w:r>
          </w:p>
        </w:tc>
        <w:tc>
          <w:tcPr>
            <w:tcW w:w="934" w:type="dxa"/>
            <w:noWrap/>
            <w:hideMark/>
          </w:tcPr>
          <w:p w14:paraId="62FE1F84" w14:textId="77777777" w:rsidR="004551A8" w:rsidRPr="004551A8" w:rsidRDefault="004551A8">
            <w:r w:rsidRPr="004551A8">
              <w:t>5304</w:t>
            </w:r>
          </w:p>
        </w:tc>
        <w:tc>
          <w:tcPr>
            <w:tcW w:w="942" w:type="dxa"/>
            <w:noWrap/>
            <w:hideMark/>
          </w:tcPr>
          <w:p w14:paraId="4A0BEC3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671A49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0C50270" w14:textId="77777777" w:rsidR="004551A8" w:rsidRPr="004551A8" w:rsidRDefault="004551A8">
            <w:r w:rsidRPr="004551A8">
              <w:t>RP-241008</w:t>
            </w:r>
          </w:p>
        </w:tc>
      </w:tr>
      <w:tr w:rsidR="004551A8" w:rsidRPr="004551A8" w14:paraId="47478A6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42B0EF5" w14:textId="77777777" w:rsidR="004551A8" w:rsidRPr="004551A8" w:rsidRDefault="004551A8">
            <w:r w:rsidRPr="004551A8">
              <w:t>R5-242334</w:t>
            </w:r>
          </w:p>
        </w:tc>
        <w:tc>
          <w:tcPr>
            <w:tcW w:w="4593" w:type="dxa"/>
            <w:noWrap/>
            <w:hideMark/>
          </w:tcPr>
          <w:p w14:paraId="32E9B8D4" w14:textId="77777777" w:rsidR="004551A8" w:rsidRPr="004551A8" w:rsidRDefault="004551A8">
            <w:r w:rsidRPr="004551A8">
              <w:t>NTN-IoT: Addition of NGSO NB-IoT NTN Test Model</w:t>
            </w:r>
          </w:p>
        </w:tc>
        <w:tc>
          <w:tcPr>
            <w:tcW w:w="2265" w:type="dxa"/>
            <w:noWrap/>
            <w:hideMark/>
          </w:tcPr>
          <w:p w14:paraId="4B645F2D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64A42A1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8EFD861" w14:textId="77777777" w:rsidR="004551A8" w:rsidRPr="004551A8" w:rsidRDefault="004551A8">
            <w:r w:rsidRPr="004551A8">
              <w:t>36.523-3</w:t>
            </w:r>
          </w:p>
        </w:tc>
        <w:tc>
          <w:tcPr>
            <w:tcW w:w="914" w:type="dxa"/>
            <w:noWrap/>
            <w:hideMark/>
          </w:tcPr>
          <w:p w14:paraId="744CA5CD" w14:textId="77777777" w:rsidR="004551A8" w:rsidRPr="004551A8" w:rsidRDefault="004551A8">
            <w:r w:rsidRPr="004551A8">
              <w:t>18.3.0</w:t>
            </w:r>
          </w:p>
        </w:tc>
        <w:tc>
          <w:tcPr>
            <w:tcW w:w="4538" w:type="dxa"/>
            <w:noWrap/>
            <w:hideMark/>
          </w:tcPr>
          <w:p w14:paraId="3B819BE4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6463B63" w14:textId="77777777" w:rsidR="004551A8" w:rsidRPr="004551A8" w:rsidRDefault="004551A8">
            <w:r w:rsidRPr="004551A8">
              <w:t>4821</w:t>
            </w:r>
          </w:p>
        </w:tc>
        <w:tc>
          <w:tcPr>
            <w:tcW w:w="942" w:type="dxa"/>
            <w:noWrap/>
            <w:hideMark/>
          </w:tcPr>
          <w:p w14:paraId="7F6142B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14878B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44BB40F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768B5AB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E955AED" w14:textId="77777777" w:rsidR="004551A8" w:rsidRPr="004551A8" w:rsidRDefault="004551A8">
            <w:r w:rsidRPr="004551A8">
              <w:t>R5-242335</w:t>
            </w:r>
          </w:p>
        </w:tc>
        <w:tc>
          <w:tcPr>
            <w:tcW w:w="4593" w:type="dxa"/>
            <w:noWrap/>
            <w:hideMark/>
          </w:tcPr>
          <w:p w14:paraId="62CDF0D7" w14:textId="77777777" w:rsidR="004551A8" w:rsidRPr="004551A8" w:rsidRDefault="004551A8">
            <w:r w:rsidRPr="004551A8">
              <w:t>Routine maintenance for TS 36.523-3</w:t>
            </w:r>
          </w:p>
        </w:tc>
        <w:tc>
          <w:tcPr>
            <w:tcW w:w="2265" w:type="dxa"/>
            <w:noWrap/>
            <w:hideMark/>
          </w:tcPr>
          <w:p w14:paraId="119D5188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5B4D97A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AC10724" w14:textId="77777777" w:rsidR="004551A8" w:rsidRPr="004551A8" w:rsidRDefault="004551A8">
            <w:r w:rsidRPr="004551A8">
              <w:t>36.523-3</w:t>
            </w:r>
          </w:p>
        </w:tc>
        <w:tc>
          <w:tcPr>
            <w:tcW w:w="914" w:type="dxa"/>
            <w:noWrap/>
            <w:hideMark/>
          </w:tcPr>
          <w:p w14:paraId="6A3BBF80" w14:textId="77777777" w:rsidR="004551A8" w:rsidRPr="004551A8" w:rsidRDefault="004551A8">
            <w:r w:rsidRPr="004551A8">
              <w:t>18.3.0</w:t>
            </w:r>
          </w:p>
        </w:tc>
        <w:tc>
          <w:tcPr>
            <w:tcW w:w="4538" w:type="dxa"/>
            <w:noWrap/>
            <w:hideMark/>
          </w:tcPr>
          <w:p w14:paraId="112E8006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FF21695" w14:textId="77777777" w:rsidR="004551A8" w:rsidRPr="004551A8" w:rsidRDefault="004551A8">
            <w:r w:rsidRPr="004551A8">
              <w:t>4822</w:t>
            </w:r>
          </w:p>
        </w:tc>
        <w:tc>
          <w:tcPr>
            <w:tcW w:w="942" w:type="dxa"/>
            <w:noWrap/>
            <w:hideMark/>
          </w:tcPr>
          <w:p w14:paraId="4559390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AECC44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8322392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269D285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B245E5F" w14:textId="77777777" w:rsidR="004551A8" w:rsidRPr="004551A8" w:rsidRDefault="004551A8">
            <w:r w:rsidRPr="004551A8">
              <w:t>R5-242337</w:t>
            </w:r>
          </w:p>
        </w:tc>
        <w:tc>
          <w:tcPr>
            <w:tcW w:w="4593" w:type="dxa"/>
            <w:noWrap/>
            <w:hideMark/>
          </w:tcPr>
          <w:p w14:paraId="1D454365" w14:textId="77777777" w:rsidR="004551A8" w:rsidRPr="004551A8" w:rsidRDefault="004551A8">
            <w:r w:rsidRPr="004551A8">
              <w:t>Clarification of initial conditions and RRC/NAS signalling in clause 5.3</w:t>
            </w:r>
          </w:p>
        </w:tc>
        <w:tc>
          <w:tcPr>
            <w:tcW w:w="2265" w:type="dxa"/>
            <w:noWrap/>
            <w:hideMark/>
          </w:tcPr>
          <w:p w14:paraId="05374E37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35C04343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2BE12C6B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7871DEDB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437F7D88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0CFF9B8F" w14:textId="77777777" w:rsidR="004551A8" w:rsidRPr="004551A8" w:rsidRDefault="004551A8">
            <w:r w:rsidRPr="004551A8">
              <w:t>0344</w:t>
            </w:r>
          </w:p>
        </w:tc>
        <w:tc>
          <w:tcPr>
            <w:tcW w:w="942" w:type="dxa"/>
            <w:noWrap/>
            <w:hideMark/>
          </w:tcPr>
          <w:p w14:paraId="44FF658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4E80A0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4D55150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7B9F62F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620F62E" w14:textId="77777777" w:rsidR="004551A8" w:rsidRPr="004551A8" w:rsidRDefault="004551A8">
            <w:r w:rsidRPr="004551A8">
              <w:t>R5-242338</w:t>
            </w:r>
          </w:p>
        </w:tc>
        <w:tc>
          <w:tcPr>
            <w:tcW w:w="4593" w:type="dxa"/>
            <w:noWrap/>
            <w:hideMark/>
          </w:tcPr>
          <w:p w14:paraId="6991307B" w14:textId="77777777" w:rsidR="004551A8" w:rsidRPr="004551A8" w:rsidRDefault="004551A8">
            <w:r w:rsidRPr="004551A8">
              <w:t>Clarification of initial conditions and RRC/NAS signalling in clause 5.3A</w:t>
            </w:r>
          </w:p>
        </w:tc>
        <w:tc>
          <w:tcPr>
            <w:tcW w:w="2265" w:type="dxa"/>
            <w:noWrap/>
            <w:hideMark/>
          </w:tcPr>
          <w:p w14:paraId="01FDBC93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7E37F75D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4419B22F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28D5882C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22D5C452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7DD94A70" w14:textId="77777777" w:rsidR="004551A8" w:rsidRPr="004551A8" w:rsidRDefault="004551A8">
            <w:r w:rsidRPr="004551A8">
              <w:t>0345</w:t>
            </w:r>
          </w:p>
        </w:tc>
        <w:tc>
          <w:tcPr>
            <w:tcW w:w="942" w:type="dxa"/>
            <w:noWrap/>
            <w:hideMark/>
          </w:tcPr>
          <w:p w14:paraId="1409A3E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0E26AA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92355CD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59ED0B7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CA4F1EE" w14:textId="77777777" w:rsidR="004551A8" w:rsidRPr="004551A8" w:rsidRDefault="004551A8">
            <w:r w:rsidRPr="004551A8">
              <w:t>R5-242339</w:t>
            </w:r>
          </w:p>
        </w:tc>
        <w:tc>
          <w:tcPr>
            <w:tcW w:w="4593" w:type="dxa"/>
            <w:noWrap/>
            <w:hideMark/>
          </w:tcPr>
          <w:p w14:paraId="4EE1FA85" w14:textId="77777777" w:rsidR="004551A8" w:rsidRPr="004551A8" w:rsidRDefault="004551A8">
            <w:r w:rsidRPr="004551A8">
              <w:t>Clarification of initial conditions and RRC/NAS signalling in clause 5.3B</w:t>
            </w:r>
          </w:p>
        </w:tc>
        <w:tc>
          <w:tcPr>
            <w:tcW w:w="2265" w:type="dxa"/>
            <w:noWrap/>
            <w:hideMark/>
          </w:tcPr>
          <w:p w14:paraId="4E54AFF6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21EF3C92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71F37C76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24FAA963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3F4111CF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3E54F9AE" w14:textId="77777777" w:rsidR="004551A8" w:rsidRPr="004551A8" w:rsidRDefault="004551A8">
            <w:r w:rsidRPr="004551A8">
              <w:t>0346</w:t>
            </w:r>
          </w:p>
        </w:tc>
        <w:tc>
          <w:tcPr>
            <w:tcW w:w="942" w:type="dxa"/>
            <w:noWrap/>
            <w:hideMark/>
          </w:tcPr>
          <w:p w14:paraId="5CFB6CF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4910B8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B73861E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4C64B13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5DD6A2E" w14:textId="77777777" w:rsidR="004551A8" w:rsidRPr="004551A8" w:rsidRDefault="004551A8">
            <w:r w:rsidRPr="004551A8">
              <w:lastRenderedPageBreak/>
              <w:t>R5-242340</w:t>
            </w:r>
          </w:p>
        </w:tc>
        <w:tc>
          <w:tcPr>
            <w:tcW w:w="4593" w:type="dxa"/>
            <w:noWrap/>
            <w:hideMark/>
          </w:tcPr>
          <w:p w14:paraId="4A3F6F61" w14:textId="77777777" w:rsidR="004551A8" w:rsidRPr="004551A8" w:rsidRDefault="004551A8">
            <w:r w:rsidRPr="004551A8">
              <w:t>Clarification of initial conditions and RRC/NAS signalling in clause 5.3C</w:t>
            </w:r>
          </w:p>
        </w:tc>
        <w:tc>
          <w:tcPr>
            <w:tcW w:w="2265" w:type="dxa"/>
            <w:noWrap/>
            <w:hideMark/>
          </w:tcPr>
          <w:p w14:paraId="7EA0C210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7841DA3E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115E753C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6FC44A3F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58614FB7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283C1100" w14:textId="77777777" w:rsidR="004551A8" w:rsidRPr="004551A8" w:rsidRDefault="004551A8">
            <w:r w:rsidRPr="004551A8">
              <w:t>0347</w:t>
            </w:r>
          </w:p>
        </w:tc>
        <w:tc>
          <w:tcPr>
            <w:tcW w:w="942" w:type="dxa"/>
            <w:noWrap/>
            <w:hideMark/>
          </w:tcPr>
          <w:p w14:paraId="2364E79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1158DB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2EA2A46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39F9179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DF0945A" w14:textId="77777777" w:rsidR="004551A8" w:rsidRPr="004551A8" w:rsidRDefault="004551A8">
            <w:r w:rsidRPr="004551A8">
              <w:t>R5-242341</w:t>
            </w:r>
          </w:p>
        </w:tc>
        <w:tc>
          <w:tcPr>
            <w:tcW w:w="4593" w:type="dxa"/>
            <w:noWrap/>
            <w:hideMark/>
          </w:tcPr>
          <w:p w14:paraId="21783210" w14:textId="77777777" w:rsidR="004551A8" w:rsidRPr="004551A8" w:rsidRDefault="004551A8">
            <w:r w:rsidRPr="004551A8">
              <w:t>Clarifying the System Under Test</w:t>
            </w:r>
          </w:p>
        </w:tc>
        <w:tc>
          <w:tcPr>
            <w:tcW w:w="2265" w:type="dxa"/>
            <w:noWrap/>
            <w:hideMark/>
          </w:tcPr>
          <w:p w14:paraId="1B2562D6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044D691D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28C627F2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54F74169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2C953276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72BDA01F" w14:textId="77777777" w:rsidR="004551A8" w:rsidRPr="004551A8" w:rsidRDefault="004551A8">
            <w:r w:rsidRPr="004551A8">
              <w:t>0348</w:t>
            </w:r>
          </w:p>
        </w:tc>
        <w:tc>
          <w:tcPr>
            <w:tcW w:w="942" w:type="dxa"/>
            <w:noWrap/>
            <w:hideMark/>
          </w:tcPr>
          <w:p w14:paraId="6FB4BB7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389E94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CC62EAA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509149A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40B8C12" w14:textId="77777777" w:rsidR="004551A8" w:rsidRPr="004551A8" w:rsidRDefault="004551A8">
            <w:r w:rsidRPr="004551A8">
              <w:t>R5-242342</w:t>
            </w:r>
          </w:p>
        </w:tc>
        <w:tc>
          <w:tcPr>
            <w:tcW w:w="4593" w:type="dxa"/>
            <w:noWrap/>
            <w:hideMark/>
          </w:tcPr>
          <w:p w14:paraId="6A09648E" w14:textId="77777777" w:rsidR="004551A8" w:rsidRPr="004551A8" w:rsidRDefault="004551A8">
            <w:r w:rsidRPr="004551A8">
              <w:t>Corrections of clause 2</w:t>
            </w:r>
          </w:p>
        </w:tc>
        <w:tc>
          <w:tcPr>
            <w:tcW w:w="2265" w:type="dxa"/>
            <w:noWrap/>
            <w:hideMark/>
          </w:tcPr>
          <w:p w14:paraId="05638982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569F059C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2DA71328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7D96A511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17477E94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2CCFC1EB" w14:textId="77777777" w:rsidR="004551A8" w:rsidRPr="004551A8" w:rsidRDefault="004551A8">
            <w:r w:rsidRPr="004551A8">
              <w:t>0349</w:t>
            </w:r>
          </w:p>
        </w:tc>
        <w:tc>
          <w:tcPr>
            <w:tcW w:w="942" w:type="dxa"/>
            <w:noWrap/>
            <w:hideMark/>
          </w:tcPr>
          <w:p w14:paraId="394F192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A84E3A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71D77FF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7527A7F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0C45C18" w14:textId="77777777" w:rsidR="004551A8" w:rsidRPr="004551A8" w:rsidRDefault="004551A8">
            <w:r w:rsidRPr="004551A8">
              <w:t>R5-242343</w:t>
            </w:r>
          </w:p>
        </w:tc>
        <w:tc>
          <w:tcPr>
            <w:tcW w:w="4593" w:type="dxa"/>
            <w:noWrap/>
            <w:hideMark/>
          </w:tcPr>
          <w:p w14:paraId="380DF44A" w14:textId="77777777" w:rsidR="004551A8" w:rsidRPr="004551A8" w:rsidRDefault="004551A8">
            <w:r w:rsidRPr="004551A8">
              <w:t>Corrections of clause 5.5.2.15.2</w:t>
            </w:r>
          </w:p>
        </w:tc>
        <w:tc>
          <w:tcPr>
            <w:tcW w:w="2265" w:type="dxa"/>
            <w:noWrap/>
            <w:hideMark/>
          </w:tcPr>
          <w:p w14:paraId="0A618032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597FB250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12E89117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7F12D3A7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104EA5A2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3434E3FC" w14:textId="77777777" w:rsidR="004551A8" w:rsidRPr="004551A8" w:rsidRDefault="004551A8">
            <w:r w:rsidRPr="004551A8">
              <w:t>0350</w:t>
            </w:r>
          </w:p>
        </w:tc>
        <w:tc>
          <w:tcPr>
            <w:tcW w:w="942" w:type="dxa"/>
            <w:noWrap/>
            <w:hideMark/>
          </w:tcPr>
          <w:p w14:paraId="6C1B13D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5D5CC8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614C072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3C4A9CF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D644ED5" w14:textId="77777777" w:rsidR="004551A8" w:rsidRPr="004551A8" w:rsidRDefault="004551A8">
            <w:r w:rsidRPr="004551A8">
              <w:t>R5-242344</w:t>
            </w:r>
          </w:p>
        </w:tc>
        <w:tc>
          <w:tcPr>
            <w:tcW w:w="4593" w:type="dxa"/>
            <w:noWrap/>
            <w:hideMark/>
          </w:tcPr>
          <w:p w14:paraId="5C310497" w14:textId="77777777" w:rsidR="004551A8" w:rsidRPr="004551A8" w:rsidRDefault="004551A8">
            <w:r w:rsidRPr="004551A8">
              <w:t>Corrections of clause 5.5.2.2.2</w:t>
            </w:r>
          </w:p>
        </w:tc>
        <w:tc>
          <w:tcPr>
            <w:tcW w:w="2265" w:type="dxa"/>
            <w:noWrap/>
            <w:hideMark/>
          </w:tcPr>
          <w:p w14:paraId="5F89EC12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493258DD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2B87E676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17A0FDFC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163C5A1B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24598212" w14:textId="77777777" w:rsidR="004551A8" w:rsidRPr="004551A8" w:rsidRDefault="004551A8">
            <w:r w:rsidRPr="004551A8">
              <w:t>0351</w:t>
            </w:r>
          </w:p>
        </w:tc>
        <w:tc>
          <w:tcPr>
            <w:tcW w:w="942" w:type="dxa"/>
            <w:noWrap/>
            <w:hideMark/>
          </w:tcPr>
          <w:p w14:paraId="18DFB23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8C50BB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A5EA773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54EFB7C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573FCA2" w14:textId="77777777" w:rsidR="004551A8" w:rsidRPr="004551A8" w:rsidRDefault="004551A8">
            <w:r w:rsidRPr="004551A8">
              <w:t>R5-242345</w:t>
            </w:r>
          </w:p>
        </w:tc>
        <w:tc>
          <w:tcPr>
            <w:tcW w:w="4593" w:type="dxa"/>
            <w:noWrap/>
            <w:hideMark/>
          </w:tcPr>
          <w:p w14:paraId="1DAF8AFA" w14:textId="77777777" w:rsidR="004551A8" w:rsidRPr="004551A8" w:rsidRDefault="004551A8">
            <w:r w:rsidRPr="004551A8">
              <w:t>Corrections of clause 5.5.2.4</w:t>
            </w:r>
          </w:p>
        </w:tc>
        <w:tc>
          <w:tcPr>
            <w:tcW w:w="2265" w:type="dxa"/>
            <w:noWrap/>
            <w:hideMark/>
          </w:tcPr>
          <w:p w14:paraId="72734E2B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4C8AAE0C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7F43E7E2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6B23CE06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57A39F02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3B18000B" w14:textId="77777777" w:rsidR="004551A8" w:rsidRPr="004551A8" w:rsidRDefault="004551A8">
            <w:r w:rsidRPr="004551A8">
              <w:t>0352</w:t>
            </w:r>
          </w:p>
        </w:tc>
        <w:tc>
          <w:tcPr>
            <w:tcW w:w="942" w:type="dxa"/>
            <w:noWrap/>
            <w:hideMark/>
          </w:tcPr>
          <w:p w14:paraId="22C68A8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5BE13E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80F1043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5EF343F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B6A142E" w14:textId="77777777" w:rsidR="004551A8" w:rsidRPr="004551A8" w:rsidRDefault="004551A8">
            <w:r w:rsidRPr="004551A8">
              <w:t>R5-242346</w:t>
            </w:r>
          </w:p>
        </w:tc>
        <w:tc>
          <w:tcPr>
            <w:tcW w:w="4593" w:type="dxa"/>
            <w:noWrap/>
            <w:hideMark/>
          </w:tcPr>
          <w:p w14:paraId="7F94D5BD" w14:textId="77777777" w:rsidR="004551A8" w:rsidRPr="004551A8" w:rsidRDefault="004551A8">
            <w:r w:rsidRPr="004551A8">
              <w:t>Corrections of clause 5.5.2.5.2</w:t>
            </w:r>
          </w:p>
        </w:tc>
        <w:tc>
          <w:tcPr>
            <w:tcW w:w="2265" w:type="dxa"/>
            <w:noWrap/>
            <w:hideMark/>
          </w:tcPr>
          <w:p w14:paraId="0BD8BA3C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146D4BF8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4008171A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116B0828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5224937D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603AFBA6" w14:textId="77777777" w:rsidR="004551A8" w:rsidRPr="004551A8" w:rsidRDefault="004551A8">
            <w:r w:rsidRPr="004551A8">
              <w:t>0353</w:t>
            </w:r>
          </w:p>
        </w:tc>
        <w:tc>
          <w:tcPr>
            <w:tcW w:w="942" w:type="dxa"/>
            <w:noWrap/>
            <w:hideMark/>
          </w:tcPr>
          <w:p w14:paraId="51D4F5F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1EC8BF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AC3A73B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2A2DE72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5846501" w14:textId="77777777" w:rsidR="004551A8" w:rsidRPr="004551A8" w:rsidRDefault="004551A8">
            <w:r w:rsidRPr="004551A8">
              <w:t>R5-242347</w:t>
            </w:r>
          </w:p>
        </w:tc>
        <w:tc>
          <w:tcPr>
            <w:tcW w:w="4593" w:type="dxa"/>
            <w:noWrap/>
            <w:hideMark/>
          </w:tcPr>
          <w:p w14:paraId="3323A943" w14:textId="77777777" w:rsidR="004551A8" w:rsidRPr="004551A8" w:rsidRDefault="004551A8">
            <w:r w:rsidRPr="004551A8">
              <w:t>Corrections of clause 5.5.2.7.1</w:t>
            </w:r>
          </w:p>
        </w:tc>
        <w:tc>
          <w:tcPr>
            <w:tcW w:w="2265" w:type="dxa"/>
            <w:noWrap/>
            <w:hideMark/>
          </w:tcPr>
          <w:p w14:paraId="7A213745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67523A4A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58931C32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1EAD98E9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04CFE7F5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37025628" w14:textId="77777777" w:rsidR="004551A8" w:rsidRPr="004551A8" w:rsidRDefault="004551A8">
            <w:r w:rsidRPr="004551A8">
              <w:t>0354</w:t>
            </w:r>
          </w:p>
        </w:tc>
        <w:tc>
          <w:tcPr>
            <w:tcW w:w="942" w:type="dxa"/>
            <w:noWrap/>
            <w:hideMark/>
          </w:tcPr>
          <w:p w14:paraId="6FB0003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E04327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210D0FB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7B4AC71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E0A99D1" w14:textId="77777777" w:rsidR="004551A8" w:rsidRPr="004551A8" w:rsidRDefault="004551A8">
            <w:r w:rsidRPr="004551A8">
              <w:t>R5-242348</w:t>
            </w:r>
          </w:p>
        </w:tc>
        <w:tc>
          <w:tcPr>
            <w:tcW w:w="4593" w:type="dxa"/>
            <w:noWrap/>
            <w:hideMark/>
          </w:tcPr>
          <w:p w14:paraId="37BBB30E" w14:textId="77777777" w:rsidR="004551A8" w:rsidRPr="004551A8" w:rsidRDefault="004551A8">
            <w:r w:rsidRPr="004551A8">
              <w:t>Editorial corrections of clauses 1 and 4</w:t>
            </w:r>
          </w:p>
        </w:tc>
        <w:tc>
          <w:tcPr>
            <w:tcW w:w="2265" w:type="dxa"/>
            <w:noWrap/>
            <w:hideMark/>
          </w:tcPr>
          <w:p w14:paraId="36D0E88B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0775E8C7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516FCA52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48B19630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5FDB8694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03C6BF20" w14:textId="77777777" w:rsidR="004551A8" w:rsidRPr="004551A8" w:rsidRDefault="004551A8">
            <w:r w:rsidRPr="004551A8">
              <w:t>0355</w:t>
            </w:r>
          </w:p>
        </w:tc>
        <w:tc>
          <w:tcPr>
            <w:tcW w:w="942" w:type="dxa"/>
            <w:noWrap/>
            <w:hideMark/>
          </w:tcPr>
          <w:p w14:paraId="7A9EDC8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B801AB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C8CA961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3D930F8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C51A9D" w14:textId="77777777" w:rsidR="004551A8" w:rsidRPr="004551A8" w:rsidRDefault="004551A8">
            <w:r w:rsidRPr="004551A8">
              <w:t>R5-242349</w:t>
            </w:r>
          </w:p>
        </w:tc>
        <w:tc>
          <w:tcPr>
            <w:tcW w:w="4593" w:type="dxa"/>
            <w:noWrap/>
            <w:hideMark/>
          </w:tcPr>
          <w:p w14:paraId="6A9B0812" w14:textId="77777777" w:rsidR="004551A8" w:rsidRPr="004551A8" w:rsidRDefault="004551A8">
            <w:r w:rsidRPr="004551A8">
              <w:t>Improvement of clause 5.2</w:t>
            </w:r>
          </w:p>
        </w:tc>
        <w:tc>
          <w:tcPr>
            <w:tcW w:w="2265" w:type="dxa"/>
            <w:noWrap/>
            <w:hideMark/>
          </w:tcPr>
          <w:p w14:paraId="5891914D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63800CFD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427F33D5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24F437C4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480C1552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129AD0B2" w14:textId="77777777" w:rsidR="004551A8" w:rsidRPr="004551A8" w:rsidRDefault="004551A8">
            <w:r w:rsidRPr="004551A8">
              <w:t>0356</w:t>
            </w:r>
          </w:p>
        </w:tc>
        <w:tc>
          <w:tcPr>
            <w:tcW w:w="942" w:type="dxa"/>
            <w:noWrap/>
            <w:hideMark/>
          </w:tcPr>
          <w:p w14:paraId="5844F15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7EB64A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C824B64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4C3A7DA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DC84DFE" w14:textId="77777777" w:rsidR="004551A8" w:rsidRPr="004551A8" w:rsidRDefault="004551A8">
            <w:r w:rsidRPr="004551A8">
              <w:t>R5-242350</w:t>
            </w:r>
          </w:p>
        </w:tc>
        <w:tc>
          <w:tcPr>
            <w:tcW w:w="4593" w:type="dxa"/>
            <w:noWrap/>
            <w:hideMark/>
          </w:tcPr>
          <w:p w14:paraId="1864E4D7" w14:textId="77777777" w:rsidR="004551A8" w:rsidRPr="004551A8" w:rsidRDefault="004551A8">
            <w:r w:rsidRPr="004551A8">
              <w:t>Improvement of clause 5.4</w:t>
            </w:r>
          </w:p>
        </w:tc>
        <w:tc>
          <w:tcPr>
            <w:tcW w:w="2265" w:type="dxa"/>
            <w:noWrap/>
            <w:hideMark/>
          </w:tcPr>
          <w:p w14:paraId="71ABBE3B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64ADCB20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7A5687D4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64A5BDDC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457185DA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2F28C95F" w14:textId="77777777" w:rsidR="004551A8" w:rsidRPr="004551A8" w:rsidRDefault="004551A8">
            <w:r w:rsidRPr="004551A8">
              <w:t>0357</w:t>
            </w:r>
          </w:p>
        </w:tc>
        <w:tc>
          <w:tcPr>
            <w:tcW w:w="942" w:type="dxa"/>
            <w:noWrap/>
            <w:hideMark/>
          </w:tcPr>
          <w:p w14:paraId="4AC21EC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424576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13A7F82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7BB247B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AF48C25" w14:textId="77777777" w:rsidR="004551A8" w:rsidRPr="004551A8" w:rsidRDefault="004551A8">
            <w:r w:rsidRPr="004551A8">
              <w:t>R5-242351</w:t>
            </w:r>
          </w:p>
        </w:tc>
        <w:tc>
          <w:tcPr>
            <w:tcW w:w="4593" w:type="dxa"/>
            <w:noWrap/>
            <w:hideMark/>
          </w:tcPr>
          <w:p w14:paraId="12B16506" w14:textId="77777777" w:rsidR="004551A8" w:rsidRPr="004551A8" w:rsidRDefault="004551A8">
            <w:r w:rsidRPr="004551A8">
              <w:t>Common correction of test cases in clauses 5 and 6</w:t>
            </w:r>
          </w:p>
        </w:tc>
        <w:tc>
          <w:tcPr>
            <w:tcW w:w="2265" w:type="dxa"/>
            <w:noWrap/>
            <w:hideMark/>
          </w:tcPr>
          <w:p w14:paraId="3A7D5B24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761E4440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022D32BB" w14:textId="77777777" w:rsidR="004551A8" w:rsidRPr="004551A8" w:rsidRDefault="004551A8">
            <w:r w:rsidRPr="004551A8">
              <w:t>36.579-2</w:t>
            </w:r>
          </w:p>
        </w:tc>
        <w:tc>
          <w:tcPr>
            <w:tcW w:w="914" w:type="dxa"/>
            <w:noWrap/>
            <w:hideMark/>
          </w:tcPr>
          <w:p w14:paraId="1AFFDD91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64E3CEE7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128572D9" w14:textId="77777777" w:rsidR="004551A8" w:rsidRPr="004551A8" w:rsidRDefault="004551A8">
            <w:r w:rsidRPr="004551A8">
              <w:t>0367</w:t>
            </w:r>
          </w:p>
        </w:tc>
        <w:tc>
          <w:tcPr>
            <w:tcW w:w="942" w:type="dxa"/>
            <w:noWrap/>
            <w:hideMark/>
          </w:tcPr>
          <w:p w14:paraId="2493BD2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2CB941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6FC64C2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5F082B0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176C84C" w14:textId="77777777" w:rsidR="004551A8" w:rsidRPr="004551A8" w:rsidRDefault="004551A8">
            <w:r w:rsidRPr="004551A8">
              <w:t>R5-242352</w:t>
            </w:r>
          </w:p>
        </w:tc>
        <w:tc>
          <w:tcPr>
            <w:tcW w:w="4593" w:type="dxa"/>
            <w:noWrap/>
            <w:hideMark/>
          </w:tcPr>
          <w:p w14:paraId="44EECCB9" w14:textId="77777777" w:rsidR="004551A8" w:rsidRPr="004551A8" w:rsidRDefault="004551A8">
            <w:r w:rsidRPr="004551A8">
              <w:t>Correction of test case 6.1.1.15</w:t>
            </w:r>
          </w:p>
        </w:tc>
        <w:tc>
          <w:tcPr>
            <w:tcW w:w="2265" w:type="dxa"/>
            <w:noWrap/>
            <w:hideMark/>
          </w:tcPr>
          <w:p w14:paraId="1830A921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1DD526B7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153AF826" w14:textId="77777777" w:rsidR="004551A8" w:rsidRPr="004551A8" w:rsidRDefault="004551A8">
            <w:r w:rsidRPr="004551A8">
              <w:t>36.579-2</w:t>
            </w:r>
          </w:p>
        </w:tc>
        <w:tc>
          <w:tcPr>
            <w:tcW w:w="914" w:type="dxa"/>
            <w:noWrap/>
            <w:hideMark/>
          </w:tcPr>
          <w:p w14:paraId="124E9017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6AFA845D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27B4E4F7" w14:textId="77777777" w:rsidR="004551A8" w:rsidRPr="004551A8" w:rsidRDefault="004551A8">
            <w:r w:rsidRPr="004551A8">
              <w:t>0368</w:t>
            </w:r>
          </w:p>
        </w:tc>
        <w:tc>
          <w:tcPr>
            <w:tcW w:w="942" w:type="dxa"/>
            <w:noWrap/>
            <w:hideMark/>
          </w:tcPr>
          <w:p w14:paraId="61C090E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383B81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F3A6A2D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717E84E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7683803" w14:textId="77777777" w:rsidR="004551A8" w:rsidRPr="004551A8" w:rsidRDefault="004551A8">
            <w:r w:rsidRPr="004551A8">
              <w:t>R5-242353</w:t>
            </w:r>
          </w:p>
        </w:tc>
        <w:tc>
          <w:tcPr>
            <w:tcW w:w="4593" w:type="dxa"/>
            <w:noWrap/>
            <w:hideMark/>
          </w:tcPr>
          <w:p w14:paraId="54399DF6" w14:textId="77777777" w:rsidR="004551A8" w:rsidRPr="004551A8" w:rsidRDefault="004551A8">
            <w:r w:rsidRPr="004551A8">
              <w:t>Correction of test case 6.1.1.16</w:t>
            </w:r>
          </w:p>
        </w:tc>
        <w:tc>
          <w:tcPr>
            <w:tcW w:w="2265" w:type="dxa"/>
            <w:noWrap/>
            <w:hideMark/>
          </w:tcPr>
          <w:p w14:paraId="416DBC29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29D849E9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69984164" w14:textId="77777777" w:rsidR="004551A8" w:rsidRPr="004551A8" w:rsidRDefault="004551A8">
            <w:r w:rsidRPr="004551A8">
              <w:t>36.579-2</w:t>
            </w:r>
          </w:p>
        </w:tc>
        <w:tc>
          <w:tcPr>
            <w:tcW w:w="914" w:type="dxa"/>
            <w:noWrap/>
            <w:hideMark/>
          </w:tcPr>
          <w:p w14:paraId="111179B0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66761F0A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5C91B51F" w14:textId="77777777" w:rsidR="004551A8" w:rsidRPr="004551A8" w:rsidRDefault="004551A8">
            <w:r w:rsidRPr="004551A8">
              <w:t>0369</w:t>
            </w:r>
          </w:p>
        </w:tc>
        <w:tc>
          <w:tcPr>
            <w:tcW w:w="942" w:type="dxa"/>
            <w:noWrap/>
            <w:hideMark/>
          </w:tcPr>
          <w:p w14:paraId="5CDE551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872D2E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811E4AC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787016B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DBCA93F" w14:textId="77777777" w:rsidR="004551A8" w:rsidRPr="004551A8" w:rsidRDefault="004551A8">
            <w:r w:rsidRPr="004551A8">
              <w:lastRenderedPageBreak/>
              <w:t>R5-242354</w:t>
            </w:r>
          </w:p>
        </w:tc>
        <w:tc>
          <w:tcPr>
            <w:tcW w:w="4593" w:type="dxa"/>
            <w:noWrap/>
            <w:hideMark/>
          </w:tcPr>
          <w:p w14:paraId="69B592F3" w14:textId="77777777" w:rsidR="004551A8" w:rsidRPr="004551A8" w:rsidRDefault="004551A8">
            <w:r w:rsidRPr="004551A8">
              <w:t>Correction of test case 6.3.2</w:t>
            </w:r>
          </w:p>
        </w:tc>
        <w:tc>
          <w:tcPr>
            <w:tcW w:w="2265" w:type="dxa"/>
            <w:noWrap/>
            <w:hideMark/>
          </w:tcPr>
          <w:p w14:paraId="75D375E6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4C5F01E6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73D8AC71" w14:textId="77777777" w:rsidR="004551A8" w:rsidRPr="004551A8" w:rsidRDefault="004551A8">
            <w:r w:rsidRPr="004551A8">
              <w:t>36.579-2</w:t>
            </w:r>
          </w:p>
        </w:tc>
        <w:tc>
          <w:tcPr>
            <w:tcW w:w="914" w:type="dxa"/>
            <w:noWrap/>
            <w:hideMark/>
          </w:tcPr>
          <w:p w14:paraId="5A5C6DB9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26EA4A05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0526664E" w14:textId="77777777" w:rsidR="004551A8" w:rsidRPr="004551A8" w:rsidRDefault="004551A8">
            <w:r w:rsidRPr="004551A8">
              <w:t>0370</w:t>
            </w:r>
          </w:p>
        </w:tc>
        <w:tc>
          <w:tcPr>
            <w:tcW w:w="942" w:type="dxa"/>
            <w:noWrap/>
            <w:hideMark/>
          </w:tcPr>
          <w:p w14:paraId="2D2F729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04AC8F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00B9C18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59B2899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F235332" w14:textId="77777777" w:rsidR="004551A8" w:rsidRPr="004551A8" w:rsidRDefault="004551A8">
            <w:r w:rsidRPr="004551A8">
              <w:t>R5-242355</w:t>
            </w:r>
          </w:p>
        </w:tc>
        <w:tc>
          <w:tcPr>
            <w:tcW w:w="4593" w:type="dxa"/>
            <w:noWrap/>
            <w:hideMark/>
          </w:tcPr>
          <w:p w14:paraId="093BAFB6" w14:textId="77777777" w:rsidR="004551A8" w:rsidRPr="004551A8" w:rsidRDefault="004551A8">
            <w:r w:rsidRPr="004551A8">
              <w:t>Misc updates</w:t>
            </w:r>
          </w:p>
        </w:tc>
        <w:tc>
          <w:tcPr>
            <w:tcW w:w="2265" w:type="dxa"/>
            <w:noWrap/>
            <w:hideMark/>
          </w:tcPr>
          <w:p w14:paraId="51D0870C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47D9BE76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076C8C50" w14:textId="77777777" w:rsidR="004551A8" w:rsidRPr="004551A8" w:rsidRDefault="004551A8">
            <w:r w:rsidRPr="004551A8">
              <w:t>36.579-4</w:t>
            </w:r>
          </w:p>
        </w:tc>
        <w:tc>
          <w:tcPr>
            <w:tcW w:w="914" w:type="dxa"/>
            <w:noWrap/>
            <w:hideMark/>
          </w:tcPr>
          <w:p w14:paraId="6A4F8B90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08A9FD7D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7C6E66A5" w14:textId="77777777" w:rsidR="004551A8" w:rsidRPr="004551A8" w:rsidRDefault="004551A8">
            <w:r w:rsidRPr="004551A8">
              <w:t>0034</w:t>
            </w:r>
          </w:p>
        </w:tc>
        <w:tc>
          <w:tcPr>
            <w:tcW w:w="942" w:type="dxa"/>
            <w:noWrap/>
            <w:hideMark/>
          </w:tcPr>
          <w:p w14:paraId="3264B7A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CE6A1A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6D3E2DA" w14:textId="77777777" w:rsidR="004551A8" w:rsidRPr="004551A8" w:rsidRDefault="004551A8">
            <w:r w:rsidRPr="004551A8">
              <w:t>RP-241014</w:t>
            </w:r>
          </w:p>
        </w:tc>
      </w:tr>
      <w:tr w:rsidR="004551A8" w:rsidRPr="004551A8" w14:paraId="7214376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155D2EE" w14:textId="77777777" w:rsidR="004551A8" w:rsidRPr="004551A8" w:rsidRDefault="004551A8">
            <w:r w:rsidRPr="004551A8">
              <w:t>R5-242356</w:t>
            </w:r>
          </w:p>
        </w:tc>
        <w:tc>
          <w:tcPr>
            <w:tcW w:w="4593" w:type="dxa"/>
            <w:noWrap/>
            <w:hideMark/>
          </w:tcPr>
          <w:p w14:paraId="4489C336" w14:textId="77777777" w:rsidR="004551A8" w:rsidRPr="004551A8" w:rsidRDefault="004551A8">
            <w:r w:rsidRPr="004551A8">
              <w:t>Common correction of test cases in clause 6</w:t>
            </w:r>
          </w:p>
        </w:tc>
        <w:tc>
          <w:tcPr>
            <w:tcW w:w="2265" w:type="dxa"/>
            <w:noWrap/>
            <w:hideMark/>
          </w:tcPr>
          <w:p w14:paraId="7412C4C8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0F142884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13630D2C" w14:textId="77777777" w:rsidR="004551A8" w:rsidRPr="004551A8" w:rsidRDefault="004551A8">
            <w:r w:rsidRPr="004551A8">
              <w:t>36.579-6</w:t>
            </w:r>
          </w:p>
        </w:tc>
        <w:tc>
          <w:tcPr>
            <w:tcW w:w="914" w:type="dxa"/>
            <w:noWrap/>
            <w:hideMark/>
          </w:tcPr>
          <w:p w14:paraId="59FD13D2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5CEE3A07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3A34F71C" w14:textId="77777777" w:rsidR="004551A8" w:rsidRPr="004551A8" w:rsidRDefault="004551A8">
            <w:r w:rsidRPr="004551A8">
              <w:t>0108</w:t>
            </w:r>
          </w:p>
        </w:tc>
        <w:tc>
          <w:tcPr>
            <w:tcW w:w="942" w:type="dxa"/>
            <w:noWrap/>
            <w:hideMark/>
          </w:tcPr>
          <w:p w14:paraId="1CF8BB7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D3CE3A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3F75210" w14:textId="77777777" w:rsidR="004551A8" w:rsidRPr="004551A8" w:rsidRDefault="004551A8">
            <w:r w:rsidRPr="004551A8">
              <w:t>RP-241015</w:t>
            </w:r>
          </w:p>
        </w:tc>
      </w:tr>
      <w:tr w:rsidR="004551A8" w:rsidRPr="004551A8" w14:paraId="5AEE0A9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C9F6E7A" w14:textId="77777777" w:rsidR="004551A8" w:rsidRPr="004551A8" w:rsidRDefault="004551A8">
            <w:r w:rsidRPr="004551A8">
              <w:t>R5-242357</w:t>
            </w:r>
          </w:p>
        </w:tc>
        <w:tc>
          <w:tcPr>
            <w:tcW w:w="4593" w:type="dxa"/>
            <w:noWrap/>
            <w:hideMark/>
          </w:tcPr>
          <w:p w14:paraId="5B5DE701" w14:textId="77777777" w:rsidR="004551A8" w:rsidRPr="004551A8" w:rsidRDefault="004551A8">
            <w:r w:rsidRPr="004551A8">
              <w:t>Correction of testcase 6.3.1</w:t>
            </w:r>
          </w:p>
        </w:tc>
        <w:tc>
          <w:tcPr>
            <w:tcW w:w="2265" w:type="dxa"/>
            <w:noWrap/>
            <w:hideMark/>
          </w:tcPr>
          <w:p w14:paraId="3C740368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49B371CA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04213764" w14:textId="77777777" w:rsidR="004551A8" w:rsidRPr="004551A8" w:rsidRDefault="004551A8">
            <w:r w:rsidRPr="004551A8">
              <w:t>36.579-6</w:t>
            </w:r>
          </w:p>
        </w:tc>
        <w:tc>
          <w:tcPr>
            <w:tcW w:w="914" w:type="dxa"/>
            <w:noWrap/>
            <w:hideMark/>
          </w:tcPr>
          <w:p w14:paraId="0956A51D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5C08FC56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FC54EED" w14:textId="77777777" w:rsidR="004551A8" w:rsidRPr="004551A8" w:rsidRDefault="004551A8">
            <w:r w:rsidRPr="004551A8">
              <w:t>0109</w:t>
            </w:r>
          </w:p>
        </w:tc>
        <w:tc>
          <w:tcPr>
            <w:tcW w:w="942" w:type="dxa"/>
            <w:noWrap/>
            <w:hideMark/>
          </w:tcPr>
          <w:p w14:paraId="2F71B23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7CEB2D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FAF80D4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58FCF51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91A6C25" w14:textId="77777777" w:rsidR="004551A8" w:rsidRPr="004551A8" w:rsidRDefault="004551A8">
            <w:r w:rsidRPr="004551A8">
              <w:t>R5-242358</w:t>
            </w:r>
          </w:p>
        </w:tc>
        <w:tc>
          <w:tcPr>
            <w:tcW w:w="4593" w:type="dxa"/>
            <w:noWrap/>
            <w:hideMark/>
          </w:tcPr>
          <w:p w14:paraId="05B3C759" w14:textId="77777777" w:rsidR="004551A8" w:rsidRPr="004551A8" w:rsidRDefault="004551A8">
            <w:r w:rsidRPr="004551A8">
              <w:t>Correction of testcase 6.3.2</w:t>
            </w:r>
          </w:p>
        </w:tc>
        <w:tc>
          <w:tcPr>
            <w:tcW w:w="2265" w:type="dxa"/>
            <w:noWrap/>
            <w:hideMark/>
          </w:tcPr>
          <w:p w14:paraId="5CF35734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7E6556BB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10BD32E8" w14:textId="77777777" w:rsidR="004551A8" w:rsidRPr="004551A8" w:rsidRDefault="004551A8">
            <w:r w:rsidRPr="004551A8">
              <w:t>36.579-6</w:t>
            </w:r>
          </w:p>
        </w:tc>
        <w:tc>
          <w:tcPr>
            <w:tcW w:w="914" w:type="dxa"/>
            <w:noWrap/>
            <w:hideMark/>
          </w:tcPr>
          <w:p w14:paraId="4556A235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2799A06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BAA438A" w14:textId="77777777" w:rsidR="004551A8" w:rsidRPr="004551A8" w:rsidRDefault="004551A8">
            <w:r w:rsidRPr="004551A8">
              <w:t>0110</w:t>
            </w:r>
          </w:p>
        </w:tc>
        <w:tc>
          <w:tcPr>
            <w:tcW w:w="942" w:type="dxa"/>
            <w:noWrap/>
            <w:hideMark/>
          </w:tcPr>
          <w:p w14:paraId="5DEDD59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828784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39BBF0C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4383EC5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B545DDB" w14:textId="77777777" w:rsidR="004551A8" w:rsidRPr="004551A8" w:rsidRDefault="004551A8">
            <w:r w:rsidRPr="004551A8">
              <w:t>R5-242359</w:t>
            </w:r>
          </w:p>
        </w:tc>
        <w:tc>
          <w:tcPr>
            <w:tcW w:w="4593" w:type="dxa"/>
            <w:noWrap/>
            <w:hideMark/>
          </w:tcPr>
          <w:p w14:paraId="6EA19237" w14:textId="77777777" w:rsidR="004551A8" w:rsidRPr="004551A8" w:rsidRDefault="004551A8">
            <w:r w:rsidRPr="004551A8">
              <w:t>Common correction of test cases in clauses 5 and 6</w:t>
            </w:r>
          </w:p>
        </w:tc>
        <w:tc>
          <w:tcPr>
            <w:tcW w:w="2265" w:type="dxa"/>
            <w:noWrap/>
            <w:hideMark/>
          </w:tcPr>
          <w:p w14:paraId="47734B54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2D1DBF64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69442C0D" w14:textId="77777777" w:rsidR="004551A8" w:rsidRPr="004551A8" w:rsidRDefault="004551A8">
            <w:r w:rsidRPr="004551A8">
              <w:t>36.579-7</w:t>
            </w:r>
          </w:p>
        </w:tc>
        <w:tc>
          <w:tcPr>
            <w:tcW w:w="914" w:type="dxa"/>
            <w:noWrap/>
            <w:hideMark/>
          </w:tcPr>
          <w:p w14:paraId="775AEEEC" w14:textId="77777777" w:rsidR="004551A8" w:rsidRPr="004551A8" w:rsidRDefault="004551A8">
            <w:r w:rsidRPr="004551A8">
              <w:t>16.3.0</w:t>
            </w:r>
          </w:p>
        </w:tc>
        <w:tc>
          <w:tcPr>
            <w:tcW w:w="4538" w:type="dxa"/>
            <w:noWrap/>
            <w:hideMark/>
          </w:tcPr>
          <w:p w14:paraId="768CCBC4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12721E1C" w14:textId="77777777" w:rsidR="004551A8" w:rsidRPr="004551A8" w:rsidRDefault="004551A8">
            <w:r w:rsidRPr="004551A8">
              <w:t>0058</w:t>
            </w:r>
          </w:p>
        </w:tc>
        <w:tc>
          <w:tcPr>
            <w:tcW w:w="942" w:type="dxa"/>
            <w:noWrap/>
            <w:hideMark/>
          </w:tcPr>
          <w:p w14:paraId="3EF9CE0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0626CD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AF63CB6" w14:textId="77777777" w:rsidR="004551A8" w:rsidRPr="004551A8" w:rsidRDefault="004551A8">
            <w:r w:rsidRPr="004551A8">
              <w:t>RP-241015</w:t>
            </w:r>
          </w:p>
        </w:tc>
      </w:tr>
      <w:tr w:rsidR="004551A8" w:rsidRPr="004551A8" w14:paraId="5C70627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70E4708" w14:textId="77777777" w:rsidR="004551A8" w:rsidRPr="004551A8" w:rsidRDefault="004551A8">
            <w:r w:rsidRPr="004551A8">
              <w:t>R5-242365</w:t>
            </w:r>
          </w:p>
        </w:tc>
        <w:tc>
          <w:tcPr>
            <w:tcW w:w="4593" w:type="dxa"/>
            <w:noWrap/>
            <w:hideMark/>
          </w:tcPr>
          <w:p w14:paraId="39C7C2B1" w14:textId="77777777" w:rsidR="004551A8" w:rsidRPr="004551A8" w:rsidRDefault="004551A8">
            <w:r w:rsidRPr="004551A8">
              <w:t>Adding transmitter requirements for band n85</w:t>
            </w:r>
          </w:p>
        </w:tc>
        <w:tc>
          <w:tcPr>
            <w:tcW w:w="2265" w:type="dxa"/>
            <w:noWrap/>
            <w:hideMark/>
          </w:tcPr>
          <w:p w14:paraId="3F84D066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653BB98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F4AA15B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D1CE3F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861841E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60165E7E" w14:textId="77777777" w:rsidR="004551A8" w:rsidRPr="004551A8" w:rsidRDefault="004551A8">
            <w:r w:rsidRPr="004551A8">
              <w:t>2745</w:t>
            </w:r>
          </w:p>
        </w:tc>
        <w:tc>
          <w:tcPr>
            <w:tcW w:w="942" w:type="dxa"/>
            <w:noWrap/>
            <w:hideMark/>
          </w:tcPr>
          <w:p w14:paraId="553401A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7315E5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BFDA359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19B07CD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E7DBCCD" w14:textId="77777777" w:rsidR="004551A8" w:rsidRPr="004551A8" w:rsidRDefault="004551A8">
            <w:r w:rsidRPr="004551A8">
              <w:t>R5-242368</w:t>
            </w:r>
          </w:p>
        </w:tc>
        <w:tc>
          <w:tcPr>
            <w:tcW w:w="4593" w:type="dxa"/>
            <w:noWrap/>
            <w:hideMark/>
          </w:tcPr>
          <w:p w14:paraId="18C0FB50" w14:textId="77777777" w:rsidR="004551A8" w:rsidRPr="004551A8" w:rsidRDefault="004551A8">
            <w:r w:rsidRPr="004551A8">
              <w:t>Introduction of test channel bandwidths and test frequencies for band n106</w:t>
            </w:r>
          </w:p>
        </w:tc>
        <w:tc>
          <w:tcPr>
            <w:tcW w:w="2265" w:type="dxa"/>
            <w:noWrap/>
            <w:hideMark/>
          </w:tcPr>
          <w:p w14:paraId="3E75E2B0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4B863D5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7ED51A1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666191C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823AA02" w14:textId="77777777" w:rsidR="004551A8" w:rsidRPr="004551A8" w:rsidRDefault="004551A8">
            <w:r w:rsidRPr="004551A8">
              <w:t>NR_lic_bands_BW_R18-UEConTest</w:t>
            </w:r>
          </w:p>
        </w:tc>
        <w:tc>
          <w:tcPr>
            <w:tcW w:w="934" w:type="dxa"/>
            <w:noWrap/>
            <w:hideMark/>
          </w:tcPr>
          <w:p w14:paraId="1B3DF994" w14:textId="77777777" w:rsidR="004551A8" w:rsidRPr="004551A8" w:rsidRDefault="004551A8">
            <w:r w:rsidRPr="004551A8">
              <w:t>3120</w:t>
            </w:r>
          </w:p>
        </w:tc>
        <w:tc>
          <w:tcPr>
            <w:tcW w:w="942" w:type="dxa"/>
            <w:noWrap/>
            <w:hideMark/>
          </w:tcPr>
          <w:p w14:paraId="339C56F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FC218E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4422C76" w14:textId="77777777" w:rsidR="004551A8" w:rsidRPr="004551A8" w:rsidRDefault="004551A8">
            <w:r w:rsidRPr="004551A8">
              <w:t>RP-240987</w:t>
            </w:r>
          </w:p>
        </w:tc>
      </w:tr>
      <w:tr w:rsidR="004551A8" w:rsidRPr="004551A8" w14:paraId="6812BD6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2B21302" w14:textId="77777777" w:rsidR="004551A8" w:rsidRPr="004551A8" w:rsidRDefault="004551A8">
            <w:r w:rsidRPr="004551A8">
              <w:t>R5-242370</w:t>
            </w:r>
          </w:p>
        </w:tc>
        <w:tc>
          <w:tcPr>
            <w:tcW w:w="4593" w:type="dxa"/>
            <w:noWrap/>
            <w:hideMark/>
          </w:tcPr>
          <w:p w14:paraId="248FF178" w14:textId="77777777" w:rsidR="004551A8" w:rsidRPr="004551A8" w:rsidRDefault="004551A8">
            <w:r w:rsidRPr="004551A8">
              <w:t>Introduction of band n106 for physical layer baseline implementation capabilities</w:t>
            </w:r>
          </w:p>
        </w:tc>
        <w:tc>
          <w:tcPr>
            <w:tcW w:w="2265" w:type="dxa"/>
            <w:noWrap/>
            <w:hideMark/>
          </w:tcPr>
          <w:p w14:paraId="412F55D8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4FFD23B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D504B65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4C693DB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C70FE53" w14:textId="77777777" w:rsidR="004551A8" w:rsidRPr="004551A8" w:rsidRDefault="004551A8">
            <w:r w:rsidRPr="004551A8">
              <w:t>NR_lic_bands_BW_R18-UEConTest</w:t>
            </w:r>
          </w:p>
        </w:tc>
        <w:tc>
          <w:tcPr>
            <w:tcW w:w="934" w:type="dxa"/>
            <w:noWrap/>
            <w:hideMark/>
          </w:tcPr>
          <w:p w14:paraId="15D9B17D" w14:textId="77777777" w:rsidR="004551A8" w:rsidRPr="004551A8" w:rsidRDefault="004551A8">
            <w:r w:rsidRPr="004551A8">
              <w:t>0618</w:t>
            </w:r>
          </w:p>
        </w:tc>
        <w:tc>
          <w:tcPr>
            <w:tcW w:w="942" w:type="dxa"/>
            <w:noWrap/>
            <w:hideMark/>
          </w:tcPr>
          <w:p w14:paraId="5B7ABB4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E6FC62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11259FA" w14:textId="77777777" w:rsidR="004551A8" w:rsidRPr="004551A8" w:rsidRDefault="004551A8">
            <w:r w:rsidRPr="004551A8">
              <w:t>RP-240987</w:t>
            </w:r>
          </w:p>
        </w:tc>
      </w:tr>
      <w:tr w:rsidR="004551A8" w:rsidRPr="004551A8" w14:paraId="0A32593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1F94D12" w14:textId="77777777" w:rsidR="004551A8" w:rsidRPr="004551A8" w:rsidRDefault="004551A8">
            <w:r w:rsidRPr="004551A8">
              <w:t>R5-242371</w:t>
            </w:r>
          </w:p>
        </w:tc>
        <w:tc>
          <w:tcPr>
            <w:tcW w:w="4593" w:type="dxa"/>
            <w:noWrap/>
            <w:hideMark/>
          </w:tcPr>
          <w:p w14:paraId="440E82E8" w14:textId="77777777" w:rsidR="004551A8" w:rsidRPr="004551A8" w:rsidRDefault="004551A8">
            <w:r w:rsidRPr="004551A8">
              <w:t>Introduction of band n106 to NR band group for FR1</w:t>
            </w:r>
          </w:p>
        </w:tc>
        <w:tc>
          <w:tcPr>
            <w:tcW w:w="2265" w:type="dxa"/>
            <w:noWrap/>
            <w:hideMark/>
          </w:tcPr>
          <w:p w14:paraId="7BC0D02D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2EFF3CA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0C647CE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1BD76B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C800BE4" w14:textId="77777777" w:rsidR="004551A8" w:rsidRPr="004551A8" w:rsidRDefault="004551A8">
            <w:r w:rsidRPr="004551A8">
              <w:t>NR_lic_bands_BW_R18-UEConTest</w:t>
            </w:r>
          </w:p>
        </w:tc>
        <w:tc>
          <w:tcPr>
            <w:tcW w:w="934" w:type="dxa"/>
            <w:noWrap/>
            <w:hideMark/>
          </w:tcPr>
          <w:p w14:paraId="5755199F" w14:textId="77777777" w:rsidR="004551A8" w:rsidRPr="004551A8" w:rsidRDefault="004551A8">
            <w:r w:rsidRPr="004551A8">
              <w:t>3094</w:t>
            </w:r>
          </w:p>
        </w:tc>
        <w:tc>
          <w:tcPr>
            <w:tcW w:w="942" w:type="dxa"/>
            <w:noWrap/>
            <w:hideMark/>
          </w:tcPr>
          <w:p w14:paraId="76C4C2E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575DF1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FCB180" w14:textId="77777777" w:rsidR="004551A8" w:rsidRPr="004551A8" w:rsidRDefault="004551A8">
            <w:r w:rsidRPr="004551A8">
              <w:t>RP-240987</w:t>
            </w:r>
          </w:p>
        </w:tc>
      </w:tr>
      <w:tr w:rsidR="004551A8" w:rsidRPr="004551A8" w14:paraId="542F3EA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896358D" w14:textId="77777777" w:rsidR="004551A8" w:rsidRPr="004551A8" w:rsidRDefault="004551A8">
            <w:r w:rsidRPr="004551A8">
              <w:t>R5-242380</w:t>
            </w:r>
          </w:p>
        </w:tc>
        <w:tc>
          <w:tcPr>
            <w:tcW w:w="4593" w:type="dxa"/>
            <w:noWrap/>
            <w:hideMark/>
          </w:tcPr>
          <w:p w14:paraId="45914B7F" w14:textId="77777777" w:rsidR="004551A8" w:rsidRPr="004551A8" w:rsidRDefault="004551A8">
            <w:r w:rsidRPr="004551A8">
              <w:t>Introduction of bands n7 and n78 PC1 for physical layer baseline implementation capabilities</w:t>
            </w:r>
          </w:p>
        </w:tc>
        <w:tc>
          <w:tcPr>
            <w:tcW w:w="2265" w:type="dxa"/>
            <w:noWrap/>
            <w:hideMark/>
          </w:tcPr>
          <w:p w14:paraId="720A28D7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0ACDBAE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18871C3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3A80F5A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05C9070" w14:textId="77777777" w:rsidR="004551A8" w:rsidRPr="004551A8" w:rsidRDefault="004551A8">
            <w:r w:rsidRPr="004551A8">
              <w:t>LTE_NR_HPUE_FWVM_R18-UEConTest</w:t>
            </w:r>
          </w:p>
        </w:tc>
        <w:tc>
          <w:tcPr>
            <w:tcW w:w="934" w:type="dxa"/>
            <w:noWrap/>
            <w:hideMark/>
          </w:tcPr>
          <w:p w14:paraId="7A1DD5D3" w14:textId="77777777" w:rsidR="004551A8" w:rsidRPr="004551A8" w:rsidRDefault="004551A8">
            <w:r w:rsidRPr="004551A8">
              <w:t>0619</w:t>
            </w:r>
          </w:p>
        </w:tc>
        <w:tc>
          <w:tcPr>
            <w:tcW w:w="942" w:type="dxa"/>
            <w:noWrap/>
            <w:hideMark/>
          </w:tcPr>
          <w:p w14:paraId="65A1083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DC6463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A80399D" w14:textId="77777777" w:rsidR="004551A8" w:rsidRPr="004551A8" w:rsidRDefault="004551A8">
            <w:r w:rsidRPr="004551A8">
              <w:t>RP-240991</w:t>
            </w:r>
          </w:p>
        </w:tc>
      </w:tr>
      <w:tr w:rsidR="004551A8" w:rsidRPr="004551A8" w14:paraId="0C7E853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382BDB2" w14:textId="77777777" w:rsidR="004551A8" w:rsidRPr="004551A8" w:rsidRDefault="004551A8">
            <w:r w:rsidRPr="004551A8">
              <w:t>R5-242384</w:t>
            </w:r>
          </w:p>
        </w:tc>
        <w:tc>
          <w:tcPr>
            <w:tcW w:w="4593" w:type="dxa"/>
            <w:noWrap/>
            <w:hideMark/>
          </w:tcPr>
          <w:p w14:paraId="39B41E45" w14:textId="77777777" w:rsidR="004551A8" w:rsidRPr="004551A8" w:rsidRDefault="004551A8">
            <w:r w:rsidRPr="004551A8">
              <w:t>Addition of test frequencies for LTE Band 106</w:t>
            </w:r>
          </w:p>
        </w:tc>
        <w:tc>
          <w:tcPr>
            <w:tcW w:w="2265" w:type="dxa"/>
            <w:noWrap/>
            <w:hideMark/>
          </w:tcPr>
          <w:p w14:paraId="4DFA1748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0E5BF34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891E27B" w14:textId="77777777" w:rsidR="004551A8" w:rsidRPr="004551A8" w:rsidRDefault="004551A8">
            <w:r w:rsidRPr="004551A8">
              <w:t>36.508</w:t>
            </w:r>
          </w:p>
        </w:tc>
        <w:tc>
          <w:tcPr>
            <w:tcW w:w="914" w:type="dxa"/>
            <w:noWrap/>
            <w:hideMark/>
          </w:tcPr>
          <w:p w14:paraId="0FAA7F26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1ADC8F07" w14:textId="77777777" w:rsidR="004551A8" w:rsidRPr="004551A8" w:rsidRDefault="004551A8">
            <w:r w:rsidRPr="004551A8">
              <w:t>LTE_900MHz_US-UEConTest</w:t>
            </w:r>
          </w:p>
        </w:tc>
        <w:tc>
          <w:tcPr>
            <w:tcW w:w="934" w:type="dxa"/>
            <w:noWrap/>
            <w:hideMark/>
          </w:tcPr>
          <w:p w14:paraId="1A67B831" w14:textId="77777777" w:rsidR="004551A8" w:rsidRPr="004551A8" w:rsidRDefault="004551A8">
            <w:r w:rsidRPr="004551A8">
              <w:t>1474</w:t>
            </w:r>
          </w:p>
        </w:tc>
        <w:tc>
          <w:tcPr>
            <w:tcW w:w="942" w:type="dxa"/>
            <w:noWrap/>
            <w:hideMark/>
          </w:tcPr>
          <w:p w14:paraId="1811EF9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320574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AC040B1" w14:textId="77777777" w:rsidR="004551A8" w:rsidRPr="004551A8" w:rsidRDefault="004551A8">
            <w:r w:rsidRPr="004551A8">
              <w:t>RP-240996</w:t>
            </w:r>
          </w:p>
        </w:tc>
      </w:tr>
      <w:tr w:rsidR="004551A8" w:rsidRPr="004551A8" w14:paraId="15DB733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CCA7C2B" w14:textId="77777777" w:rsidR="004551A8" w:rsidRPr="004551A8" w:rsidRDefault="004551A8">
            <w:r w:rsidRPr="004551A8">
              <w:t>R5-242385</w:t>
            </w:r>
          </w:p>
        </w:tc>
        <w:tc>
          <w:tcPr>
            <w:tcW w:w="4593" w:type="dxa"/>
            <w:noWrap/>
            <w:hideMark/>
          </w:tcPr>
          <w:p w14:paraId="2F0A7AB5" w14:textId="77777777" w:rsidR="004551A8" w:rsidRPr="004551A8" w:rsidRDefault="004551A8">
            <w:r w:rsidRPr="004551A8">
              <w:t>Addition of signalling test frequencies for LTE Band 106 and 3 MHz channel bandwidth</w:t>
            </w:r>
          </w:p>
        </w:tc>
        <w:tc>
          <w:tcPr>
            <w:tcW w:w="2265" w:type="dxa"/>
            <w:noWrap/>
            <w:hideMark/>
          </w:tcPr>
          <w:p w14:paraId="401232B8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153082D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117CB86" w14:textId="77777777" w:rsidR="004551A8" w:rsidRPr="004551A8" w:rsidRDefault="004551A8">
            <w:r w:rsidRPr="004551A8">
              <w:t>36.508</w:t>
            </w:r>
          </w:p>
        </w:tc>
        <w:tc>
          <w:tcPr>
            <w:tcW w:w="914" w:type="dxa"/>
            <w:noWrap/>
            <w:hideMark/>
          </w:tcPr>
          <w:p w14:paraId="08E77241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3216DF4A" w14:textId="77777777" w:rsidR="004551A8" w:rsidRPr="004551A8" w:rsidRDefault="004551A8">
            <w:r w:rsidRPr="004551A8">
              <w:t>LTE_900MHz_US-UEConTest</w:t>
            </w:r>
          </w:p>
        </w:tc>
        <w:tc>
          <w:tcPr>
            <w:tcW w:w="934" w:type="dxa"/>
            <w:noWrap/>
            <w:hideMark/>
          </w:tcPr>
          <w:p w14:paraId="3280D74A" w14:textId="77777777" w:rsidR="004551A8" w:rsidRPr="004551A8" w:rsidRDefault="004551A8">
            <w:r w:rsidRPr="004551A8">
              <w:t>1475</w:t>
            </w:r>
          </w:p>
        </w:tc>
        <w:tc>
          <w:tcPr>
            <w:tcW w:w="942" w:type="dxa"/>
            <w:noWrap/>
            <w:hideMark/>
          </w:tcPr>
          <w:p w14:paraId="13CFF2F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BA8849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AF4A143" w14:textId="77777777" w:rsidR="004551A8" w:rsidRPr="004551A8" w:rsidRDefault="004551A8">
            <w:r w:rsidRPr="004551A8">
              <w:t>RP-240996</w:t>
            </w:r>
          </w:p>
        </w:tc>
      </w:tr>
      <w:tr w:rsidR="004551A8" w:rsidRPr="004551A8" w14:paraId="114D83E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EDF4452" w14:textId="77777777" w:rsidR="004551A8" w:rsidRPr="004551A8" w:rsidRDefault="004551A8">
            <w:r w:rsidRPr="004551A8">
              <w:t>R5-242386</w:t>
            </w:r>
          </w:p>
        </w:tc>
        <w:tc>
          <w:tcPr>
            <w:tcW w:w="4593" w:type="dxa"/>
            <w:noWrap/>
            <w:hideMark/>
          </w:tcPr>
          <w:p w14:paraId="764CBAA1" w14:textId="77777777" w:rsidR="004551A8" w:rsidRPr="004551A8" w:rsidRDefault="004551A8">
            <w:r w:rsidRPr="004551A8">
              <w:t>Addition of band 106 into frequency bands and channel arrangements</w:t>
            </w:r>
          </w:p>
        </w:tc>
        <w:tc>
          <w:tcPr>
            <w:tcW w:w="2265" w:type="dxa"/>
            <w:noWrap/>
            <w:hideMark/>
          </w:tcPr>
          <w:p w14:paraId="78A09F35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4508A3A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77BDB37" w14:textId="77777777" w:rsidR="004551A8" w:rsidRPr="004551A8" w:rsidRDefault="004551A8">
            <w:r w:rsidRPr="004551A8">
              <w:t>36.521-1</w:t>
            </w:r>
          </w:p>
        </w:tc>
        <w:tc>
          <w:tcPr>
            <w:tcW w:w="914" w:type="dxa"/>
            <w:noWrap/>
            <w:hideMark/>
          </w:tcPr>
          <w:p w14:paraId="6595D619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40436682" w14:textId="77777777" w:rsidR="004551A8" w:rsidRPr="004551A8" w:rsidRDefault="004551A8">
            <w:r w:rsidRPr="004551A8">
              <w:t>LTE_900MHz_US-UEConTest</w:t>
            </w:r>
          </w:p>
        </w:tc>
        <w:tc>
          <w:tcPr>
            <w:tcW w:w="934" w:type="dxa"/>
            <w:noWrap/>
            <w:hideMark/>
          </w:tcPr>
          <w:p w14:paraId="74C05281" w14:textId="77777777" w:rsidR="004551A8" w:rsidRPr="004551A8" w:rsidRDefault="004551A8">
            <w:r w:rsidRPr="004551A8">
              <w:t>5504</w:t>
            </w:r>
          </w:p>
        </w:tc>
        <w:tc>
          <w:tcPr>
            <w:tcW w:w="942" w:type="dxa"/>
            <w:noWrap/>
            <w:hideMark/>
          </w:tcPr>
          <w:p w14:paraId="112A116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5EB787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57915FF" w14:textId="77777777" w:rsidR="004551A8" w:rsidRPr="004551A8" w:rsidRDefault="004551A8">
            <w:r w:rsidRPr="004551A8">
              <w:t>RP-240996</w:t>
            </w:r>
          </w:p>
        </w:tc>
      </w:tr>
      <w:tr w:rsidR="004551A8" w:rsidRPr="004551A8" w14:paraId="5AC6149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5CAB59F" w14:textId="77777777" w:rsidR="004551A8" w:rsidRPr="004551A8" w:rsidRDefault="004551A8">
            <w:r w:rsidRPr="004551A8">
              <w:lastRenderedPageBreak/>
              <w:t>R5-242387</w:t>
            </w:r>
          </w:p>
        </w:tc>
        <w:tc>
          <w:tcPr>
            <w:tcW w:w="4593" w:type="dxa"/>
            <w:noWrap/>
            <w:hideMark/>
          </w:tcPr>
          <w:p w14:paraId="2CA67A24" w14:textId="77777777" w:rsidR="004551A8" w:rsidRPr="004551A8" w:rsidRDefault="004551A8">
            <w:r w:rsidRPr="004551A8">
              <w:t>Addition of band 106 transmitter requirements</w:t>
            </w:r>
          </w:p>
        </w:tc>
        <w:tc>
          <w:tcPr>
            <w:tcW w:w="2265" w:type="dxa"/>
            <w:noWrap/>
            <w:hideMark/>
          </w:tcPr>
          <w:p w14:paraId="09A887B4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216AC8F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8ABF3D6" w14:textId="77777777" w:rsidR="004551A8" w:rsidRPr="004551A8" w:rsidRDefault="004551A8">
            <w:r w:rsidRPr="004551A8">
              <w:t>36.521-1</w:t>
            </w:r>
          </w:p>
        </w:tc>
        <w:tc>
          <w:tcPr>
            <w:tcW w:w="914" w:type="dxa"/>
            <w:noWrap/>
            <w:hideMark/>
          </w:tcPr>
          <w:p w14:paraId="17B61F41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40D9B12B" w14:textId="77777777" w:rsidR="004551A8" w:rsidRPr="004551A8" w:rsidRDefault="004551A8">
            <w:r w:rsidRPr="004551A8">
              <w:t>LTE_900MHz_US-UEConTest</w:t>
            </w:r>
          </w:p>
        </w:tc>
        <w:tc>
          <w:tcPr>
            <w:tcW w:w="934" w:type="dxa"/>
            <w:noWrap/>
            <w:hideMark/>
          </w:tcPr>
          <w:p w14:paraId="7A6E8D11" w14:textId="77777777" w:rsidR="004551A8" w:rsidRPr="004551A8" w:rsidRDefault="004551A8">
            <w:r w:rsidRPr="004551A8">
              <w:t>5505</w:t>
            </w:r>
          </w:p>
        </w:tc>
        <w:tc>
          <w:tcPr>
            <w:tcW w:w="942" w:type="dxa"/>
            <w:noWrap/>
            <w:hideMark/>
          </w:tcPr>
          <w:p w14:paraId="7E26CC3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174804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D6A86E6" w14:textId="77777777" w:rsidR="004551A8" w:rsidRPr="004551A8" w:rsidRDefault="004551A8">
            <w:r w:rsidRPr="004551A8">
              <w:t>RP-240996</w:t>
            </w:r>
          </w:p>
        </w:tc>
      </w:tr>
      <w:tr w:rsidR="004551A8" w:rsidRPr="004551A8" w14:paraId="26FD5F0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C1112C3" w14:textId="77777777" w:rsidR="004551A8" w:rsidRPr="004551A8" w:rsidRDefault="004551A8">
            <w:r w:rsidRPr="004551A8">
              <w:t>R5-242388</w:t>
            </w:r>
          </w:p>
        </w:tc>
        <w:tc>
          <w:tcPr>
            <w:tcW w:w="4593" w:type="dxa"/>
            <w:noWrap/>
            <w:hideMark/>
          </w:tcPr>
          <w:p w14:paraId="3609B33C" w14:textId="77777777" w:rsidR="004551A8" w:rsidRPr="004551A8" w:rsidRDefault="004551A8">
            <w:r w:rsidRPr="004551A8">
              <w:t>Addition of band 106 receiver requirements</w:t>
            </w:r>
          </w:p>
        </w:tc>
        <w:tc>
          <w:tcPr>
            <w:tcW w:w="2265" w:type="dxa"/>
            <w:noWrap/>
            <w:hideMark/>
          </w:tcPr>
          <w:p w14:paraId="2D2DC9F5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50A9889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2E98809" w14:textId="77777777" w:rsidR="004551A8" w:rsidRPr="004551A8" w:rsidRDefault="004551A8">
            <w:r w:rsidRPr="004551A8">
              <w:t>36.521-1</w:t>
            </w:r>
          </w:p>
        </w:tc>
        <w:tc>
          <w:tcPr>
            <w:tcW w:w="914" w:type="dxa"/>
            <w:noWrap/>
            <w:hideMark/>
          </w:tcPr>
          <w:p w14:paraId="241474D2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3FD274EE" w14:textId="77777777" w:rsidR="004551A8" w:rsidRPr="004551A8" w:rsidRDefault="004551A8">
            <w:r w:rsidRPr="004551A8">
              <w:t>LTE_900MHz_US-UEConTest</w:t>
            </w:r>
          </w:p>
        </w:tc>
        <w:tc>
          <w:tcPr>
            <w:tcW w:w="934" w:type="dxa"/>
            <w:noWrap/>
            <w:hideMark/>
          </w:tcPr>
          <w:p w14:paraId="07DCA3BC" w14:textId="77777777" w:rsidR="004551A8" w:rsidRPr="004551A8" w:rsidRDefault="004551A8">
            <w:r w:rsidRPr="004551A8">
              <w:t>5506</w:t>
            </w:r>
          </w:p>
        </w:tc>
        <w:tc>
          <w:tcPr>
            <w:tcW w:w="942" w:type="dxa"/>
            <w:noWrap/>
            <w:hideMark/>
          </w:tcPr>
          <w:p w14:paraId="36820B8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6014F0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B4090BC" w14:textId="77777777" w:rsidR="004551A8" w:rsidRPr="004551A8" w:rsidRDefault="004551A8">
            <w:r w:rsidRPr="004551A8">
              <w:t>RP-240996</w:t>
            </w:r>
          </w:p>
        </w:tc>
      </w:tr>
      <w:tr w:rsidR="004551A8" w:rsidRPr="004551A8" w14:paraId="4F1F153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1345F25" w14:textId="77777777" w:rsidR="004551A8" w:rsidRPr="004551A8" w:rsidRDefault="004551A8">
            <w:r w:rsidRPr="004551A8">
              <w:t>R5-242389</w:t>
            </w:r>
          </w:p>
        </w:tc>
        <w:tc>
          <w:tcPr>
            <w:tcW w:w="4593" w:type="dxa"/>
            <w:noWrap/>
            <w:hideMark/>
          </w:tcPr>
          <w:p w14:paraId="3132FE16" w14:textId="77777777" w:rsidR="004551A8" w:rsidRPr="004551A8" w:rsidRDefault="004551A8">
            <w:r w:rsidRPr="004551A8">
              <w:t>Addition of test case applicability statements for band 106</w:t>
            </w:r>
          </w:p>
        </w:tc>
        <w:tc>
          <w:tcPr>
            <w:tcW w:w="2265" w:type="dxa"/>
            <w:noWrap/>
            <w:hideMark/>
          </w:tcPr>
          <w:p w14:paraId="0C4A5E33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1C0C739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4BB3003" w14:textId="77777777" w:rsidR="004551A8" w:rsidRPr="004551A8" w:rsidRDefault="004551A8">
            <w:r w:rsidRPr="004551A8">
              <w:t>36.521-2</w:t>
            </w:r>
          </w:p>
        </w:tc>
        <w:tc>
          <w:tcPr>
            <w:tcW w:w="914" w:type="dxa"/>
            <w:noWrap/>
            <w:hideMark/>
          </w:tcPr>
          <w:p w14:paraId="3C2DB9DB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413FED6F" w14:textId="77777777" w:rsidR="004551A8" w:rsidRPr="004551A8" w:rsidRDefault="004551A8">
            <w:r w:rsidRPr="004551A8">
              <w:t>LTE_900MHz_US-UEConTest</w:t>
            </w:r>
          </w:p>
        </w:tc>
        <w:tc>
          <w:tcPr>
            <w:tcW w:w="934" w:type="dxa"/>
            <w:noWrap/>
            <w:hideMark/>
          </w:tcPr>
          <w:p w14:paraId="4C84A439" w14:textId="77777777" w:rsidR="004551A8" w:rsidRPr="004551A8" w:rsidRDefault="004551A8">
            <w:r w:rsidRPr="004551A8">
              <w:t>1028</w:t>
            </w:r>
          </w:p>
        </w:tc>
        <w:tc>
          <w:tcPr>
            <w:tcW w:w="942" w:type="dxa"/>
            <w:noWrap/>
            <w:hideMark/>
          </w:tcPr>
          <w:p w14:paraId="179D03F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DACD0D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9D5EE2D" w14:textId="77777777" w:rsidR="004551A8" w:rsidRPr="004551A8" w:rsidRDefault="004551A8">
            <w:r w:rsidRPr="004551A8">
              <w:t>RP-240996</w:t>
            </w:r>
          </w:p>
        </w:tc>
      </w:tr>
      <w:tr w:rsidR="004551A8" w:rsidRPr="004551A8" w14:paraId="1C68DFC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67E4CF3" w14:textId="77777777" w:rsidR="004551A8" w:rsidRPr="004551A8" w:rsidRDefault="004551A8">
            <w:r w:rsidRPr="004551A8">
              <w:t>R5-242390</w:t>
            </w:r>
          </w:p>
        </w:tc>
        <w:tc>
          <w:tcPr>
            <w:tcW w:w="4593" w:type="dxa"/>
            <w:noWrap/>
            <w:hideMark/>
          </w:tcPr>
          <w:p w14:paraId="665B0248" w14:textId="77777777" w:rsidR="004551A8" w:rsidRPr="004551A8" w:rsidRDefault="004551A8">
            <w:r w:rsidRPr="004551A8">
              <w:t>Addition of band groups for band 106</w:t>
            </w:r>
          </w:p>
        </w:tc>
        <w:tc>
          <w:tcPr>
            <w:tcW w:w="2265" w:type="dxa"/>
            <w:noWrap/>
            <w:hideMark/>
          </w:tcPr>
          <w:p w14:paraId="4C7375AC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0476287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3FA528A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753D49A7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4B3F7D7C" w14:textId="77777777" w:rsidR="004551A8" w:rsidRPr="004551A8" w:rsidRDefault="004551A8">
            <w:r w:rsidRPr="004551A8">
              <w:t>LTE_900MHz_US-UEConTest</w:t>
            </w:r>
          </w:p>
        </w:tc>
        <w:tc>
          <w:tcPr>
            <w:tcW w:w="934" w:type="dxa"/>
            <w:noWrap/>
            <w:hideMark/>
          </w:tcPr>
          <w:p w14:paraId="5DBDD496" w14:textId="77777777" w:rsidR="004551A8" w:rsidRPr="004551A8" w:rsidRDefault="004551A8">
            <w:r w:rsidRPr="004551A8">
              <w:t>3024</w:t>
            </w:r>
          </w:p>
        </w:tc>
        <w:tc>
          <w:tcPr>
            <w:tcW w:w="942" w:type="dxa"/>
            <w:noWrap/>
            <w:hideMark/>
          </w:tcPr>
          <w:p w14:paraId="569176D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58871E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E87021C" w14:textId="77777777" w:rsidR="004551A8" w:rsidRPr="004551A8" w:rsidRDefault="004551A8">
            <w:r w:rsidRPr="004551A8">
              <w:t>RP-240996</w:t>
            </w:r>
          </w:p>
        </w:tc>
      </w:tr>
      <w:tr w:rsidR="004551A8" w:rsidRPr="004551A8" w14:paraId="7D2ECBE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5E0658" w14:textId="77777777" w:rsidR="004551A8" w:rsidRPr="004551A8" w:rsidRDefault="004551A8">
            <w:r w:rsidRPr="004551A8">
              <w:t>R5-242391</w:t>
            </w:r>
          </w:p>
        </w:tc>
        <w:tc>
          <w:tcPr>
            <w:tcW w:w="4593" w:type="dxa"/>
            <w:noWrap/>
            <w:hideMark/>
          </w:tcPr>
          <w:p w14:paraId="7826667C" w14:textId="77777777" w:rsidR="004551A8" w:rsidRPr="004551A8" w:rsidRDefault="004551A8">
            <w:r w:rsidRPr="004551A8">
              <w:t>Update to spurious emissions UE coexistence as part of introduction of LTE Band 106</w:t>
            </w:r>
          </w:p>
        </w:tc>
        <w:tc>
          <w:tcPr>
            <w:tcW w:w="2265" w:type="dxa"/>
            <w:noWrap/>
            <w:hideMark/>
          </w:tcPr>
          <w:p w14:paraId="7436A173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6EDCA31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169ECB2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7AA30D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71FBF0E" w14:textId="77777777" w:rsidR="004551A8" w:rsidRPr="004551A8" w:rsidRDefault="004551A8">
            <w:r w:rsidRPr="004551A8">
              <w:t>LTE_900MHz_US-UEConTest</w:t>
            </w:r>
          </w:p>
        </w:tc>
        <w:tc>
          <w:tcPr>
            <w:tcW w:w="934" w:type="dxa"/>
            <w:noWrap/>
            <w:hideMark/>
          </w:tcPr>
          <w:p w14:paraId="77F1631C" w14:textId="77777777" w:rsidR="004551A8" w:rsidRPr="004551A8" w:rsidRDefault="004551A8">
            <w:r w:rsidRPr="004551A8">
              <w:t>2753</w:t>
            </w:r>
          </w:p>
        </w:tc>
        <w:tc>
          <w:tcPr>
            <w:tcW w:w="942" w:type="dxa"/>
            <w:noWrap/>
            <w:hideMark/>
          </w:tcPr>
          <w:p w14:paraId="0274200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BFCC9D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BD8F4A8" w14:textId="77777777" w:rsidR="004551A8" w:rsidRPr="004551A8" w:rsidRDefault="004551A8">
            <w:r w:rsidRPr="004551A8">
              <w:t>RP-240996</w:t>
            </w:r>
          </w:p>
        </w:tc>
      </w:tr>
      <w:tr w:rsidR="004551A8" w:rsidRPr="004551A8" w14:paraId="68E37A1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751A5A8" w14:textId="77777777" w:rsidR="004551A8" w:rsidRPr="004551A8" w:rsidRDefault="004551A8">
            <w:r w:rsidRPr="004551A8">
              <w:t>R5-242392</w:t>
            </w:r>
          </w:p>
        </w:tc>
        <w:tc>
          <w:tcPr>
            <w:tcW w:w="4593" w:type="dxa"/>
            <w:noWrap/>
            <w:hideMark/>
          </w:tcPr>
          <w:p w14:paraId="624CC2D2" w14:textId="77777777" w:rsidR="004551A8" w:rsidRPr="004551A8" w:rsidRDefault="004551A8">
            <w:r w:rsidRPr="004551A8">
              <w:t>Adding less than 5 MHz BW into Bandwidth dependent parameters</w:t>
            </w:r>
          </w:p>
        </w:tc>
        <w:tc>
          <w:tcPr>
            <w:tcW w:w="2265" w:type="dxa"/>
            <w:noWrap/>
            <w:hideMark/>
          </w:tcPr>
          <w:p w14:paraId="35DAD33F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26E6F36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5137B67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5771C382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426628B2" w14:textId="77777777" w:rsidR="004551A8" w:rsidRPr="004551A8" w:rsidRDefault="004551A8">
            <w:r w:rsidRPr="004551A8">
              <w:t>LTE_900MHz_US-UEConTest</w:t>
            </w:r>
          </w:p>
        </w:tc>
        <w:tc>
          <w:tcPr>
            <w:tcW w:w="934" w:type="dxa"/>
            <w:noWrap/>
            <w:hideMark/>
          </w:tcPr>
          <w:p w14:paraId="6433FFAA" w14:textId="77777777" w:rsidR="004551A8" w:rsidRPr="004551A8" w:rsidRDefault="004551A8">
            <w:r w:rsidRPr="004551A8">
              <w:t>5305</w:t>
            </w:r>
          </w:p>
        </w:tc>
        <w:tc>
          <w:tcPr>
            <w:tcW w:w="942" w:type="dxa"/>
            <w:noWrap/>
            <w:hideMark/>
          </w:tcPr>
          <w:p w14:paraId="39E4162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E3246C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9D343F8" w14:textId="77777777" w:rsidR="004551A8" w:rsidRPr="004551A8" w:rsidRDefault="004551A8">
            <w:r w:rsidRPr="004551A8">
              <w:t>RP-240996</w:t>
            </w:r>
          </w:p>
        </w:tc>
      </w:tr>
      <w:tr w:rsidR="004551A8" w:rsidRPr="004551A8" w14:paraId="2E6F2D9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9D01EB1" w14:textId="77777777" w:rsidR="004551A8" w:rsidRPr="004551A8" w:rsidRDefault="004551A8">
            <w:r w:rsidRPr="004551A8">
              <w:t>R5-242393</w:t>
            </w:r>
          </w:p>
        </w:tc>
        <w:tc>
          <w:tcPr>
            <w:tcW w:w="4593" w:type="dxa"/>
            <w:noWrap/>
            <w:hideMark/>
          </w:tcPr>
          <w:p w14:paraId="4036780B" w14:textId="77777777" w:rsidR="004551A8" w:rsidRPr="004551A8" w:rsidRDefault="004551A8">
            <w:r w:rsidRPr="004551A8">
              <w:t>Addition of band 106 to RF Baseline Implementation Capabilities</w:t>
            </w:r>
          </w:p>
        </w:tc>
        <w:tc>
          <w:tcPr>
            <w:tcW w:w="2265" w:type="dxa"/>
            <w:noWrap/>
            <w:hideMark/>
          </w:tcPr>
          <w:p w14:paraId="04A80EB3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3E488E3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083CB3E" w14:textId="77777777" w:rsidR="004551A8" w:rsidRPr="004551A8" w:rsidRDefault="004551A8">
            <w:r w:rsidRPr="004551A8">
              <w:t>36.523-2</w:t>
            </w:r>
          </w:p>
        </w:tc>
        <w:tc>
          <w:tcPr>
            <w:tcW w:w="914" w:type="dxa"/>
            <w:noWrap/>
            <w:hideMark/>
          </w:tcPr>
          <w:p w14:paraId="5B18AA0A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5C403B64" w14:textId="77777777" w:rsidR="004551A8" w:rsidRPr="004551A8" w:rsidRDefault="004551A8">
            <w:r w:rsidRPr="004551A8">
              <w:t>LTE_900MHz_US-UEConTest</w:t>
            </w:r>
          </w:p>
        </w:tc>
        <w:tc>
          <w:tcPr>
            <w:tcW w:w="934" w:type="dxa"/>
            <w:noWrap/>
            <w:hideMark/>
          </w:tcPr>
          <w:p w14:paraId="27335700" w14:textId="77777777" w:rsidR="004551A8" w:rsidRPr="004551A8" w:rsidRDefault="004551A8">
            <w:r w:rsidRPr="004551A8">
              <w:t>1450</w:t>
            </w:r>
          </w:p>
        </w:tc>
        <w:tc>
          <w:tcPr>
            <w:tcW w:w="942" w:type="dxa"/>
            <w:noWrap/>
            <w:hideMark/>
          </w:tcPr>
          <w:p w14:paraId="779D758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EB20C9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F9ABDC6" w14:textId="77777777" w:rsidR="004551A8" w:rsidRPr="004551A8" w:rsidRDefault="004551A8">
            <w:r w:rsidRPr="004551A8">
              <w:t>RP-240996</w:t>
            </w:r>
          </w:p>
        </w:tc>
      </w:tr>
      <w:tr w:rsidR="004551A8" w:rsidRPr="004551A8" w14:paraId="40BF81F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A340F4E" w14:textId="77777777" w:rsidR="004551A8" w:rsidRPr="004551A8" w:rsidRDefault="004551A8">
            <w:r w:rsidRPr="004551A8">
              <w:t>R5-242398</w:t>
            </w:r>
          </w:p>
        </w:tc>
        <w:tc>
          <w:tcPr>
            <w:tcW w:w="4593" w:type="dxa"/>
            <w:noWrap/>
            <w:hideMark/>
          </w:tcPr>
          <w:p w14:paraId="3A3C184D" w14:textId="77777777" w:rsidR="004551A8" w:rsidRPr="004551A8" w:rsidRDefault="004551A8">
            <w:r w:rsidRPr="004551A8">
              <w:t>Correction of URI scheme in HTTP POST</w:t>
            </w:r>
          </w:p>
        </w:tc>
        <w:tc>
          <w:tcPr>
            <w:tcW w:w="2265" w:type="dxa"/>
            <w:noWrap/>
            <w:hideMark/>
          </w:tcPr>
          <w:p w14:paraId="2E7D0A48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0E002A80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376B28C6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2507F738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3DA3D72A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51824C76" w14:textId="77777777" w:rsidR="004551A8" w:rsidRPr="004551A8" w:rsidRDefault="004551A8">
            <w:r w:rsidRPr="004551A8">
              <w:t>0358</w:t>
            </w:r>
          </w:p>
        </w:tc>
        <w:tc>
          <w:tcPr>
            <w:tcW w:w="942" w:type="dxa"/>
            <w:noWrap/>
            <w:hideMark/>
          </w:tcPr>
          <w:p w14:paraId="0EBC1B6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174957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096B58B" w14:textId="77777777" w:rsidR="004551A8" w:rsidRPr="004551A8" w:rsidRDefault="004551A8">
            <w:r w:rsidRPr="004551A8">
              <w:t>RP-241015</w:t>
            </w:r>
          </w:p>
        </w:tc>
      </w:tr>
      <w:tr w:rsidR="004551A8" w:rsidRPr="004551A8" w14:paraId="1F34959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DEAC7B7" w14:textId="77777777" w:rsidR="004551A8" w:rsidRPr="004551A8" w:rsidRDefault="004551A8">
            <w:r w:rsidRPr="004551A8">
              <w:t>R5-242399</w:t>
            </w:r>
          </w:p>
        </w:tc>
        <w:tc>
          <w:tcPr>
            <w:tcW w:w="4593" w:type="dxa"/>
            <w:noWrap/>
            <w:hideMark/>
          </w:tcPr>
          <w:p w14:paraId="02FC742D" w14:textId="77777777" w:rsidR="004551A8" w:rsidRPr="004551A8" w:rsidRDefault="004551A8">
            <w:r w:rsidRPr="004551A8">
              <w:t>Routine maintenance for TS 36.579-5</w:t>
            </w:r>
          </w:p>
        </w:tc>
        <w:tc>
          <w:tcPr>
            <w:tcW w:w="2265" w:type="dxa"/>
            <w:noWrap/>
            <w:hideMark/>
          </w:tcPr>
          <w:p w14:paraId="2A019AC5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1A9B48C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2445A54" w14:textId="77777777" w:rsidR="004551A8" w:rsidRPr="004551A8" w:rsidRDefault="004551A8">
            <w:r w:rsidRPr="004551A8">
              <w:t>36.579-5</w:t>
            </w:r>
          </w:p>
        </w:tc>
        <w:tc>
          <w:tcPr>
            <w:tcW w:w="914" w:type="dxa"/>
            <w:noWrap/>
            <w:hideMark/>
          </w:tcPr>
          <w:p w14:paraId="234A2667" w14:textId="77777777" w:rsidR="004551A8" w:rsidRPr="004551A8" w:rsidRDefault="004551A8">
            <w:r w:rsidRPr="004551A8">
              <w:t>17.5.0</w:t>
            </w:r>
          </w:p>
        </w:tc>
        <w:tc>
          <w:tcPr>
            <w:tcW w:w="4538" w:type="dxa"/>
            <w:noWrap/>
            <w:hideMark/>
          </w:tcPr>
          <w:p w14:paraId="6EB007BF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72260B6B" w14:textId="77777777" w:rsidR="004551A8" w:rsidRPr="004551A8" w:rsidRDefault="004551A8">
            <w:r w:rsidRPr="004551A8">
              <w:t>0111</w:t>
            </w:r>
          </w:p>
        </w:tc>
        <w:tc>
          <w:tcPr>
            <w:tcW w:w="942" w:type="dxa"/>
            <w:noWrap/>
            <w:hideMark/>
          </w:tcPr>
          <w:p w14:paraId="3890EA6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A7D45D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2EDFDF6" w14:textId="77777777" w:rsidR="004551A8" w:rsidRPr="004551A8" w:rsidRDefault="004551A8">
            <w:r w:rsidRPr="004551A8">
              <w:t>RP-241015</w:t>
            </w:r>
          </w:p>
        </w:tc>
      </w:tr>
      <w:tr w:rsidR="004551A8" w:rsidRPr="004551A8" w14:paraId="6EE6E77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F5AB54A" w14:textId="77777777" w:rsidR="004551A8" w:rsidRPr="004551A8" w:rsidRDefault="004551A8">
            <w:r w:rsidRPr="004551A8">
              <w:t>R5-242400</w:t>
            </w:r>
          </w:p>
        </w:tc>
        <w:tc>
          <w:tcPr>
            <w:tcW w:w="4593" w:type="dxa"/>
            <w:noWrap/>
            <w:hideMark/>
          </w:tcPr>
          <w:p w14:paraId="15E9BB04" w14:textId="77777777" w:rsidR="004551A8" w:rsidRPr="004551A8" w:rsidRDefault="004551A8">
            <w:r w:rsidRPr="004551A8">
              <w:t>Corrections of clause 5.5.9.1</w:t>
            </w:r>
          </w:p>
        </w:tc>
        <w:tc>
          <w:tcPr>
            <w:tcW w:w="2265" w:type="dxa"/>
            <w:noWrap/>
            <w:hideMark/>
          </w:tcPr>
          <w:p w14:paraId="42B847D8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32A8F692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1708155C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2C28277D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1B7FC1AD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0F35C678" w14:textId="77777777" w:rsidR="004551A8" w:rsidRPr="004551A8" w:rsidRDefault="004551A8">
            <w:r w:rsidRPr="004551A8">
              <w:t>0359</w:t>
            </w:r>
          </w:p>
        </w:tc>
        <w:tc>
          <w:tcPr>
            <w:tcW w:w="942" w:type="dxa"/>
            <w:noWrap/>
            <w:hideMark/>
          </w:tcPr>
          <w:p w14:paraId="1D0B9B0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147F0B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FE9FEF6" w14:textId="77777777" w:rsidR="004551A8" w:rsidRPr="004551A8" w:rsidRDefault="004551A8">
            <w:r w:rsidRPr="004551A8">
              <w:t>RP-241015</w:t>
            </w:r>
          </w:p>
        </w:tc>
      </w:tr>
      <w:tr w:rsidR="004551A8" w:rsidRPr="004551A8" w14:paraId="599946B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B4B116F" w14:textId="77777777" w:rsidR="004551A8" w:rsidRPr="004551A8" w:rsidRDefault="004551A8">
            <w:r w:rsidRPr="004551A8">
              <w:t>R5-242401</w:t>
            </w:r>
          </w:p>
        </w:tc>
        <w:tc>
          <w:tcPr>
            <w:tcW w:w="4593" w:type="dxa"/>
            <w:noWrap/>
            <w:hideMark/>
          </w:tcPr>
          <w:p w14:paraId="79E88831" w14:textId="77777777" w:rsidR="004551A8" w:rsidRPr="004551A8" w:rsidRDefault="004551A8">
            <w:r w:rsidRPr="004551A8">
              <w:t>Add IE AppLayerIdleInactiveConfig</w:t>
            </w:r>
          </w:p>
        </w:tc>
        <w:tc>
          <w:tcPr>
            <w:tcW w:w="2265" w:type="dxa"/>
            <w:noWrap/>
            <w:hideMark/>
          </w:tcPr>
          <w:p w14:paraId="68BDBAD5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51B5611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65B3FF2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65B0F96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15D0A75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7967181F" w14:textId="77777777" w:rsidR="004551A8" w:rsidRPr="004551A8" w:rsidRDefault="004551A8">
            <w:r w:rsidRPr="004551A8">
              <w:t>3123</w:t>
            </w:r>
          </w:p>
        </w:tc>
        <w:tc>
          <w:tcPr>
            <w:tcW w:w="942" w:type="dxa"/>
            <w:noWrap/>
            <w:hideMark/>
          </w:tcPr>
          <w:p w14:paraId="0315538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431214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BD58698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44E30D1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83BB279" w14:textId="77777777" w:rsidR="004551A8" w:rsidRPr="004551A8" w:rsidRDefault="004551A8">
            <w:r w:rsidRPr="004551A8">
              <w:t>R5-242402</w:t>
            </w:r>
          </w:p>
        </w:tc>
        <w:tc>
          <w:tcPr>
            <w:tcW w:w="4593" w:type="dxa"/>
            <w:noWrap/>
            <w:hideMark/>
          </w:tcPr>
          <w:p w14:paraId="553AC8C9" w14:textId="77777777" w:rsidR="004551A8" w:rsidRPr="004551A8" w:rsidRDefault="004551A8">
            <w:r w:rsidRPr="004551A8">
              <w:t>Add IE EUTRA-MultiBandInfoListAerial</w:t>
            </w:r>
          </w:p>
        </w:tc>
        <w:tc>
          <w:tcPr>
            <w:tcW w:w="2265" w:type="dxa"/>
            <w:noWrap/>
            <w:hideMark/>
          </w:tcPr>
          <w:p w14:paraId="4B35B863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66EF80F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D342748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4D39F9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59D502B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5F19814C" w14:textId="77777777" w:rsidR="004551A8" w:rsidRPr="004551A8" w:rsidRDefault="004551A8">
            <w:r w:rsidRPr="004551A8">
              <w:t>3124</w:t>
            </w:r>
          </w:p>
        </w:tc>
        <w:tc>
          <w:tcPr>
            <w:tcW w:w="942" w:type="dxa"/>
            <w:noWrap/>
            <w:hideMark/>
          </w:tcPr>
          <w:p w14:paraId="70822E3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D345D4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CEC6B73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562827F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57B18EE" w14:textId="77777777" w:rsidR="004551A8" w:rsidRPr="004551A8" w:rsidRDefault="004551A8">
            <w:r w:rsidRPr="004551A8">
              <w:t>R5-242405</w:t>
            </w:r>
          </w:p>
        </w:tc>
        <w:tc>
          <w:tcPr>
            <w:tcW w:w="4593" w:type="dxa"/>
            <w:noWrap/>
            <w:hideMark/>
          </w:tcPr>
          <w:p w14:paraId="6E7844EA" w14:textId="77777777" w:rsidR="004551A8" w:rsidRPr="004551A8" w:rsidRDefault="004551A8">
            <w:r w:rsidRPr="004551A8">
              <w:t>Add IE MBS-NonServingInfoList</w:t>
            </w:r>
          </w:p>
        </w:tc>
        <w:tc>
          <w:tcPr>
            <w:tcW w:w="2265" w:type="dxa"/>
            <w:noWrap/>
            <w:hideMark/>
          </w:tcPr>
          <w:p w14:paraId="16F8B8C6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5ED54FD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864784B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0167ADE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186B2BD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2783A4E6" w14:textId="77777777" w:rsidR="004551A8" w:rsidRPr="004551A8" w:rsidRDefault="004551A8">
            <w:r w:rsidRPr="004551A8">
              <w:t>3125</w:t>
            </w:r>
          </w:p>
        </w:tc>
        <w:tc>
          <w:tcPr>
            <w:tcW w:w="942" w:type="dxa"/>
            <w:noWrap/>
            <w:hideMark/>
          </w:tcPr>
          <w:p w14:paraId="0059DF4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2D7C8E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B430BC9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202EF4A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D92A9AA" w14:textId="77777777" w:rsidR="004551A8" w:rsidRPr="004551A8" w:rsidRDefault="004551A8">
            <w:r w:rsidRPr="004551A8">
              <w:t>R5-242406</w:t>
            </w:r>
          </w:p>
        </w:tc>
        <w:tc>
          <w:tcPr>
            <w:tcW w:w="4593" w:type="dxa"/>
            <w:noWrap/>
            <w:hideMark/>
          </w:tcPr>
          <w:p w14:paraId="5E83C4A9" w14:textId="77777777" w:rsidR="004551A8" w:rsidRPr="004551A8" w:rsidRDefault="004551A8">
            <w:r w:rsidRPr="004551A8">
              <w:t>Add IE MBS-SessionInfoListMulticast</w:t>
            </w:r>
          </w:p>
        </w:tc>
        <w:tc>
          <w:tcPr>
            <w:tcW w:w="2265" w:type="dxa"/>
            <w:noWrap/>
            <w:hideMark/>
          </w:tcPr>
          <w:p w14:paraId="001C6270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5BF90A6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C10CF3B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BEB136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45431C1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5D05A30F" w14:textId="77777777" w:rsidR="004551A8" w:rsidRPr="004551A8" w:rsidRDefault="004551A8">
            <w:r w:rsidRPr="004551A8">
              <w:t>3126</w:t>
            </w:r>
          </w:p>
        </w:tc>
        <w:tc>
          <w:tcPr>
            <w:tcW w:w="942" w:type="dxa"/>
            <w:noWrap/>
            <w:hideMark/>
          </w:tcPr>
          <w:p w14:paraId="3C4D70A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1E7C0B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2D7E9BE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6CF1134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46C2785" w14:textId="77777777" w:rsidR="004551A8" w:rsidRPr="004551A8" w:rsidRDefault="004551A8">
            <w:r w:rsidRPr="004551A8">
              <w:lastRenderedPageBreak/>
              <w:t>R5-242407</w:t>
            </w:r>
          </w:p>
        </w:tc>
        <w:tc>
          <w:tcPr>
            <w:tcW w:w="4593" w:type="dxa"/>
            <w:noWrap/>
            <w:hideMark/>
          </w:tcPr>
          <w:p w14:paraId="04350165" w14:textId="77777777" w:rsidR="004551A8" w:rsidRPr="004551A8" w:rsidRDefault="004551A8">
            <w:r w:rsidRPr="004551A8">
              <w:t>Add IE AerialParameters</w:t>
            </w:r>
          </w:p>
        </w:tc>
        <w:tc>
          <w:tcPr>
            <w:tcW w:w="2265" w:type="dxa"/>
            <w:noWrap/>
            <w:hideMark/>
          </w:tcPr>
          <w:p w14:paraId="00833EA3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4606968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5C8C1E9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01C3CDE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FBFE579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0FD32DC7" w14:textId="77777777" w:rsidR="004551A8" w:rsidRPr="004551A8" w:rsidRDefault="004551A8">
            <w:r w:rsidRPr="004551A8">
              <w:t>3127</w:t>
            </w:r>
          </w:p>
        </w:tc>
        <w:tc>
          <w:tcPr>
            <w:tcW w:w="942" w:type="dxa"/>
            <w:noWrap/>
            <w:hideMark/>
          </w:tcPr>
          <w:p w14:paraId="338FD51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FEF2DE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5C18AA8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6E91A41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77DE9ED" w14:textId="77777777" w:rsidR="004551A8" w:rsidRPr="004551A8" w:rsidRDefault="004551A8">
            <w:r w:rsidRPr="004551A8">
              <w:t>R5-242408</w:t>
            </w:r>
          </w:p>
        </w:tc>
        <w:tc>
          <w:tcPr>
            <w:tcW w:w="4593" w:type="dxa"/>
            <w:noWrap/>
            <w:hideMark/>
          </w:tcPr>
          <w:p w14:paraId="3484269B" w14:textId="77777777" w:rsidR="004551A8" w:rsidRPr="004551A8" w:rsidRDefault="004551A8">
            <w:r w:rsidRPr="004551A8">
              <w:t>Add IE DL-PRS-MeasurementWithRxFH-RRC-Connected</w:t>
            </w:r>
          </w:p>
        </w:tc>
        <w:tc>
          <w:tcPr>
            <w:tcW w:w="2265" w:type="dxa"/>
            <w:noWrap/>
            <w:hideMark/>
          </w:tcPr>
          <w:p w14:paraId="4CC9C560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73A5CF2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0854B2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49A6088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1A30BE7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670C4800" w14:textId="77777777" w:rsidR="004551A8" w:rsidRPr="004551A8" w:rsidRDefault="004551A8">
            <w:r w:rsidRPr="004551A8">
              <w:t>3128</w:t>
            </w:r>
          </w:p>
        </w:tc>
        <w:tc>
          <w:tcPr>
            <w:tcW w:w="942" w:type="dxa"/>
            <w:noWrap/>
            <w:hideMark/>
          </w:tcPr>
          <w:p w14:paraId="5D3312D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B66F4E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7CD6B14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0E20716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4513802" w14:textId="77777777" w:rsidR="004551A8" w:rsidRPr="004551A8" w:rsidRDefault="004551A8">
            <w:r w:rsidRPr="004551A8">
              <w:t>R5-242409</w:t>
            </w:r>
          </w:p>
        </w:tc>
        <w:tc>
          <w:tcPr>
            <w:tcW w:w="4593" w:type="dxa"/>
            <w:noWrap/>
            <w:hideMark/>
          </w:tcPr>
          <w:p w14:paraId="1ADE9858" w14:textId="77777777" w:rsidR="004551A8" w:rsidRPr="004551A8" w:rsidRDefault="004551A8">
            <w:r w:rsidRPr="004551A8">
              <w:t>Add IE ERedCapParameters</w:t>
            </w:r>
          </w:p>
        </w:tc>
        <w:tc>
          <w:tcPr>
            <w:tcW w:w="2265" w:type="dxa"/>
            <w:noWrap/>
            <w:hideMark/>
          </w:tcPr>
          <w:p w14:paraId="688725DB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23C4441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75C22F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FA7610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341850F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439A698A" w14:textId="77777777" w:rsidR="004551A8" w:rsidRPr="004551A8" w:rsidRDefault="004551A8">
            <w:r w:rsidRPr="004551A8">
              <w:t>3129</w:t>
            </w:r>
          </w:p>
        </w:tc>
        <w:tc>
          <w:tcPr>
            <w:tcW w:w="942" w:type="dxa"/>
            <w:noWrap/>
            <w:hideMark/>
          </w:tcPr>
          <w:p w14:paraId="15CFABD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B00801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D3DFD05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392613D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DAC1674" w14:textId="77777777" w:rsidR="004551A8" w:rsidRPr="004551A8" w:rsidRDefault="004551A8">
            <w:r w:rsidRPr="004551A8">
              <w:t>R5-242410</w:t>
            </w:r>
          </w:p>
        </w:tc>
        <w:tc>
          <w:tcPr>
            <w:tcW w:w="4593" w:type="dxa"/>
            <w:noWrap/>
            <w:hideMark/>
          </w:tcPr>
          <w:p w14:paraId="1DE607EE" w14:textId="77777777" w:rsidR="004551A8" w:rsidRPr="004551A8" w:rsidRDefault="004551A8">
            <w:r w:rsidRPr="004551A8">
              <w:t>Add IE NCR-Parameters</w:t>
            </w:r>
          </w:p>
        </w:tc>
        <w:tc>
          <w:tcPr>
            <w:tcW w:w="2265" w:type="dxa"/>
            <w:noWrap/>
            <w:hideMark/>
          </w:tcPr>
          <w:p w14:paraId="1CCAFA3F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31EF12F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B82E0E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3CBA72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6D760DF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1FAC3A95" w14:textId="77777777" w:rsidR="004551A8" w:rsidRPr="004551A8" w:rsidRDefault="004551A8">
            <w:r w:rsidRPr="004551A8">
              <w:t>3130</w:t>
            </w:r>
          </w:p>
        </w:tc>
        <w:tc>
          <w:tcPr>
            <w:tcW w:w="942" w:type="dxa"/>
            <w:noWrap/>
            <w:hideMark/>
          </w:tcPr>
          <w:p w14:paraId="2D502B5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79C625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751EA9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20A37E6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4D3B570" w14:textId="77777777" w:rsidR="004551A8" w:rsidRPr="004551A8" w:rsidRDefault="004551A8">
            <w:r w:rsidRPr="004551A8">
              <w:t>R5-242413</w:t>
            </w:r>
          </w:p>
        </w:tc>
        <w:tc>
          <w:tcPr>
            <w:tcW w:w="4593" w:type="dxa"/>
            <w:noWrap/>
            <w:hideMark/>
          </w:tcPr>
          <w:p w14:paraId="48E4421C" w14:textId="77777777" w:rsidR="004551A8" w:rsidRPr="004551A8" w:rsidRDefault="004551A8">
            <w:r w:rsidRPr="004551A8">
              <w:t>Update IE SharedSpectrumChAccessParamsPerBand</w:t>
            </w:r>
          </w:p>
        </w:tc>
        <w:tc>
          <w:tcPr>
            <w:tcW w:w="2265" w:type="dxa"/>
            <w:noWrap/>
            <w:hideMark/>
          </w:tcPr>
          <w:p w14:paraId="77C8FD64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74ADE1A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DB5EAE1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57008A4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AC5F679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278D65A3" w14:textId="77777777" w:rsidR="004551A8" w:rsidRPr="004551A8" w:rsidRDefault="004551A8">
            <w:r w:rsidRPr="004551A8">
              <w:t>3133</w:t>
            </w:r>
          </w:p>
        </w:tc>
        <w:tc>
          <w:tcPr>
            <w:tcW w:w="942" w:type="dxa"/>
            <w:noWrap/>
            <w:hideMark/>
          </w:tcPr>
          <w:p w14:paraId="7680E45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9C504C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654DCB3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4B81C1F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B359BF9" w14:textId="77777777" w:rsidR="004551A8" w:rsidRPr="004551A8" w:rsidRDefault="004551A8">
            <w:r w:rsidRPr="004551A8">
              <w:t>R5-242414</w:t>
            </w:r>
          </w:p>
        </w:tc>
        <w:tc>
          <w:tcPr>
            <w:tcW w:w="4593" w:type="dxa"/>
            <w:noWrap/>
            <w:hideMark/>
          </w:tcPr>
          <w:p w14:paraId="12AD75C7" w14:textId="77777777" w:rsidR="004551A8" w:rsidRPr="004551A8" w:rsidRDefault="004551A8">
            <w:r w:rsidRPr="004551A8">
              <w:t>Add IE SharedSpectrumChAccessParamsSidelinkPerBand</w:t>
            </w:r>
          </w:p>
        </w:tc>
        <w:tc>
          <w:tcPr>
            <w:tcW w:w="2265" w:type="dxa"/>
            <w:noWrap/>
            <w:hideMark/>
          </w:tcPr>
          <w:p w14:paraId="238C105D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4F5C74A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8F5408E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63BA5F6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FEAC7C2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6CFE5968" w14:textId="77777777" w:rsidR="004551A8" w:rsidRPr="004551A8" w:rsidRDefault="004551A8">
            <w:r w:rsidRPr="004551A8">
              <w:t>3134</w:t>
            </w:r>
          </w:p>
        </w:tc>
        <w:tc>
          <w:tcPr>
            <w:tcW w:w="942" w:type="dxa"/>
            <w:noWrap/>
            <w:hideMark/>
          </w:tcPr>
          <w:p w14:paraId="74B8D56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1DFBC8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F50D82B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3E71F61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BFADA20" w14:textId="77777777" w:rsidR="004551A8" w:rsidRPr="004551A8" w:rsidRDefault="004551A8">
            <w:r w:rsidRPr="004551A8">
              <w:t>R5-242415</w:t>
            </w:r>
          </w:p>
        </w:tc>
        <w:tc>
          <w:tcPr>
            <w:tcW w:w="4593" w:type="dxa"/>
            <w:noWrap/>
            <w:hideMark/>
          </w:tcPr>
          <w:p w14:paraId="718EDCB5" w14:textId="77777777" w:rsidR="004551A8" w:rsidRPr="004551A8" w:rsidRDefault="004551A8">
            <w:r w:rsidRPr="004551A8">
              <w:t>Add IE SupportedAggBandwidth</w:t>
            </w:r>
          </w:p>
        </w:tc>
        <w:tc>
          <w:tcPr>
            <w:tcW w:w="2265" w:type="dxa"/>
            <w:noWrap/>
            <w:hideMark/>
          </w:tcPr>
          <w:p w14:paraId="10B5F8DA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301888A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83F571E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70FDFBA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AAD1D9F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E564DAE" w14:textId="77777777" w:rsidR="004551A8" w:rsidRPr="004551A8" w:rsidRDefault="004551A8">
            <w:r w:rsidRPr="004551A8">
              <w:t>3135</w:t>
            </w:r>
          </w:p>
        </w:tc>
        <w:tc>
          <w:tcPr>
            <w:tcW w:w="942" w:type="dxa"/>
            <w:noWrap/>
            <w:hideMark/>
          </w:tcPr>
          <w:p w14:paraId="0FEEDBC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972841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9431B10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3E8935C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4FA18C2" w14:textId="77777777" w:rsidR="004551A8" w:rsidRPr="004551A8" w:rsidRDefault="004551A8">
            <w:r w:rsidRPr="004551A8">
              <w:t>R5-242416</w:t>
            </w:r>
          </w:p>
        </w:tc>
        <w:tc>
          <w:tcPr>
            <w:tcW w:w="4593" w:type="dxa"/>
            <w:noWrap/>
            <w:hideMark/>
          </w:tcPr>
          <w:p w14:paraId="7994ACDB" w14:textId="77777777" w:rsidR="004551A8" w:rsidRPr="004551A8" w:rsidRDefault="004551A8">
            <w:r w:rsidRPr="004551A8">
              <w:t>Editorial correction to the wrong citation of rel-15 RRM cases</w:t>
            </w:r>
          </w:p>
        </w:tc>
        <w:tc>
          <w:tcPr>
            <w:tcW w:w="2265" w:type="dxa"/>
            <w:noWrap/>
            <w:hideMark/>
          </w:tcPr>
          <w:p w14:paraId="57B83A5A" w14:textId="77777777" w:rsidR="004551A8" w:rsidRPr="004551A8" w:rsidRDefault="004551A8">
            <w:r w:rsidRPr="004551A8">
              <w:t>Mediatek India Technology Pvt.</w:t>
            </w:r>
          </w:p>
        </w:tc>
        <w:tc>
          <w:tcPr>
            <w:tcW w:w="923" w:type="dxa"/>
            <w:noWrap/>
            <w:hideMark/>
          </w:tcPr>
          <w:p w14:paraId="51A3850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932704D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6F0AF3E4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123B5B55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A2B75C4" w14:textId="77777777" w:rsidR="004551A8" w:rsidRPr="004551A8" w:rsidRDefault="004551A8">
            <w:r w:rsidRPr="004551A8">
              <w:t>3025</w:t>
            </w:r>
          </w:p>
        </w:tc>
        <w:tc>
          <w:tcPr>
            <w:tcW w:w="942" w:type="dxa"/>
            <w:noWrap/>
            <w:hideMark/>
          </w:tcPr>
          <w:p w14:paraId="4051A84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7B1C85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A5EB66D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28F7493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0E03C3A" w14:textId="77777777" w:rsidR="004551A8" w:rsidRPr="004551A8" w:rsidRDefault="004551A8">
            <w:r w:rsidRPr="004551A8">
              <w:t>R5-242417</w:t>
            </w:r>
          </w:p>
        </w:tc>
        <w:tc>
          <w:tcPr>
            <w:tcW w:w="4593" w:type="dxa"/>
            <w:noWrap/>
            <w:hideMark/>
          </w:tcPr>
          <w:p w14:paraId="2573545D" w14:textId="77777777" w:rsidR="004551A8" w:rsidRPr="004551A8" w:rsidRDefault="004551A8">
            <w:r w:rsidRPr="004551A8">
              <w:t>Editorial correction to the wrong message content of NTN RA cases</w:t>
            </w:r>
          </w:p>
        </w:tc>
        <w:tc>
          <w:tcPr>
            <w:tcW w:w="2265" w:type="dxa"/>
            <w:noWrap/>
            <w:hideMark/>
          </w:tcPr>
          <w:p w14:paraId="54783EB6" w14:textId="77777777" w:rsidR="004551A8" w:rsidRPr="004551A8" w:rsidRDefault="004551A8">
            <w:r w:rsidRPr="004551A8">
              <w:t>Mediatek India Technology Pvt.</w:t>
            </w:r>
          </w:p>
        </w:tc>
        <w:tc>
          <w:tcPr>
            <w:tcW w:w="923" w:type="dxa"/>
            <w:noWrap/>
            <w:hideMark/>
          </w:tcPr>
          <w:p w14:paraId="240ABE8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B3C4F42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63B9675F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5ABFA3E4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04FF4FC0" w14:textId="77777777" w:rsidR="004551A8" w:rsidRPr="004551A8" w:rsidRDefault="004551A8">
            <w:r w:rsidRPr="004551A8">
              <w:t>3026</w:t>
            </w:r>
          </w:p>
        </w:tc>
        <w:tc>
          <w:tcPr>
            <w:tcW w:w="942" w:type="dxa"/>
            <w:noWrap/>
            <w:hideMark/>
          </w:tcPr>
          <w:p w14:paraId="51A33E2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E937FD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B9BF447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697A3A0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1BFD151" w14:textId="77777777" w:rsidR="004551A8" w:rsidRPr="004551A8" w:rsidRDefault="004551A8">
            <w:r w:rsidRPr="004551A8">
              <w:t>R5-242418</w:t>
            </w:r>
          </w:p>
        </w:tc>
        <w:tc>
          <w:tcPr>
            <w:tcW w:w="4593" w:type="dxa"/>
            <w:noWrap/>
            <w:hideMark/>
          </w:tcPr>
          <w:p w14:paraId="26CDD536" w14:textId="77777777" w:rsidR="004551A8" w:rsidRPr="004551A8" w:rsidRDefault="004551A8">
            <w:r w:rsidRPr="004551A8">
              <w:t>Addition of Editors note for 8.2.1.1.1</w:t>
            </w:r>
          </w:p>
        </w:tc>
        <w:tc>
          <w:tcPr>
            <w:tcW w:w="2265" w:type="dxa"/>
            <w:noWrap/>
            <w:hideMark/>
          </w:tcPr>
          <w:p w14:paraId="417948B7" w14:textId="77777777" w:rsidR="004551A8" w:rsidRPr="004551A8" w:rsidRDefault="004551A8">
            <w:r w:rsidRPr="004551A8">
              <w:t>Mediatek India Technology Pvt., Qualcomm Inc.</w:t>
            </w:r>
          </w:p>
        </w:tc>
        <w:tc>
          <w:tcPr>
            <w:tcW w:w="923" w:type="dxa"/>
            <w:noWrap/>
            <w:hideMark/>
          </w:tcPr>
          <w:p w14:paraId="64E774F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E7FE5F4" w14:textId="77777777" w:rsidR="004551A8" w:rsidRPr="004551A8" w:rsidRDefault="004551A8">
            <w:r w:rsidRPr="004551A8">
              <w:t>36.521-4</w:t>
            </w:r>
          </w:p>
        </w:tc>
        <w:tc>
          <w:tcPr>
            <w:tcW w:w="914" w:type="dxa"/>
            <w:noWrap/>
            <w:hideMark/>
          </w:tcPr>
          <w:p w14:paraId="2BA58587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08005540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0FD33D7D" w14:textId="77777777" w:rsidR="004551A8" w:rsidRPr="004551A8" w:rsidRDefault="004551A8">
            <w:r w:rsidRPr="004551A8">
              <w:t>0019</w:t>
            </w:r>
          </w:p>
        </w:tc>
        <w:tc>
          <w:tcPr>
            <w:tcW w:w="942" w:type="dxa"/>
            <w:noWrap/>
            <w:hideMark/>
          </w:tcPr>
          <w:p w14:paraId="35EA919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2E03C0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F6AA649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4D3695D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110101C" w14:textId="77777777" w:rsidR="004551A8" w:rsidRPr="004551A8" w:rsidRDefault="004551A8">
            <w:r w:rsidRPr="004551A8">
              <w:t>R5-242419</w:t>
            </w:r>
          </w:p>
        </w:tc>
        <w:tc>
          <w:tcPr>
            <w:tcW w:w="4593" w:type="dxa"/>
            <w:noWrap/>
            <w:hideMark/>
          </w:tcPr>
          <w:p w14:paraId="3046AA2F" w14:textId="77777777" w:rsidR="004551A8" w:rsidRPr="004551A8" w:rsidRDefault="004551A8">
            <w:r w:rsidRPr="004551A8">
              <w:t>Addition of Test configuration for satellite access</w:t>
            </w:r>
          </w:p>
        </w:tc>
        <w:tc>
          <w:tcPr>
            <w:tcW w:w="2265" w:type="dxa"/>
            <w:noWrap/>
            <w:hideMark/>
          </w:tcPr>
          <w:p w14:paraId="21FBA6C4" w14:textId="77777777" w:rsidR="004551A8" w:rsidRPr="004551A8" w:rsidRDefault="004551A8">
            <w:r w:rsidRPr="004551A8">
              <w:t>Mediatek India Technology Pvt., CMCC</w:t>
            </w:r>
          </w:p>
        </w:tc>
        <w:tc>
          <w:tcPr>
            <w:tcW w:w="923" w:type="dxa"/>
            <w:noWrap/>
            <w:hideMark/>
          </w:tcPr>
          <w:p w14:paraId="4E3970F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CAE88D3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1EC3ADC4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53EE0AFF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6E28CDD2" w14:textId="77777777" w:rsidR="004551A8" w:rsidRPr="004551A8" w:rsidRDefault="004551A8">
            <w:r w:rsidRPr="004551A8">
              <w:t>3027</w:t>
            </w:r>
          </w:p>
        </w:tc>
        <w:tc>
          <w:tcPr>
            <w:tcW w:w="942" w:type="dxa"/>
            <w:noWrap/>
            <w:hideMark/>
          </w:tcPr>
          <w:p w14:paraId="2E6CF4C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4F7BAD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EC741DD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65194C7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2207D01" w14:textId="77777777" w:rsidR="004551A8" w:rsidRPr="004551A8" w:rsidRDefault="004551A8">
            <w:r w:rsidRPr="004551A8">
              <w:t>R5-242420</w:t>
            </w:r>
          </w:p>
        </w:tc>
        <w:tc>
          <w:tcPr>
            <w:tcW w:w="4593" w:type="dxa"/>
            <w:noWrap/>
            <w:hideMark/>
          </w:tcPr>
          <w:p w14:paraId="736865E7" w14:textId="77777777" w:rsidR="004551A8" w:rsidRPr="004551A8" w:rsidRDefault="004551A8">
            <w:r w:rsidRPr="004551A8">
              <w:t>Addition of Antenna configuration for satellite access</w:t>
            </w:r>
          </w:p>
        </w:tc>
        <w:tc>
          <w:tcPr>
            <w:tcW w:w="2265" w:type="dxa"/>
            <w:noWrap/>
            <w:hideMark/>
          </w:tcPr>
          <w:p w14:paraId="071A4742" w14:textId="77777777" w:rsidR="004551A8" w:rsidRPr="004551A8" w:rsidRDefault="004551A8">
            <w:r w:rsidRPr="004551A8">
              <w:t>Mediatek India Technology Pvt., CMCC</w:t>
            </w:r>
          </w:p>
        </w:tc>
        <w:tc>
          <w:tcPr>
            <w:tcW w:w="923" w:type="dxa"/>
            <w:noWrap/>
            <w:hideMark/>
          </w:tcPr>
          <w:p w14:paraId="162C57A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E2BE070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344DEDB3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2CA4AAAB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44343644" w14:textId="77777777" w:rsidR="004551A8" w:rsidRPr="004551A8" w:rsidRDefault="004551A8">
            <w:r w:rsidRPr="004551A8">
              <w:t>3028</w:t>
            </w:r>
          </w:p>
        </w:tc>
        <w:tc>
          <w:tcPr>
            <w:tcW w:w="942" w:type="dxa"/>
            <w:noWrap/>
            <w:hideMark/>
          </w:tcPr>
          <w:p w14:paraId="2212A7D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0BECF5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324C7FE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66CFA88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69842EF" w14:textId="77777777" w:rsidR="004551A8" w:rsidRPr="004551A8" w:rsidRDefault="004551A8">
            <w:r w:rsidRPr="004551A8">
              <w:t>R5-242421</w:t>
            </w:r>
          </w:p>
        </w:tc>
        <w:tc>
          <w:tcPr>
            <w:tcW w:w="4593" w:type="dxa"/>
            <w:noWrap/>
            <w:hideMark/>
          </w:tcPr>
          <w:p w14:paraId="6A4C9766" w14:textId="77777777" w:rsidR="004551A8" w:rsidRPr="004551A8" w:rsidRDefault="004551A8">
            <w:r w:rsidRPr="004551A8">
              <w:t>Editorial correction to the RMC of 8.12.1.1.2</w:t>
            </w:r>
          </w:p>
        </w:tc>
        <w:tc>
          <w:tcPr>
            <w:tcW w:w="2265" w:type="dxa"/>
            <w:noWrap/>
            <w:hideMark/>
          </w:tcPr>
          <w:p w14:paraId="17591653" w14:textId="77777777" w:rsidR="004551A8" w:rsidRPr="004551A8" w:rsidRDefault="004551A8">
            <w:r w:rsidRPr="004551A8">
              <w:t>Mediatek India Technology Pvt.</w:t>
            </w:r>
          </w:p>
        </w:tc>
        <w:tc>
          <w:tcPr>
            <w:tcW w:w="923" w:type="dxa"/>
            <w:noWrap/>
            <w:hideMark/>
          </w:tcPr>
          <w:p w14:paraId="4FBA21B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2ABCF08" w14:textId="77777777" w:rsidR="004551A8" w:rsidRPr="004551A8" w:rsidRDefault="004551A8">
            <w:r w:rsidRPr="004551A8">
              <w:t>36.521-1</w:t>
            </w:r>
          </w:p>
        </w:tc>
        <w:tc>
          <w:tcPr>
            <w:tcW w:w="914" w:type="dxa"/>
            <w:noWrap/>
            <w:hideMark/>
          </w:tcPr>
          <w:p w14:paraId="04323B2E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1614FBF3" w14:textId="77777777" w:rsidR="004551A8" w:rsidRPr="004551A8" w:rsidRDefault="004551A8">
            <w:r w:rsidRPr="004551A8">
              <w:t>TEI13_Test</w:t>
            </w:r>
          </w:p>
        </w:tc>
        <w:tc>
          <w:tcPr>
            <w:tcW w:w="934" w:type="dxa"/>
            <w:noWrap/>
            <w:hideMark/>
          </w:tcPr>
          <w:p w14:paraId="3E126182" w14:textId="77777777" w:rsidR="004551A8" w:rsidRPr="004551A8" w:rsidRDefault="004551A8">
            <w:r w:rsidRPr="004551A8">
              <w:t>5507</w:t>
            </w:r>
          </w:p>
        </w:tc>
        <w:tc>
          <w:tcPr>
            <w:tcW w:w="942" w:type="dxa"/>
            <w:noWrap/>
            <w:hideMark/>
          </w:tcPr>
          <w:p w14:paraId="623395F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00CE11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9254B89" w14:textId="77777777" w:rsidR="004551A8" w:rsidRPr="004551A8" w:rsidRDefault="004551A8">
            <w:r w:rsidRPr="004551A8">
              <w:t>RP-241013</w:t>
            </w:r>
          </w:p>
        </w:tc>
      </w:tr>
      <w:tr w:rsidR="004551A8" w:rsidRPr="004551A8" w14:paraId="7A9B605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78204A3" w14:textId="77777777" w:rsidR="004551A8" w:rsidRPr="004551A8" w:rsidRDefault="004551A8">
            <w:r w:rsidRPr="004551A8">
              <w:lastRenderedPageBreak/>
              <w:t>R5-242424</w:t>
            </w:r>
          </w:p>
        </w:tc>
        <w:tc>
          <w:tcPr>
            <w:tcW w:w="4593" w:type="dxa"/>
            <w:noWrap/>
            <w:hideMark/>
          </w:tcPr>
          <w:p w14:paraId="61F8ABC4" w14:textId="77777777" w:rsidR="004551A8" w:rsidRPr="004551A8" w:rsidRDefault="004551A8">
            <w:r w:rsidRPr="004551A8">
              <w:t>Update TT for NB-IoT NTN timing accuracy test cases</w:t>
            </w:r>
          </w:p>
        </w:tc>
        <w:tc>
          <w:tcPr>
            <w:tcW w:w="2265" w:type="dxa"/>
            <w:noWrap/>
            <w:hideMark/>
          </w:tcPr>
          <w:p w14:paraId="1BE27425" w14:textId="77777777" w:rsidR="004551A8" w:rsidRPr="004551A8" w:rsidRDefault="004551A8">
            <w:r w:rsidRPr="004551A8">
              <w:t>MediaTek Beijing Inc.</w:t>
            </w:r>
          </w:p>
        </w:tc>
        <w:tc>
          <w:tcPr>
            <w:tcW w:w="923" w:type="dxa"/>
            <w:noWrap/>
            <w:hideMark/>
          </w:tcPr>
          <w:p w14:paraId="598E5F2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5E5E982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203C07DB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3A06180D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16D58D1B" w14:textId="77777777" w:rsidR="004551A8" w:rsidRPr="004551A8" w:rsidRDefault="004551A8">
            <w:r w:rsidRPr="004551A8">
              <w:t>3030</w:t>
            </w:r>
          </w:p>
        </w:tc>
        <w:tc>
          <w:tcPr>
            <w:tcW w:w="942" w:type="dxa"/>
            <w:noWrap/>
            <w:hideMark/>
          </w:tcPr>
          <w:p w14:paraId="19930B3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923197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2950988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61FA244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5CB39A7" w14:textId="77777777" w:rsidR="004551A8" w:rsidRPr="004551A8" w:rsidRDefault="004551A8">
            <w:r w:rsidRPr="004551A8">
              <w:t>R5-242426</w:t>
            </w:r>
          </w:p>
        </w:tc>
        <w:tc>
          <w:tcPr>
            <w:tcW w:w="4593" w:type="dxa"/>
            <w:noWrap/>
            <w:hideMark/>
          </w:tcPr>
          <w:p w14:paraId="506F8BEA" w14:textId="77777777" w:rsidR="004551A8" w:rsidRPr="004551A8" w:rsidRDefault="004551A8">
            <w:r w:rsidRPr="004551A8">
              <w:t>Update TT analysis for NB-IoT NTN timing accuracy test cases</w:t>
            </w:r>
          </w:p>
        </w:tc>
        <w:tc>
          <w:tcPr>
            <w:tcW w:w="2265" w:type="dxa"/>
            <w:noWrap/>
            <w:hideMark/>
          </w:tcPr>
          <w:p w14:paraId="62577E73" w14:textId="77777777" w:rsidR="004551A8" w:rsidRPr="004551A8" w:rsidRDefault="004551A8">
            <w:r w:rsidRPr="004551A8">
              <w:t>MediaTek Beijing Inc.</w:t>
            </w:r>
          </w:p>
        </w:tc>
        <w:tc>
          <w:tcPr>
            <w:tcW w:w="923" w:type="dxa"/>
            <w:noWrap/>
            <w:hideMark/>
          </w:tcPr>
          <w:p w14:paraId="519AF7F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1269D2F" w14:textId="77777777" w:rsidR="004551A8" w:rsidRPr="004551A8" w:rsidRDefault="004551A8">
            <w:r w:rsidRPr="004551A8">
              <w:t>36.903</w:t>
            </w:r>
          </w:p>
        </w:tc>
        <w:tc>
          <w:tcPr>
            <w:tcW w:w="914" w:type="dxa"/>
            <w:noWrap/>
            <w:hideMark/>
          </w:tcPr>
          <w:p w14:paraId="0168FC9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3AF6255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6A5C2E2B" w14:textId="77777777" w:rsidR="004551A8" w:rsidRPr="004551A8" w:rsidRDefault="004551A8">
            <w:r w:rsidRPr="004551A8">
              <w:t>0462</w:t>
            </w:r>
          </w:p>
        </w:tc>
        <w:tc>
          <w:tcPr>
            <w:tcW w:w="942" w:type="dxa"/>
            <w:noWrap/>
            <w:hideMark/>
          </w:tcPr>
          <w:p w14:paraId="6D64246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5D5D12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6C656BB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405500B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44F1B59" w14:textId="77777777" w:rsidR="004551A8" w:rsidRPr="004551A8" w:rsidRDefault="004551A8">
            <w:r w:rsidRPr="004551A8">
              <w:t>R5-242429</w:t>
            </w:r>
          </w:p>
        </w:tc>
        <w:tc>
          <w:tcPr>
            <w:tcW w:w="4593" w:type="dxa"/>
            <w:noWrap/>
            <w:hideMark/>
          </w:tcPr>
          <w:p w14:paraId="79D917D2" w14:textId="77777777" w:rsidR="004551A8" w:rsidRPr="004551A8" w:rsidRDefault="004551A8">
            <w:r w:rsidRPr="004551A8">
              <w:t>Update of test case 6.5F.3.3 and 6.5F.2.4.2</w:t>
            </w:r>
          </w:p>
        </w:tc>
        <w:tc>
          <w:tcPr>
            <w:tcW w:w="2265" w:type="dxa"/>
            <w:noWrap/>
            <w:hideMark/>
          </w:tcPr>
          <w:p w14:paraId="1873C21C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2BEA788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D1E8A0A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77A287E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144CD29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377F7DBB" w14:textId="77777777" w:rsidR="004551A8" w:rsidRPr="004551A8" w:rsidRDefault="004551A8">
            <w:r w:rsidRPr="004551A8">
              <w:t>0884</w:t>
            </w:r>
          </w:p>
        </w:tc>
        <w:tc>
          <w:tcPr>
            <w:tcW w:w="942" w:type="dxa"/>
            <w:noWrap/>
            <w:hideMark/>
          </w:tcPr>
          <w:p w14:paraId="31072EA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B9472B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902827F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6E681FE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808C692" w14:textId="77777777" w:rsidR="004551A8" w:rsidRPr="004551A8" w:rsidRDefault="004551A8">
            <w:r w:rsidRPr="004551A8">
              <w:t>R5-242434</w:t>
            </w:r>
          </w:p>
        </w:tc>
        <w:tc>
          <w:tcPr>
            <w:tcW w:w="4593" w:type="dxa"/>
            <w:noWrap/>
            <w:hideMark/>
          </w:tcPr>
          <w:p w14:paraId="23B685F7" w14:textId="77777777" w:rsidR="004551A8" w:rsidRPr="004551A8" w:rsidRDefault="004551A8">
            <w:r w:rsidRPr="004551A8">
              <w:t>Fix the release information for a NR CA PC2 band configuration</w:t>
            </w:r>
          </w:p>
        </w:tc>
        <w:tc>
          <w:tcPr>
            <w:tcW w:w="2265" w:type="dxa"/>
            <w:noWrap/>
            <w:hideMark/>
          </w:tcPr>
          <w:p w14:paraId="2C3E0DAD" w14:textId="77777777" w:rsidR="004551A8" w:rsidRPr="004551A8" w:rsidRDefault="004551A8">
            <w:r w:rsidRPr="004551A8">
              <w:t>Verizon</w:t>
            </w:r>
          </w:p>
        </w:tc>
        <w:tc>
          <w:tcPr>
            <w:tcW w:w="923" w:type="dxa"/>
            <w:noWrap/>
            <w:hideMark/>
          </w:tcPr>
          <w:p w14:paraId="639F817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9375181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5A3EAB7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143BEFB" w14:textId="77777777" w:rsidR="004551A8" w:rsidRPr="004551A8" w:rsidRDefault="004551A8">
            <w:r w:rsidRPr="004551A8">
              <w:t>NR_UE_PC2_R17_CADC_SUL_xBDL_yBUL-UEConTest</w:t>
            </w:r>
          </w:p>
        </w:tc>
        <w:tc>
          <w:tcPr>
            <w:tcW w:w="934" w:type="dxa"/>
            <w:noWrap/>
            <w:hideMark/>
          </w:tcPr>
          <w:p w14:paraId="0F026E1D" w14:textId="77777777" w:rsidR="004551A8" w:rsidRPr="004551A8" w:rsidRDefault="004551A8">
            <w:r w:rsidRPr="004551A8">
              <w:t>0620</w:t>
            </w:r>
          </w:p>
        </w:tc>
        <w:tc>
          <w:tcPr>
            <w:tcW w:w="942" w:type="dxa"/>
            <w:noWrap/>
            <w:hideMark/>
          </w:tcPr>
          <w:p w14:paraId="6B471A9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1D3D45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6860484" w14:textId="77777777" w:rsidR="004551A8" w:rsidRPr="004551A8" w:rsidRDefault="004551A8">
            <w:r w:rsidRPr="004551A8">
              <w:t>RP-240961</w:t>
            </w:r>
          </w:p>
        </w:tc>
      </w:tr>
      <w:tr w:rsidR="004551A8" w:rsidRPr="004551A8" w14:paraId="7D4BC2F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B9CECF6" w14:textId="77777777" w:rsidR="004551A8" w:rsidRPr="004551A8" w:rsidRDefault="004551A8">
            <w:r w:rsidRPr="004551A8">
              <w:t>R5-242435</w:t>
            </w:r>
          </w:p>
        </w:tc>
        <w:tc>
          <w:tcPr>
            <w:tcW w:w="4593" w:type="dxa"/>
            <w:noWrap/>
            <w:hideMark/>
          </w:tcPr>
          <w:p w14:paraId="3E3B5F93" w14:textId="77777777" w:rsidR="004551A8" w:rsidRPr="004551A8" w:rsidRDefault="004551A8">
            <w:r w:rsidRPr="004551A8">
              <w:t>Update reference sensitivity test cases for ENDC band configurations with PC2 UL</w:t>
            </w:r>
          </w:p>
        </w:tc>
        <w:tc>
          <w:tcPr>
            <w:tcW w:w="2265" w:type="dxa"/>
            <w:noWrap/>
            <w:hideMark/>
          </w:tcPr>
          <w:p w14:paraId="06CE6BD0" w14:textId="77777777" w:rsidR="004551A8" w:rsidRPr="004551A8" w:rsidRDefault="004551A8">
            <w:r w:rsidRPr="004551A8">
              <w:t>Verizon</w:t>
            </w:r>
          </w:p>
        </w:tc>
        <w:tc>
          <w:tcPr>
            <w:tcW w:w="923" w:type="dxa"/>
            <w:noWrap/>
            <w:hideMark/>
          </w:tcPr>
          <w:p w14:paraId="380AC32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FECCE84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0ABB454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D5E0F95" w14:textId="77777777" w:rsidR="004551A8" w:rsidRPr="004551A8" w:rsidRDefault="004551A8">
            <w:r w:rsidRPr="004551A8">
              <w:t>ENDC_PC2_R17_xLTE_yNR-UEConTest</w:t>
            </w:r>
          </w:p>
        </w:tc>
        <w:tc>
          <w:tcPr>
            <w:tcW w:w="934" w:type="dxa"/>
            <w:noWrap/>
            <w:hideMark/>
          </w:tcPr>
          <w:p w14:paraId="2C88AFF5" w14:textId="77777777" w:rsidR="004551A8" w:rsidRPr="004551A8" w:rsidRDefault="004551A8">
            <w:r w:rsidRPr="004551A8">
              <w:t>0885</w:t>
            </w:r>
          </w:p>
        </w:tc>
        <w:tc>
          <w:tcPr>
            <w:tcW w:w="942" w:type="dxa"/>
            <w:noWrap/>
            <w:hideMark/>
          </w:tcPr>
          <w:p w14:paraId="12D301E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3FCC1B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2A0C8FF" w14:textId="77777777" w:rsidR="004551A8" w:rsidRPr="004551A8" w:rsidRDefault="004551A8">
            <w:r w:rsidRPr="004551A8">
              <w:t>RP-240962</w:t>
            </w:r>
          </w:p>
        </w:tc>
      </w:tr>
      <w:tr w:rsidR="004551A8" w:rsidRPr="004551A8" w14:paraId="25B480D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E835FE3" w14:textId="77777777" w:rsidR="004551A8" w:rsidRPr="004551A8" w:rsidRDefault="004551A8">
            <w:r w:rsidRPr="004551A8">
              <w:t>R5-242439</w:t>
            </w:r>
          </w:p>
        </w:tc>
        <w:tc>
          <w:tcPr>
            <w:tcW w:w="4593" w:type="dxa"/>
            <w:noWrap/>
            <w:hideMark/>
          </w:tcPr>
          <w:p w14:paraId="71025F81" w14:textId="77777777" w:rsidR="004551A8" w:rsidRPr="004551A8" w:rsidRDefault="004551A8">
            <w:r w:rsidRPr="004551A8">
              <w:t>TT analysis for FR1 CQI reporting test cases with inter-cell interference</w:t>
            </w:r>
          </w:p>
        </w:tc>
        <w:tc>
          <w:tcPr>
            <w:tcW w:w="2265" w:type="dxa"/>
            <w:noWrap/>
            <w:hideMark/>
          </w:tcPr>
          <w:p w14:paraId="0316C21E" w14:textId="77777777" w:rsidR="004551A8" w:rsidRPr="004551A8" w:rsidRDefault="004551A8">
            <w:r w:rsidRPr="004551A8">
              <w:t>China Telecom, Qualcomm</w:t>
            </w:r>
          </w:p>
        </w:tc>
        <w:tc>
          <w:tcPr>
            <w:tcW w:w="923" w:type="dxa"/>
            <w:noWrap/>
            <w:hideMark/>
          </w:tcPr>
          <w:p w14:paraId="1B219BE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3664D00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36A4DB4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D7E2529" w14:textId="77777777" w:rsidR="004551A8" w:rsidRPr="004551A8" w:rsidRDefault="004551A8">
            <w:r w:rsidRPr="004551A8">
              <w:t>NR_demod_enh2-UEConTest</w:t>
            </w:r>
          </w:p>
        </w:tc>
        <w:tc>
          <w:tcPr>
            <w:tcW w:w="934" w:type="dxa"/>
            <w:noWrap/>
            <w:hideMark/>
          </w:tcPr>
          <w:p w14:paraId="1B649054" w14:textId="77777777" w:rsidR="004551A8" w:rsidRPr="004551A8" w:rsidRDefault="004551A8">
            <w:r w:rsidRPr="004551A8">
              <w:t>0730</w:t>
            </w:r>
          </w:p>
        </w:tc>
        <w:tc>
          <w:tcPr>
            <w:tcW w:w="942" w:type="dxa"/>
            <w:noWrap/>
            <w:hideMark/>
          </w:tcPr>
          <w:p w14:paraId="7C01B8D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91DC1A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59B6668" w14:textId="77777777" w:rsidR="004551A8" w:rsidRPr="004551A8" w:rsidRDefault="004551A8">
            <w:r w:rsidRPr="004551A8">
              <w:t>RP-240965</w:t>
            </w:r>
          </w:p>
        </w:tc>
      </w:tr>
      <w:tr w:rsidR="004551A8" w:rsidRPr="004551A8" w14:paraId="2742DE4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8BFA8E0" w14:textId="77777777" w:rsidR="004551A8" w:rsidRPr="004551A8" w:rsidRDefault="004551A8">
            <w:r w:rsidRPr="004551A8">
              <w:t>R5-242443</w:t>
            </w:r>
          </w:p>
        </w:tc>
        <w:tc>
          <w:tcPr>
            <w:tcW w:w="4593" w:type="dxa"/>
            <w:noWrap/>
            <w:hideMark/>
          </w:tcPr>
          <w:p w14:paraId="0BBE5B04" w14:textId="77777777" w:rsidR="004551A8" w:rsidRPr="004551A8" w:rsidRDefault="004551A8">
            <w:r w:rsidRPr="004551A8">
              <w:t>Correction of test applicability rule for CQI reporting test cases with inter-cell interference</w:t>
            </w:r>
          </w:p>
        </w:tc>
        <w:tc>
          <w:tcPr>
            <w:tcW w:w="2265" w:type="dxa"/>
            <w:noWrap/>
            <w:hideMark/>
          </w:tcPr>
          <w:p w14:paraId="20B6606D" w14:textId="77777777" w:rsidR="004551A8" w:rsidRPr="004551A8" w:rsidRDefault="004551A8">
            <w:r w:rsidRPr="004551A8">
              <w:t>China Telecom</w:t>
            </w:r>
          </w:p>
        </w:tc>
        <w:tc>
          <w:tcPr>
            <w:tcW w:w="923" w:type="dxa"/>
            <w:noWrap/>
            <w:hideMark/>
          </w:tcPr>
          <w:p w14:paraId="0F9E036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F4422E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249BC36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6A49825" w14:textId="77777777" w:rsidR="004551A8" w:rsidRPr="004551A8" w:rsidRDefault="004551A8">
            <w:r w:rsidRPr="004551A8">
              <w:t>NR_demod_enh2-UEConTest</w:t>
            </w:r>
          </w:p>
        </w:tc>
        <w:tc>
          <w:tcPr>
            <w:tcW w:w="934" w:type="dxa"/>
            <w:noWrap/>
            <w:hideMark/>
          </w:tcPr>
          <w:p w14:paraId="736D86B9" w14:textId="77777777" w:rsidR="004551A8" w:rsidRPr="004551A8" w:rsidRDefault="004551A8">
            <w:r w:rsidRPr="004551A8">
              <w:t>0408</w:t>
            </w:r>
          </w:p>
        </w:tc>
        <w:tc>
          <w:tcPr>
            <w:tcW w:w="942" w:type="dxa"/>
            <w:noWrap/>
            <w:hideMark/>
          </w:tcPr>
          <w:p w14:paraId="4BD66BC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BF0B16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BD220D8" w14:textId="77777777" w:rsidR="004551A8" w:rsidRPr="004551A8" w:rsidRDefault="004551A8">
            <w:r w:rsidRPr="004551A8">
              <w:t>RP-240965</w:t>
            </w:r>
          </w:p>
        </w:tc>
      </w:tr>
      <w:tr w:rsidR="004551A8" w:rsidRPr="004551A8" w14:paraId="355B1BD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B571606" w14:textId="77777777" w:rsidR="004551A8" w:rsidRPr="004551A8" w:rsidRDefault="004551A8">
            <w:r w:rsidRPr="004551A8">
              <w:t>R5-242449</w:t>
            </w:r>
          </w:p>
        </w:tc>
        <w:tc>
          <w:tcPr>
            <w:tcW w:w="4593" w:type="dxa"/>
            <w:noWrap/>
            <w:hideMark/>
          </w:tcPr>
          <w:p w14:paraId="66F4CD27" w14:textId="77777777" w:rsidR="004551A8" w:rsidRPr="004551A8" w:rsidRDefault="004551A8">
            <w:r w:rsidRPr="004551A8">
              <w:t>Update for additional ENDC band configuration</w:t>
            </w:r>
          </w:p>
        </w:tc>
        <w:tc>
          <w:tcPr>
            <w:tcW w:w="2265" w:type="dxa"/>
            <w:noWrap/>
            <w:hideMark/>
          </w:tcPr>
          <w:p w14:paraId="586F3D5D" w14:textId="77777777" w:rsidR="004551A8" w:rsidRPr="004551A8" w:rsidRDefault="004551A8">
            <w:r w:rsidRPr="004551A8">
              <w:t>Verizon Spain</w:t>
            </w:r>
          </w:p>
        </w:tc>
        <w:tc>
          <w:tcPr>
            <w:tcW w:w="923" w:type="dxa"/>
            <w:noWrap/>
            <w:hideMark/>
          </w:tcPr>
          <w:p w14:paraId="3E91FDB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1BF22A9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1CA1645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69256BC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7165CEF" w14:textId="77777777" w:rsidR="004551A8" w:rsidRPr="004551A8" w:rsidRDefault="004551A8">
            <w:r w:rsidRPr="004551A8">
              <w:t>0621</w:t>
            </w:r>
          </w:p>
        </w:tc>
        <w:tc>
          <w:tcPr>
            <w:tcW w:w="942" w:type="dxa"/>
            <w:noWrap/>
            <w:hideMark/>
          </w:tcPr>
          <w:p w14:paraId="5FF839B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0CB8CE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BE96F2F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6482683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346EE2E" w14:textId="77777777" w:rsidR="004551A8" w:rsidRPr="004551A8" w:rsidRDefault="004551A8">
            <w:r w:rsidRPr="004551A8">
              <w:t>R5-242450</w:t>
            </w:r>
          </w:p>
        </w:tc>
        <w:tc>
          <w:tcPr>
            <w:tcW w:w="4593" w:type="dxa"/>
            <w:noWrap/>
            <w:hideMark/>
          </w:tcPr>
          <w:p w14:paraId="532C189A" w14:textId="77777777" w:rsidR="004551A8" w:rsidRPr="004551A8" w:rsidRDefault="004551A8">
            <w:r w:rsidRPr="004551A8">
              <w:t>Update for additional ENDC band configurations</w:t>
            </w:r>
          </w:p>
        </w:tc>
        <w:tc>
          <w:tcPr>
            <w:tcW w:w="2265" w:type="dxa"/>
            <w:noWrap/>
            <w:hideMark/>
          </w:tcPr>
          <w:p w14:paraId="5DB8A722" w14:textId="77777777" w:rsidR="004551A8" w:rsidRPr="004551A8" w:rsidRDefault="004551A8">
            <w:r w:rsidRPr="004551A8">
              <w:t>Verizon Spain</w:t>
            </w:r>
          </w:p>
        </w:tc>
        <w:tc>
          <w:tcPr>
            <w:tcW w:w="923" w:type="dxa"/>
            <w:noWrap/>
            <w:hideMark/>
          </w:tcPr>
          <w:p w14:paraId="0FF0B65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0910705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76C7209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03AD9B0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7CBE06AE" w14:textId="77777777" w:rsidR="004551A8" w:rsidRPr="004551A8" w:rsidRDefault="004551A8">
            <w:r w:rsidRPr="004551A8">
              <w:t>3136</w:t>
            </w:r>
          </w:p>
        </w:tc>
        <w:tc>
          <w:tcPr>
            <w:tcW w:w="942" w:type="dxa"/>
            <w:noWrap/>
            <w:hideMark/>
          </w:tcPr>
          <w:p w14:paraId="211347E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BBB661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F47E754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5BC8E9D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9E5ED7C" w14:textId="77777777" w:rsidR="004551A8" w:rsidRPr="004551A8" w:rsidRDefault="004551A8">
            <w:r w:rsidRPr="004551A8">
              <w:t>R5-242451</w:t>
            </w:r>
          </w:p>
        </w:tc>
        <w:tc>
          <w:tcPr>
            <w:tcW w:w="4593" w:type="dxa"/>
            <w:noWrap/>
            <w:hideMark/>
          </w:tcPr>
          <w:p w14:paraId="04D49B85" w14:textId="77777777" w:rsidR="004551A8" w:rsidRPr="004551A8" w:rsidRDefault="004551A8">
            <w:r w:rsidRPr="004551A8">
              <w:t>Update for additional ENDC band configurations</w:t>
            </w:r>
          </w:p>
        </w:tc>
        <w:tc>
          <w:tcPr>
            <w:tcW w:w="2265" w:type="dxa"/>
            <w:noWrap/>
            <w:hideMark/>
          </w:tcPr>
          <w:p w14:paraId="6B5EFF53" w14:textId="77777777" w:rsidR="004551A8" w:rsidRPr="004551A8" w:rsidRDefault="004551A8">
            <w:r w:rsidRPr="004551A8">
              <w:t>Verizon</w:t>
            </w:r>
          </w:p>
        </w:tc>
        <w:tc>
          <w:tcPr>
            <w:tcW w:w="923" w:type="dxa"/>
            <w:noWrap/>
            <w:hideMark/>
          </w:tcPr>
          <w:p w14:paraId="3676145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AF6BA0C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164C4EE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87BC72B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0F946888" w14:textId="77777777" w:rsidR="004551A8" w:rsidRPr="004551A8" w:rsidRDefault="004551A8">
            <w:r w:rsidRPr="004551A8">
              <w:t>0622</w:t>
            </w:r>
          </w:p>
        </w:tc>
        <w:tc>
          <w:tcPr>
            <w:tcW w:w="942" w:type="dxa"/>
            <w:noWrap/>
            <w:hideMark/>
          </w:tcPr>
          <w:p w14:paraId="4B7AEDD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6023E8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F264F9C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57AF77B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5BFB299" w14:textId="77777777" w:rsidR="004551A8" w:rsidRPr="004551A8" w:rsidRDefault="004551A8">
            <w:r w:rsidRPr="004551A8">
              <w:t>R5-242452</w:t>
            </w:r>
          </w:p>
        </w:tc>
        <w:tc>
          <w:tcPr>
            <w:tcW w:w="4593" w:type="dxa"/>
            <w:noWrap/>
            <w:hideMark/>
          </w:tcPr>
          <w:p w14:paraId="66337B16" w14:textId="77777777" w:rsidR="004551A8" w:rsidRPr="004551A8" w:rsidRDefault="004551A8">
            <w:r w:rsidRPr="004551A8">
              <w:t>Update for additional ENDC band configurations</w:t>
            </w:r>
          </w:p>
        </w:tc>
        <w:tc>
          <w:tcPr>
            <w:tcW w:w="2265" w:type="dxa"/>
            <w:noWrap/>
            <w:hideMark/>
          </w:tcPr>
          <w:p w14:paraId="6005DD39" w14:textId="77777777" w:rsidR="004551A8" w:rsidRPr="004551A8" w:rsidRDefault="004551A8">
            <w:r w:rsidRPr="004551A8">
              <w:t>Verizon Spain</w:t>
            </w:r>
          </w:p>
        </w:tc>
        <w:tc>
          <w:tcPr>
            <w:tcW w:w="923" w:type="dxa"/>
            <w:noWrap/>
            <w:hideMark/>
          </w:tcPr>
          <w:p w14:paraId="5C04B29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433CDE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1D82E27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136FCEC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7591AFB7" w14:textId="77777777" w:rsidR="004551A8" w:rsidRPr="004551A8" w:rsidRDefault="004551A8">
            <w:r w:rsidRPr="004551A8">
              <w:t>1760</w:t>
            </w:r>
          </w:p>
        </w:tc>
        <w:tc>
          <w:tcPr>
            <w:tcW w:w="942" w:type="dxa"/>
            <w:noWrap/>
            <w:hideMark/>
          </w:tcPr>
          <w:p w14:paraId="710EF25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574055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EFDBFAF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6CCDD77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18F6FFC" w14:textId="77777777" w:rsidR="004551A8" w:rsidRPr="004551A8" w:rsidRDefault="004551A8">
            <w:r w:rsidRPr="004551A8">
              <w:t>R5-242460</w:t>
            </w:r>
          </w:p>
        </w:tc>
        <w:tc>
          <w:tcPr>
            <w:tcW w:w="4593" w:type="dxa"/>
            <w:noWrap/>
            <w:hideMark/>
          </w:tcPr>
          <w:p w14:paraId="76C7D03D" w14:textId="77777777" w:rsidR="004551A8" w:rsidRPr="004551A8" w:rsidRDefault="004551A8">
            <w:r w:rsidRPr="004551A8">
              <w:t>Update for additional NRCA band configurations</w:t>
            </w:r>
          </w:p>
        </w:tc>
        <w:tc>
          <w:tcPr>
            <w:tcW w:w="2265" w:type="dxa"/>
            <w:noWrap/>
            <w:hideMark/>
          </w:tcPr>
          <w:p w14:paraId="6A8CAF1E" w14:textId="77777777" w:rsidR="004551A8" w:rsidRPr="004551A8" w:rsidRDefault="004551A8">
            <w:r w:rsidRPr="004551A8">
              <w:t>Verizon, Ericsson</w:t>
            </w:r>
          </w:p>
        </w:tc>
        <w:tc>
          <w:tcPr>
            <w:tcW w:w="923" w:type="dxa"/>
            <w:noWrap/>
            <w:hideMark/>
          </w:tcPr>
          <w:p w14:paraId="3226FA2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C566A81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3A40984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B1EA539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41B555D9" w14:textId="77777777" w:rsidR="004551A8" w:rsidRPr="004551A8" w:rsidRDefault="004551A8">
            <w:r w:rsidRPr="004551A8">
              <w:t>3137</w:t>
            </w:r>
          </w:p>
        </w:tc>
        <w:tc>
          <w:tcPr>
            <w:tcW w:w="942" w:type="dxa"/>
            <w:noWrap/>
            <w:hideMark/>
          </w:tcPr>
          <w:p w14:paraId="64AB2D0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5EABB5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9228825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04FD6F6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D0033E" w14:textId="77777777" w:rsidR="004551A8" w:rsidRPr="004551A8" w:rsidRDefault="004551A8">
            <w:r w:rsidRPr="004551A8">
              <w:t>R5-242463</w:t>
            </w:r>
          </w:p>
        </w:tc>
        <w:tc>
          <w:tcPr>
            <w:tcW w:w="4593" w:type="dxa"/>
            <w:noWrap/>
            <w:hideMark/>
          </w:tcPr>
          <w:p w14:paraId="5A1923AF" w14:textId="77777777" w:rsidR="004551A8" w:rsidRPr="004551A8" w:rsidRDefault="004551A8">
            <w:r w:rsidRPr="004551A8">
              <w:t>Update for additional NRCA band configurations</w:t>
            </w:r>
          </w:p>
        </w:tc>
        <w:tc>
          <w:tcPr>
            <w:tcW w:w="2265" w:type="dxa"/>
            <w:noWrap/>
            <w:hideMark/>
          </w:tcPr>
          <w:p w14:paraId="117AD954" w14:textId="77777777" w:rsidR="004551A8" w:rsidRPr="004551A8" w:rsidRDefault="004551A8">
            <w:r w:rsidRPr="004551A8">
              <w:t>Verizon</w:t>
            </w:r>
          </w:p>
        </w:tc>
        <w:tc>
          <w:tcPr>
            <w:tcW w:w="923" w:type="dxa"/>
            <w:noWrap/>
            <w:hideMark/>
          </w:tcPr>
          <w:p w14:paraId="30F01C7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6800C59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966580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64B9FAA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7E3933AA" w14:textId="77777777" w:rsidR="004551A8" w:rsidRPr="004551A8" w:rsidRDefault="004551A8">
            <w:r w:rsidRPr="004551A8">
              <w:t>2757</w:t>
            </w:r>
          </w:p>
        </w:tc>
        <w:tc>
          <w:tcPr>
            <w:tcW w:w="942" w:type="dxa"/>
            <w:noWrap/>
            <w:hideMark/>
          </w:tcPr>
          <w:p w14:paraId="73800B1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235BDB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2BC8314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41856ED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9A8AEA6" w14:textId="77777777" w:rsidR="004551A8" w:rsidRPr="004551A8" w:rsidRDefault="004551A8">
            <w:r w:rsidRPr="004551A8">
              <w:t>R5-242466</w:t>
            </w:r>
          </w:p>
        </w:tc>
        <w:tc>
          <w:tcPr>
            <w:tcW w:w="4593" w:type="dxa"/>
            <w:noWrap/>
            <w:hideMark/>
          </w:tcPr>
          <w:p w14:paraId="2740C80F" w14:textId="77777777" w:rsidR="004551A8" w:rsidRPr="004551A8" w:rsidRDefault="004551A8">
            <w:r w:rsidRPr="004551A8">
              <w:t>Addition of n41 PC1 MOP TC</w:t>
            </w:r>
          </w:p>
        </w:tc>
        <w:tc>
          <w:tcPr>
            <w:tcW w:w="2265" w:type="dxa"/>
            <w:noWrap/>
            <w:hideMark/>
          </w:tcPr>
          <w:p w14:paraId="7B47B24D" w14:textId="77777777" w:rsidR="004551A8" w:rsidRPr="004551A8" w:rsidRDefault="004551A8">
            <w:r w:rsidRPr="004551A8">
              <w:t>CMCC, Nokia, Nokia Shanghai Bell</w:t>
            </w:r>
          </w:p>
        </w:tc>
        <w:tc>
          <w:tcPr>
            <w:tcW w:w="923" w:type="dxa"/>
            <w:noWrap/>
            <w:hideMark/>
          </w:tcPr>
          <w:p w14:paraId="08901F6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C1237FF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1FAE93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1D27419" w14:textId="77777777" w:rsidR="004551A8" w:rsidRPr="004551A8" w:rsidRDefault="004551A8">
            <w:r w:rsidRPr="004551A8">
              <w:t>LTE_NR_HPUE_FWVM_R18-UEConTest</w:t>
            </w:r>
          </w:p>
        </w:tc>
        <w:tc>
          <w:tcPr>
            <w:tcW w:w="934" w:type="dxa"/>
            <w:noWrap/>
            <w:hideMark/>
          </w:tcPr>
          <w:p w14:paraId="51BC99A2" w14:textId="77777777" w:rsidR="004551A8" w:rsidRPr="004551A8" w:rsidRDefault="004551A8">
            <w:r w:rsidRPr="004551A8">
              <w:t>2758</w:t>
            </w:r>
          </w:p>
        </w:tc>
        <w:tc>
          <w:tcPr>
            <w:tcW w:w="942" w:type="dxa"/>
            <w:noWrap/>
            <w:hideMark/>
          </w:tcPr>
          <w:p w14:paraId="4B5EAF5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A78C3F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602B924" w14:textId="77777777" w:rsidR="004551A8" w:rsidRPr="004551A8" w:rsidRDefault="004551A8">
            <w:r w:rsidRPr="004551A8">
              <w:t>RP-240991</w:t>
            </w:r>
          </w:p>
        </w:tc>
      </w:tr>
      <w:tr w:rsidR="004551A8" w:rsidRPr="004551A8" w14:paraId="0F4E38E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6F958D7" w14:textId="77777777" w:rsidR="004551A8" w:rsidRPr="004551A8" w:rsidRDefault="004551A8">
            <w:r w:rsidRPr="004551A8">
              <w:lastRenderedPageBreak/>
              <w:t>R5-242467</w:t>
            </w:r>
          </w:p>
        </w:tc>
        <w:tc>
          <w:tcPr>
            <w:tcW w:w="4593" w:type="dxa"/>
            <w:noWrap/>
            <w:hideMark/>
          </w:tcPr>
          <w:p w14:paraId="16D1EED3" w14:textId="77777777" w:rsidR="004551A8" w:rsidRPr="004551A8" w:rsidRDefault="004551A8">
            <w:r w:rsidRPr="004551A8">
              <w:t>Addition of n41 PC1 MPR TC</w:t>
            </w:r>
          </w:p>
        </w:tc>
        <w:tc>
          <w:tcPr>
            <w:tcW w:w="2265" w:type="dxa"/>
            <w:noWrap/>
            <w:hideMark/>
          </w:tcPr>
          <w:p w14:paraId="0EC3C968" w14:textId="77777777" w:rsidR="004551A8" w:rsidRPr="004551A8" w:rsidRDefault="004551A8">
            <w:r w:rsidRPr="004551A8">
              <w:t>CMCC, Nokia, Nokia Shanghai Bell</w:t>
            </w:r>
          </w:p>
        </w:tc>
        <w:tc>
          <w:tcPr>
            <w:tcW w:w="923" w:type="dxa"/>
            <w:noWrap/>
            <w:hideMark/>
          </w:tcPr>
          <w:p w14:paraId="0812497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09913ED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4B9E3FB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0FE45EA" w14:textId="77777777" w:rsidR="004551A8" w:rsidRPr="004551A8" w:rsidRDefault="004551A8">
            <w:r w:rsidRPr="004551A8">
              <w:t>LTE_NR_HPUE_FWVM_R18-UEConTest</w:t>
            </w:r>
          </w:p>
        </w:tc>
        <w:tc>
          <w:tcPr>
            <w:tcW w:w="934" w:type="dxa"/>
            <w:noWrap/>
            <w:hideMark/>
          </w:tcPr>
          <w:p w14:paraId="05CCE8F8" w14:textId="77777777" w:rsidR="004551A8" w:rsidRPr="004551A8" w:rsidRDefault="004551A8">
            <w:r w:rsidRPr="004551A8">
              <w:t>2759</w:t>
            </w:r>
          </w:p>
        </w:tc>
        <w:tc>
          <w:tcPr>
            <w:tcW w:w="942" w:type="dxa"/>
            <w:noWrap/>
            <w:hideMark/>
          </w:tcPr>
          <w:p w14:paraId="2112261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04C42C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8ABBBBE" w14:textId="77777777" w:rsidR="004551A8" w:rsidRPr="004551A8" w:rsidRDefault="004551A8">
            <w:r w:rsidRPr="004551A8">
              <w:t>RP-240991</w:t>
            </w:r>
          </w:p>
        </w:tc>
      </w:tr>
      <w:tr w:rsidR="004551A8" w:rsidRPr="004551A8" w14:paraId="5C96792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6E89C7A" w14:textId="77777777" w:rsidR="004551A8" w:rsidRPr="004551A8" w:rsidRDefault="004551A8">
            <w:r w:rsidRPr="004551A8">
              <w:t>R5-242468</w:t>
            </w:r>
          </w:p>
        </w:tc>
        <w:tc>
          <w:tcPr>
            <w:tcW w:w="4593" w:type="dxa"/>
            <w:noWrap/>
            <w:hideMark/>
          </w:tcPr>
          <w:p w14:paraId="64C7C983" w14:textId="77777777" w:rsidR="004551A8" w:rsidRPr="004551A8" w:rsidRDefault="004551A8">
            <w:r w:rsidRPr="004551A8">
              <w:t>Update n41 PC1 UTRA ACLR TC</w:t>
            </w:r>
          </w:p>
        </w:tc>
        <w:tc>
          <w:tcPr>
            <w:tcW w:w="2265" w:type="dxa"/>
            <w:noWrap/>
            <w:hideMark/>
          </w:tcPr>
          <w:p w14:paraId="5F8A9495" w14:textId="77777777" w:rsidR="004551A8" w:rsidRPr="004551A8" w:rsidRDefault="004551A8">
            <w:r w:rsidRPr="004551A8">
              <w:t>CMCC, Nokia, Nokia Shanghai Bell</w:t>
            </w:r>
          </w:p>
        </w:tc>
        <w:tc>
          <w:tcPr>
            <w:tcW w:w="923" w:type="dxa"/>
            <w:noWrap/>
            <w:hideMark/>
          </w:tcPr>
          <w:p w14:paraId="62730AD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273DDD4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6211F44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5D5B8D6" w14:textId="77777777" w:rsidR="004551A8" w:rsidRPr="004551A8" w:rsidRDefault="004551A8">
            <w:r w:rsidRPr="004551A8">
              <w:t>LTE_NR_HPUE_FWVM_R18-UEConTest</w:t>
            </w:r>
          </w:p>
        </w:tc>
        <w:tc>
          <w:tcPr>
            <w:tcW w:w="934" w:type="dxa"/>
            <w:noWrap/>
            <w:hideMark/>
          </w:tcPr>
          <w:p w14:paraId="5320D08B" w14:textId="77777777" w:rsidR="004551A8" w:rsidRPr="004551A8" w:rsidRDefault="004551A8">
            <w:r w:rsidRPr="004551A8">
              <w:t>2760</w:t>
            </w:r>
          </w:p>
        </w:tc>
        <w:tc>
          <w:tcPr>
            <w:tcW w:w="942" w:type="dxa"/>
            <w:noWrap/>
            <w:hideMark/>
          </w:tcPr>
          <w:p w14:paraId="2CED466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5B3ACF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8FEA896" w14:textId="77777777" w:rsidR="004551A8" w:rsidRPr="004551A8" w:rsidRDefault="004551A8">
            <w:r w:rsidRPr="004551A8">
              <w:t>RP-240991</w:t>
            </w:r>
          </w:p>
        </w:tc>
      </w:tr>
      <w:tr w:rsidR="004551A8" w:rsidRPr="004551A8" w14:paraId="555395D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3B3A8C3" w14:textId="77777777" w:rsidR="004551A8" w:rsidRPr="004551A8" w:rsidRDefault="004551A8">
            <w:r w:rsidRPr="004551A8">
              <w:t>R5-242471</w:t>
            </w:r>
          </w:p>
        </w:tc>
        <w:tc>
          <w:tcPr>
            <w:tcW w:w="4593" w:type="dxa"/>
            <w:noWrap/>
            <w:hideMark/>
          </w:tcPr>
          <w:p w14:paraId="6E5E0C84" w14:textId="77777777" w:rsidR="004551A8" w:rsidRPr="004551A8" w:rsidRDefault="004551A8">
            <w:r w:rsidRPr="004551A8">
              <w:t>Addition of new UE Rx-Tx time difference reporting delay test case 15.4.1 in RRC_INACTIVE state</w:t>
            </w:r>
          </w:p>
        </w:tc>
        <w:tc>
          <w:tcPr>
            <w:tcW w:w="2265" w:type="dxa"/>
            <w:noWrap/>
            <w:hideMark/>
          </w:tcPr>
          <w:p w14:paraId="29130F54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5B3FC83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8F15A8C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1E2B81E8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06235AFB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1565FD6B" w14:textId="77777777" w:rsidR="004551A8" w:rsidRPr="004551A8" w:rsidRDefault="004551A8">
            <w:r w:rsidRPr="004551A8">
              <w:t>0500</w:t>
            </w:r>
          </w:p>
        </w:tc>
        <w:tc>
          <w:tcPr>
            <w:tcW w:w="942" w:type="dxa"/>
            <w:noWrap/>
            <w:hideMark/>
          </w:tcPr>
          <w:p w14:paraId="04B7A82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4B9743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9AC62B5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5C4EC66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2A83C04" w14:textId="77777777" w:rsidR="004551A8" w:rsidRPr="004551A8" w:rsidRDefault="004551A8">
            <w:r w:rsidRPr="004551A8">
              <w:t>R5-242472</w:t>
            </w:r>
          </w:p>
        </w:tc>
        <w:tc>
          <w:tcPr>
            <w:tcW w:w="4593" w:type="dxa"/>
            <w:noWrap/>
            <w:hideMark/>
          </w:tcPr>
          <w:p w14:paraId="0B130FF1" w14:textId="77777777" w:rsidR="004551A8" w:rsidRPr="004551A8" w:rsidRDefault="004551A8">
            <w:r w:rsidRPr="004551A8">
              <w:t>Addition of new UE Rx-Tx time difference reporting delay test case 15.4.2 in RRC_INACTIVE state</w:t>
            </w:r>
          </w:p>
        </w:tc>
        <w:tc>
          <w:tcPr>
            <w:tcW w:w="2265" w:type="dxa"/>
            <w:noWrap/>
            <w:hideMark/>
          </w:tcPr>
          <w:p w14:paraId="755743A7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2FCB49D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4DD2C5A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53FB51B6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6B7A84DD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5647F2A4" w14:textId="77777777" w:rsidR="004551A8" w:rsidRPr="004551A8" w:rsidRDefault="004551A8">
            <w:r w:rsidRPr="004551A8">
              <w:t>0501</w:t>
            </w:r>
          </w:p>
        </w:tc>
        <w:tc>
          <w:tcPr>
            <w:tcW w:w="942" w:type="dxa"/>
            <w:noWrap/>
            <w:hideMark/>
          </w:tcPr>
          <w:p w14:paraId="21346E3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3744E3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FE9EDA6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0DD78A6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51E5A19" w14:textId="77777777" w:rsidR="004551A8" w:rsidRPr="004551A8" w:rsidRDefault="004551A8">
            <w:r w:rsidRPr="004551A8">
              <w:t>R5-242473</w:t>
            </w:r>
          </w:p>
        </w:tc>
        <w:tc>
          <w:tcPr>
            <w:tcW w:w="4593" w:type="dxa"/>
            <w:noWrap/>
            <w:hideMark/>
          </w:tcPr>
          <w:p w14:paraId="08735484" w14:textId="77777777" w:rsidR="004551A8" w:rsidRPr="004551A8" w:rsidRDefault="004551A8">
            <w:r w:rsidRPr="004551A8">
              <w:t>Addition of new UE Rx-Tx time difference reporting delay test case 15.4.3 in RRC_INACTIVE state</w:t>
            </w:r>
          </w:p>
        </w:tc>
        <w:tc>
          <w:tcPr>
            <w:tcW w:w="2265" w:type="dxa"/>
            <w:noWrap/>
            <w:hideMark/>
          </w:tcPr>
          <w:p w14:paraId="4B7E00DA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3BF38E2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9A22C2B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2D851C9A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66A71583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32F12D10" w14:textId="77777777" w:rsidR="004551A8" w:rsidRPr="004551A8" w:rsidRDefault="004551A8">
            <w:r w:rsidRPr="004551A8">
              <w:t>0502</w:t>
            </w:r>
          </w:p>
        </w:tc>
        <w:tc>
          <w:tcPr>
            <w:tcW w:w="942" w:type="dxa"/>
            <w:noWrap/>
            <w:hideMark/>
          </w:tcPr>
          <w:p w14:paraId="695A9CE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442E8F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5F046C4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1AC101B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0E61413" w14:textId="77777777" w:rsidR="004551A8" w:rsidRPr="004551A8" w:rsidRDefault="004551A8">
            <w:r w:rsidRPr="004551A8">
              <w:t>R5-242474</w:t>
            </w:r>
          </w:p>
        </w:tc>
        <w:tc>
          <w:tcPr>
            <w:tcW w:w="4593" w:type="dxa"/>
            <w:noWrap/>
            <w:hideMark/>
          </w:tcPr>
          <w:p w14:paraId="359CD147" w14:textId="77777777" w:rsidR="004551A8" w:rsidRPr="004551A8" w:rsidRDefault="004551A8">
            <w:r w:rsidRPr="004551A8">
              <w:t>Addition of new UE Rx-Tx time difference reporting delay test case 15.4.4 in RRC_INACTIVE state</w:t>
            </w:r>
          </w:p>
        </w:tc>
        <w:tc>
          <w:tcPr>
            <w:tcW w:w="2265" w:type="dxa"/>
            <w:noWrap/>
            <w:hideMark/>
          </w:tcPr>
          <w:p w14:paraId="5C15695B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3C77BCB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88FD7ED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215B8D52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50493DAF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24D03393" w14:textId="77777777" w:rsidR="004551A8" w:rsidRPr="004551A8" w:rsidRDefault="004551A8">
            <w:r w:rsidRPr="004551A8">
              <w:t>0503</w:t>
            </w:r>
          </w:p>
        </w:tc>
        <w:tc>
          <w:tcPr>
            <w:tcW w:w="942" w:type="dxa"/>
            <w:noWrap/>
            <w:hideMark/>
          </w:tcPr>
          <w:p w14:paraId="62574F7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A8F6F0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BA241BE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0992BC8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96AE440" w14:textId="77777777" w:rsidR="004551A8" w:rsidRPr="004551A8" w:rsidRDefault="004551A8">
            <w:r w:rsidRPr="004551A8">
              <w:t>R5-242475</w:t>
            </w:r>
          </w:p>
        </w:tc>
        <w:tc>
          <w:tcPr>
            <w:tcW w:w="4593" w:type="dxa"/>
            <w:noWrap/>
            <w:hideMark/>
          </w:tcPr>
          <w:p w14:paraId="14C35C3F" w14:textId="77777777" w:rsidR="004551A8" w:rsidRPr="004551A8" w:rsidRDefault="004551A8">
            <w:r w:rsidRPr="004551A8">
              <w:t>Addition of new NR PRS-RSRPP measurement period test case 17.4.1 in RRC_INACTIVE</w:t>
            </w:r>
          </w:p>
        </w:tc>
        <w:tc>
          <w:tcPr>
            <w:tcW w:w="2265" w:type="dxa"/>
            <w:noWrap/>
            <w:hideMark/>
          </w:tcPr>
          <w:p w14:paraId="25B68D11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674E972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D095BB4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7B0FEC7E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2CF09164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2406674C" w14:textId="77777777" w:rsidR="004551A8" w:rsidRPr="004551A8" w:rsidRDefault="004551A8">
            <w:r w:rsidRPr="004551A8">
              <w:t>0504</w:t>
            </w:r>
          </w:p>
        </w:tc>
        <w:tc>
          <w:tcPr>
            <w:tcW w:w="942" w:type="dxa"/>
            <w:noWrap/>
            <w:hideMark/>
          </w:tcPr>
          <w:p w14:paraId="24B58A6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38B694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653D802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10B0BC4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D57BEB1" w14:textId="77777777" w:rsidR="004551A8" w:rsidRPr="004551A8" w:rsidRDefault="004551A8">
            <w:r w:rsidRPr="004551A8">
              <w:t>R5-242476</w:t>
            </w:r>
          </w:p>
        </w:tc>
        <w:tc>
          <w:tcPr>
            <w:tcW w:w="4593" w:type="dxa"/>
            <w:noWrap/>
            <w:hideMark/>
          </w:tcPr>
          <w:p w14:paraId="0A3B6DDC" w14:textId="77777777" w:rsidR="004551A8" w:rsidRPr="004551A8" w:rsidRDefault="004551A8">
            <w:r w:rsidRPr="004551A8">
              <w:t>Addition of new NR PRS-RSRPP measurement period test case 17.4.2 in RRC_INACTIVE</w:t>
            </w:r>
          </w:p>
        </w:tc>
        <w:tc>
          <w:tcPr>
            <w:tcW w:w="2265" w:type="dxa"/>
            <w:noWrap/>
            <w:hideMark/>
          </w:tcPr>
          <w:p w14:paraId="24F2576E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0010EDE2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4829F31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4221D519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26F8ED56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36B5BA22" w14:textId="77777777" w:rsidR="004551A8" w:rsidRPr="004551A8" w:rsidRDefault="004551A8">
            <w:r w:rsidRPr="004551A8">
              <w:t>0505</w:t>
            </w:r>
          </w:p>
        </w:tc>
        <w:tc>
          <w:tcPr>
            <w:tcW w:w="942" w:type="dxa"/>
            <w:noWrap/>
            <w:hideMark/>
          </w:tcPr>
          <w:p w14:paraId="74B2858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FB9DB2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818F662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189DDF1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733F636" w14:textId="77777777" w:rsidR="004551A8" w:rsidRPr="004551A8" w:rsidRDefault="004551A8">
            <w:r w:rsidRPr="004551A8">
              <w:t>R5-242477</w:t>
            </w:r>
          </w:p>
        </w:tc>
        <w:tc>
          <w:tcPr>
            <w:tcW w:w="4593" w:type="dxa"/>
            <w:noWrap/>
            <w:hideMark/>
          </w:tcPr>
          <w:p w14:paraId="4F797093" w14:textId="77777777" w:rsidR="004551A8" w:rsidRPr="004551A8" w:rsidRDefault="004551A8">
            <w:r w:rsidRPr="004551A8">
              <w:t>Addition of new NR PRS-RSRPP measurement period test case 17.4.3 in RRC_INACTIVE</w:t>
            </w:r>
          </w:p>
        </w:tc>
        <w:tc>
          <w:tcPr>
            <w:tcW w:w="2265" w:type="dxa"/>
            <w:noWrap/>
            <w:hideMark/>
          </w:tcPr>
          <w:p w14:paraId="00E09405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429B246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4D0AA82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642A24C7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3FD1C12E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6CECE836" w14:textId="77777777" w:rsidR="004551A8" w:rsidRPr="004551A8" w:rsidRDefault="004551A8">
            <w:r w:rsidRPr="004551A8">
              <w:t>0506</w:t>
            </w:r>
          </w:p>
        </w:tc>
        <w:tc>
          <w:tcPr>
            <w:tcW w:w="942" w:type="dxa"/>
            <w:noWrap/>
            <w:hideMark/>
          </w:tcPr>
          <w:p w14:paraId="57954C0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592EF2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0EE7F7E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270B59C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B833DED" w14:textId="77777777" w:rsidR="004551A8" w:rsidRPr="004551A8" w:rsidRDefault="004551A8">
            <w:r w:rsidRPr="004551A8">
              <w:t>R5-242478</w:t>
            </w:r>
          </w:p>
        </w:tc>
        <w:tc>
          <w:tcPr>
            <w:tcW w:w="4593" w:type="dxa"/>
            <w:noWrap/>
            <w:hideMark/>
          </w:tcPr>
          <w:p w14:paraId="74EBBA7C" w14:textId="77777777" w:rsidR="004551A8" w:rsidRPr="004551A8" w:rsidRDefault="004551A8">
            <w:r w:rsidRPr="004551A8">
              <w:t>Addition of new NR PRS-RSRPP measurement period test case 17.4.4 in RRC_INACTIVE</w:t>
            </w:r>
          </w:p>
        </w:tc>
        <w:tc>
          <w:tcPr>
            <w:tcW w:w="2265" w:type="dxa"/>
            <w:noWrap/>
            <w:hideMark/>
          </w:tcPr>
          <w:p w14:paraId="125E1DF6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3FB0240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363338D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6FBD9098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56611865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65F1BA39" w14:textId="77777777" w:rsidR="004551A8" w:rsidRPr="004551A8" w:rsidRDefault="004551A8">
            <w:r w:rsidRPr="004551A8">
              <w:t>0507</w:t>
            </w:r>
          </w:p>
        </w:tc>
        <w:tc>
          <w:tcPr>
            <w:tcW w:w="942" w:type="dxa"/>
            <w:noWrap/>
            <w:hideMark/>
          </w:tcPr>
          <w:p w14:paraId="05820D4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943235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FAFD1AA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5458C5D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97FD3CC" w14:textId="77777777" w:rsidR="004551A8" w:rsidRPr="004551A8" w:rsidRDefault="004551A8">
            <w:r w:rsidRPr="004551A8">
              <w:t>R5-242479</w:t>
            </w:r>
          </w:p>
        </w:tc>
        <w:tc>
          <w:tcPr>
            <w:tcW w:w="4593" w:type="dxa"/>
            <w:noWrap/>
            <w:hideMark/>
          </w:tcPr>
          <w:p w14:paraId="37ED3544" w14:textId="77777777" w:rsidR="004551A8" w:rsidRPr="004551A8" w:rsidRDefault="004551A8">
            <w:r w:rsidRPr="004551A8">
              <w:t>Addition of new NR PRS-RSRPP measurement accuracy test case 17.5.1 in RRC_INACTIVE</w:t>
            </w:r>
          </w:p>
        </w:tc>
        <w:tc>
          <w:tcPr>
            <w:tcW w:w="2265" w:type="dxa"/>
            <w:noWrap/>
            <w:hideMark/>
          </w:tcPr>
          <w:p w14:paraId="22214ACC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723F267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BB3591A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2A6E2B5D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5F825E6F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276DA563" w14:textId="77777777" w:rsidR="004551A8" w:rsidRPr="004551A8" w:rsidRDefault="004551A8">
            <w:r w:rsidRPr="004551A8">
              <w:t>0508</w:t>
            </w:r>
          </w:p>
        </w:tc>
        <w:tc>
          <w:tcPr>
            <w:tcW w:w="942" w:type="dxa"/>
            <w:noWrap/>
            <w:hideMark/>
          </w:tcPr>
          <w:p w14:paraId="346E915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0CBAB2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071AF23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10248D3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CAB2B03" w14:textId="77777777" w:rsidR="004551A8" w:rsidRPr="004551A8" w:rsidRDefault="004551A8">
            <w:r w:rsidRPr="004551A8">
              <w:t>R5-242480</w:t>
            </w:r>
          </w:p>
        </w:tc>
        <w:tc>
          <w:tcPr>
            <w:tcW w:w="4593" w:type="dxa"/>
            <w:noWrap/>
            <w:hideMark/>
          </w:tcPr>
          <w:p w14:paraId="7D9E04BA" w14:textId="77777777" w:rsidR="004551A8" w:rsidRPr="004551A8" w:rsidRDefault="004551A8">
            <w:r w:rsidRPr="004551A8">
              <w:t>Addition of new NR PRS-RSRPP measurement accuracy test case 17.5.2 in RRC_INACTIVE</w:t>
            </w:r>
          </w:p>
        </w:tc>
        <w:tc>
          <w:tcPr>
            <w:tcW w:w="2265" w:type="dxa"/>
            <w:noWrap/>
            <w:hideMark/>
          </w:tcPr>
          <w:p w14:paraId="3228507A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4FA42A5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7FA2E04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03C42F71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185CA951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35D842CC" w14:textId="77777777" w:rsidR="004551A8" w:rsidRPr="004551A8" w:rsidRDefault="004551A8">
            <w:r w:rsidRPr="004551A8">
              <w:t>0509</w:t>
            </w:r>
          </w:p>
        </w:tc>
        <w:tc>
          <w:tcPr>
            <w:tcW w:w="942" w:type="dxa"/>
            <w:noWrap/>
            <w:hideMark/>
          </w:tcPr>
          <w:p w14:paraId="448752B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67C2E3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504B1C4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1117CF9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54B1940" w14:textId="77777777" w:rsidR="004551A8" w:rsidRPr="004551A8" w:rsidRDefault="004551A8">
            <w:r w:rsidRPr="004551A8">
              <w:lastRenderedPageBreak/>
              <w:t>R5-242481</w:t>
            </w:r>
          </w:p>
        </w:tc>
        <w:tc>
          <w:tcPr>
            <w:tcW w:w="4593" w:type="dxa"/>
            <w:noWrap/>
            <w:hideMark/>
          </w:tcPr>
          <w:p w14:paraId="0D14A005" w14:textId="77777777" w:rsidR="004551A8" w:rsidRPr="004551A8" w:rsidRDefault="004551A8">
            <w:r w:rsidRPr="004551A8">
              <w:t>Addition of new NR PRS-RSRPP measurement accuracy test case 17.5.3 in RRC_INACTIVE</w:t>
            </w:r>
          </w:p>
        </w:tc>
        <w:tc>
          <w:tcPr>
            <w:tcW w:w="2265" w:type="dxa"/>
            <w:noWrap/>
            <w:hideMark/>
          </w:tcPr>
          <w:p w14:paraId="6B4B8547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4B44EE1A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E6F3848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7BCEFE04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4EF3D3D1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7B11D635" w14:textId="77777777" w:rsidR="004551A8" w:rsidRPr="004551A8" w:rsidRDefault="004551A8">
            <w:r w:rsidRPr="004551A8">
              <w:t>0510</w:t>
            </w:r>
          </w:p>
        </w:tc>
        <w:tc>
          <w:tcPr>
            <w:tcW w:w="942" w:type="dxa"/>
            <w:noWrap/>
            <w:hideMark/>
          </w:tcPr>
          <w:p w14:paraId="7653B4E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450C3B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971E2D5" w14:textId="77777777" w:rsidR="004551A8" w:rsidRPr="004551A8" w:rsidRDefault="004551A8">
            <w:r w:rsidRPr="004551A8">
              <w:t>RP-240975</w:t>
            </w:r>
          </w:p>
        </w:tc>
      </w:tr>
      <w:tr w:rsidR="004551A8" w:rsidRPr="004551A8" w14:paraId="48FF0FF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982740B" w14:textId="77777777" w:rsidR="004551A8" w:rsidRPr="004551A8" w:rsidRDefault="004551A8">
            <w:r w:rsidRPr="004551A8">
              <w:t>R5-242482</w:t>
            </w:r>
          </w:p>
        </w:tc>
        <w:tc>
          <w:tcPr>
            <w:tcW w:w="4593" w:type="dxa"/>
            <w:noWrap/>
            <w:hideMark/>
          </w:tcPr>
          <w:p w14:paraId="7CAAB4B1" w14:textId="77777777" w:rsidR="004551A8" w:rsidRPr="004551A8" w:rsidRDefault="004551A8">
            <w:r w:rsidRPr="004551A8">
              <w:t>Addition of new NR PRS-RSRPP measurement accuracy test case 17.5.4 in RRC_INACTIVE</w:t>
            </w:r>
          </w:p>
        </w:tc>
        <w:tc>
          <w:tcPr>
            <w:tcW w:w="2265" w:type="dxa"/>
            <w:noWrap/>
            <w:hideMark/>
          </w:tcPr>
          <w:p w14:paraId="3BE2DD51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09513F6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CF8FC47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46F2DE53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6E47E845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57A6A244" w14:textId="77777777" w:rsidR="004551A8" w:rsidRPr="004551A8" w:rsidRDefault="004551A8">
            <w:r w:rsidRPr="004551A8">
              <w:t>0511</w:t>
            </w:r>
          </w:p>
        </w:tc>
        <w:tc>
          <w:tcPr>
            <w:tcW w:w="942" w:type="dxa"/>
            <w:noWrap/>
            <w:hideMark/>
          </w:tcPr>
          <w:p w14:paraId="2EABE6A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3BBF68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CEE31F3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595122C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C155F82" w14:textId="77777777" w:rsidR="004551A8" w:rsidRPr="004551A8" w:rsidRDefault="004551A8">
            <w:r w:rsidRPr="004551A8">
              <w:t>R5-242484</w:t>
            </w:r>
          </w:p>
        </w:tc>
        <w:tc>
          <w:tcPr>
            <w:tcW w:w="4593" w:type="dxa"/>
            <w:noWrap/>
            <w:hideMark/>
          </w:tcPr>
          <w:p w14:paraId="5AFDEF11" w14:textId="77777777" w:rsidR="004551A8" w:rsidRPr="004551A8" w:rsidRDefault="004551A8">
            <w:r w:rsidRPr="004551A8">
              <w:t>Change the GNSS-AcquisitionAssistance IE description for BDS signals</w:t>
            </w:r>
          </w:p>
        </w:tc>
        <w:tc>
          <w:tcPr>
            <w:tcW w:w="2265" w:type="dxa"/>
            <w:noWrap/>
            <w:hideMark/>
          </w:tcPr>
          <w:p w14:paraId="5AC94E4B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77CD7B6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103BDF7" w14:textId="77777777" w:rsidR="004551A8" w:rsidRPr="004551A8" w:rsidRDefault="004551A8">
            <w:r w:rsidRPr="004551A8">
              <w:t>37.571-5</w:t>
            </w:r>
          </w:p>
        </w:tc>
        <w:tc>
          <w:tcPr>
            <w:tcW w:w="914" w:type="dxa"/>
            <w:noWrap/>
            <w:hideMark/>
          </w:tcPr>
          <w:p w14:paraId="279B7257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117E43A2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33F55107" w14:textId="77777777" w:rsidR="004551A8" w:rsidRPr="004551A8" w:rsidRDefault="004551A8">
            <w:r w:rsidRPr="004551A8">
              <w:t>0231</w:t>
            </w:r>
          </w:p>
        </w:tc>
        <w:tc>
          <w:tcPr>
            <w:tcW w:w="942" w:type="dxa"/>
            <w:noWrap/>
            <w:hideMark/>
          </w:tcPr>
          <w:p w14:paraId="653255B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70EC44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C8C316D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25F89CA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8B0E439" w14:textId="77777777" w:rsidR="004551A8" w:rsidRPr="004551A8" w:rsidRDefault="004551A8">
            <w:r w:rsidRPr="004551A8">
              <w:t>R5-242486</w:t>
            </w:r>
          </w:p>
        </w:tc>
        <w:tc>
          <w:tcPr>
            <w:tcW w:w="4593" w:type="dxa"/>
            <w:noWrap/>
            <w:hideMark/>
          </w:tcPr>
          <w:p w14:paraId="553018B3" w14:textId="77777777" w:rsidR="004551A8" w:rsidRPr="004551A8" w:rsidRDefault="004551A8">
            <w:r w:rsidRPr="004551A8">
              <w:t>Correction to NBIOT testcase 22.5.1</w:t>
            </w:r>
          </w:p>
        </w:tc>
        <w:tc>
          <w:tcPr>
            <w:tcW w:w="2265" w:type="dxa"/>
            <w:noWrap/>
            <w:hideMark/>
          </w:tcPr>
          <w:p w14:paraId="31307B7F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2BFE834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DFE9028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09ED412D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6DEA0B60" w14:textId="77777777" w:rsidR="004551A8" w:rsidRPr="004551A8" w:rsidRDefault="004551A8">
            <w:r w:rsidRPr="004551A8">
              <w:t>TEI13_Test</w:t>
            </w:r>
          </w:p>
        </w:tc>
        <w:tc>
          <w:tcPr>
            <w:tcW w:w="934" w:type="dxa"/>
            <w:noWrap/>
            <w:hideMark/>
          </w:tcPr>
          <w:p w14:paraId="46C34C46" w14:textId="77777777" w:rsidR="004551A8" w:rsidRPr="004551A8" w:rsidRDefault="004551A8">
            <w:r w:rsidRPr="004551A8">
              <w:t>5307</w:t>
            </w:r>
          </w:p>
        </w:tc>
        <w:tc>
          <w:tcPr>
            <w:tcW w:w="942" w:type="dxa"/>
            <w:noWrap/>
            <w:hideMark/>
          </w:tcPr>
          <w:p w14:paraId="4D51F09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B86F46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35A9AFC" w14:textId="77777777" w:rsidR="004551A8" w:rsidRPr="004551A8" w:rsidRDefault="004551A8">
            <w:r w:rsidRPr="004551A8">
              <w:t>RP-241013</w:t>
            </w:r>
          </w:p>
        </w:tc>
      </w:tr>
      <w:tr w:rsidR="004551A8" w:rsidRPr="004551A8" w14:paraId="3A99DB8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D9E63BF" w14:textId="77777777" w:rsidR="004551A8" w:rsidRPr="004551A8" w:rsidRDefault="004551A8">
            <w:r w:rsidRPr="004551A8">
              <w:t>R5-242487</w:t>
            </w:r>
          </w:p>
        </w:tc>
        <w:tc>
          <w:tcPr>
            <w:tcW w:w="4593" w:type="dxa"/>
            <w:noWrap/>
            <w:hideMark/>
          </w:tcPr>
          <w:p w14:paraId="50656F40" w14:textId="77777777" w:rsidR="004551A8" w:rsidRPr="004551A8" w:rsidRDefault="004551A8">
            <w:r w:rsidRPr="004551A8">
              <w:t>Correction to NR5GC testcase 9.1.5.1.4</w:t>
            </w:r>
          </w:p>
        </w:tc>
        <w:tc>
          <w:tcPr>
            <w:tcW w:w="2265" w:type="dxa"/>
            <w:noWrap/>
            <w:hideMark/>
          </w:tcPr>
          <w:p w14:paraId="5E69D46C" w14:textId="77777777" w:rsidR="004551A8" w:rsidRPr="004551A8" w:rsidRDefault="004551A8">
            <w:r w:rsidRPr="004551A8">
              <w:t>ROHDE &amp; SCHWARZ, MediaTek, Huawei, Hisilicon</w:t>
            </w:r>
          </w:p>
        </w:tc>
        <w:tc>
          <w:tcPr>
            <w:tcW w:w="923" w:type="dxa"/>
            <w:noWrap/>
            <w:hideMark/>
          </w:tcPr>
          <w:p w14:paraId="1D071BD6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4C3AA19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1615440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1DEA0CEB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6FE5BE7" w14:textId="77777777" w:rsidR="004551A8" w:rsidRPr="004551A8" w:rsidRDefault="004551A8">
            <w:r w:rsidRPr="004551A8">
              <w:t>4365</w:t>
            </w:r>
          </w:p>
        </w:tc>
        <w:tc>
          <w:tcPr>
            <w:tcW w:w="942" w:type="dxa"/>
            <w:noWrap/>
            <w:hideMark/>
          </w:tcPr>
          <w:p w14:paraId="5718802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1F99D8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01D2ED1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29E89A7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B88589C" w14:textId="77777777" w:rsidR="004551A8" w:rsidRPr="004551A8" w:rsidRDefault="004551A8">
            <w:r w:rsidRPr="004551A8">
              <w:t>R5-242492</w:t>
            </w:r>
          </w:p>
        </w:tc>
        <w:tc>
          <w:tcPr>
            <w:tcW w:w="4593" w:type="dxa"/>
            <w:noWrap/>
            <w:hideMark/>
          </w:tcPr>
          <w:p w14:paraId="78BC2ED6" w14:textId="77777777" w:rsidR="004551A8" w:rsidRPr="004551A8" w:rsidRDefault="004551A8">
            <w:r w:rsidRPr="004551A8">
              <w:t>Addition of test case 6.2A.4.1.1, 4Rx FR1 CQI reporting under AWGN for Scell on band with shared spectrum access for CA (2DLCA)</w:t>
            </w:r>
          </w:p>
        </w:tc>
        <w:tc>
          <w:tcPr>
            <w:tcW w:w="2265" w:type="dxa"/>
            <w:noWrap/>
            <w:hideMark/>
          </w:tcPr>
          <w:p w14:paraId="665DC399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3625A82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DB11618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6DA9717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8726E12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78F576FC" w14:textId="77777777" w:rsidR="004551A8" w:rsidRPr="004551A8" w:rsidRDefault="004551A8">
            <w:r w:rsidRPr="004551A8">
              <w:t>0829</w:t>
            </w:r>
          </w:p>
        </w:tc>
        <w:tc>
          <w:tcPr>
            <w:tcW w:w="942" w:type="dxa"/>
            <w:noWrap/>
            <w:hideMark/>
          </w:tcPr>
          <w:p w14:paraId="7BE2A89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169A8C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D7DB07E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0B85AD0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B7A3552" w14:textId="77777777" w:rsidR="004551A8" w:rsidRPr="004551A8" w:rsidRDefault="004551A8">
            <w:r w:rsidRPr="004551A8">
              <w:t>R5-242494</w:t>
            </w:r>
          </w:p>
        </w:tc>
        <w:tc>
          <w:tcPr>
            <w:tcW w:w="4593" w:type="dxa"/>
            <w:noWrap/>
            <w:hideMark/>
          </w:tcPr>
          <w:p w14:paraId="7A5C7B2E" w14:textId="77777777" w:rsidR="004551A8" w:rsidRPr="004551A8" w:rsidRDefault="004551A8">
            <w:r w:rsidRPr="004551A8">
              <w:t>Addition of applicability for new NR-U test cases</w:t>
            </w:r>
          </w:p>
        </w:tc>
        <w:tc>
          <w:tcPr>
            <w:tcW w:w="2265" w:type="dxa"/>
            <w:noWrap/>
            <w:hideMark/>
          </w:tcPr>
          <w:p w14:paraId="48EE7F3C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0093ED7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60927A6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6842E11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8C2608F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03FF3E0C" w14:textId="77777777" w:rsidR="004551A8" w:rsidRPr="004551A8" w:rsidRDefault="004551A8">
            <w:r w:rsidRPr="004551A8">
              <w:t>0409</w:t>
            </w:r>
          </w:p>
        </w:tc>
        <w:tc>
          <w:tcPr>
            <w:tcW w:w="942" w:type="dxa"/>
            <w:noWrap/>
            <w:hideMark/>
          </w:tcPr>
          <w:p w14:paraId="71FBFBA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AF1C60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845DEEA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0EE83D8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24B75E1" w14:textId="77777777" w:rsidR="004551A8" w:rsidRPr="004551A8" w:rsidRDefault="004551A8">
            <w:r w:rsidRPr="004551A8">
              <w:t>R5-242495</w:t>
            </w:r>
          </w:p>
        </w:tc>
        <w:tc>
          <w:tcPr>
            <w:tcW w:w="4593" w:type="dxa"/>
            <w:noWrap/>
            <w:hideMark/>
          </w:tcPr>
          <w:p w14:paraId="43F60324" w14:textId="77777777" w:rsidR="004551A8" w:rsidRPr="004551A8" w:rsidRDefault="004551A8">
            <w:r w:rsidRPr="004551A8">
              <w:t>Addition of new NR-U test cases</w:t>
            </w:r>
          </w:p>
        </w:tc>
        <w:tc>
          <w:tcPr>
            <w:tcW w:w="2265" w:type="dxa"/>
            <w:noWrap/>
            <w:hideMark/>
          </w:tcPr>
          <w:p w14:paraId="4FE36414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6183319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112AEBA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44C5B78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01E014B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4A248458" w14:textId="77777777" w:rsidR="004551A8" w:rsidRPr="004551A8" w:rsidRDefault="004551A8">
            <w:r w:rsidRPr="004551A8">
              <w:t>0886</w:t>
            </w:r>
          </w:p>
        </w:tc>
        <w:tc>
          <w:tcPr>
            <w:tcW w:w="942" w:type="dxa"/>
            <w:noWrap/>
            <w:hideMark/>
          </w:tcPr>
          <w:p w14:paraId="75F6059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A41B26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66AC2E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1BA9B74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8DFFB8" w14:textId="77777777" w:rsidR="004551A8" w:rsidRPr="004551A8" w:rsidRDefault="004551A8">
            <w:r w:rsidRPr="004551A8">
              <w:t>R5-242497</w:t>
            </w:r>
          </w:p>
        </w:tc>
        <w:tc>
          <w:tcPr>
            <w:tcW w:w="4593" w:type="dxa"/>
            <w:noWrap/>
            <w:hideMark/>
          </w:tcPr>
          <w:p w14:paraId="28982A36" w14:textId="77777777" w:rsidR="004551A8" w:rsidRPr="004551A8" w:rsidRDefault="004551A8">
            <w:r w:rsidRPr="004551A8">
              <w:t>Addition of reference sensitivity TP analysis for new PC2 EN-DC combs within FR1</w:t>
            </w:r>
          </w:p>
        </w:tc>
        <w:tc>
          <w:tcPr>
            <w:tcW w:w="2265" w:type="dxa"/>
            <w:noWrap/>
            <w:hideMark/>
          </w:tcPr>
          <w:p w14:paraId="70981089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14BF5D7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C7093B1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55DEA66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9A25A44" w14:textId="77777777" w:rsidR="004551A8" w:rsidRPr="004551A8" w:rsidRDefault="004551A8">
            <w:r w:rsidRPr="004551A8">
              <w:t>HPUE_NR_CADC_NR_LTE_DC_R18-UEConTest</w:t>
            </w:r>
          </w:p>
        </w:tc>
        <w:tc>
          <w:tcPr>
            <w:tcW w:w="934" w:type="dxa"/>
            <w:noWrap/>
            <w:hideMark/>
          </w:tcPr>
          <w:p w14:paraId="446DB9EB" w14:textId="77777777" w:rsidR="004551A8" w:rsidRPr="004551A8" w:rsidRDefault="004551A8">
            <w:r w:rsidRPr="004551A8">
              <w:t>0887</w:t>
            </w:r>
          </w:p>
        </w:tc>
        <w:tc>
          <w:tcPr>
            <w:tcW w:w="942" w:type="dxa"/>
            <w:noWrap/>
            <w:hideMark/>
          </w:tcPr>
          <w:p w14:paraId="408256B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344BAD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EC08B37" w14:textId="77777777" w:rsidR="004551A8" w:rsidRPr="004551A8" w:rsidRDefault="004551A8">
            <w:r w:rsidRPr="004551A8">
              <w:t>RP-240990</w:t>
            </w:r>
          </w:p>
        </w:tc>
      </w:tr>
      <w:tr w:rsidR="004551A8" w:rsidRPr="004551A8" w14:paraId="444FAFF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8E86FF6" w14:textId="77777777" w:rsidR="004551A8" w:rsidRPr="004551A8" w:rsidRDefault="004551A8">
            <w:r w:rsidRPr="004551A8">
              <w:t>R5-242500</w:t>
            </w:r>
          </w:p>
        </w:tc>
        <w:tc>
          <w:tcPr>
            <w:tcW w:w="4593" w:type="dxa"/>
            <w:noWrap/>
            <w:hideMark/>
          </w:tcPr>
          <w:p w14:paraId="681C1C69" w14:textId="77777777" w:rsidR="004551A8" w:rsidRPr="004551A8" w:rsidRDefault="004551A8">
            <w:r w:rsidRPr="004551A8">
              <w:t>Introduction of new NR NTN test case - 6.5.1 Occupied bandwidth</w:t>
            </w:r>
          </w:p>
        </w:tc>
        <w:tc>
          <w:tcPr>
            <w:tcW w:w="2265" w:type="dxa"/>
            <w:noWrap/>
            <w:hideMark/>
          </w:tcPr>
          <w:p w14:paraId="197AE581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1AC334E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DD1F7E8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0B2065A3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74E7D655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7D167CF3" w14:textId="77777777" w:rsidR="004551A8" w:rsidRPr="004551A8" w:rsidRDefault="004551A8">
            <w:r w:rsidRPr="004551A8">
              <w:t>0038</w:t>
            </w:r>
          </w:p>
        </w:tc>
        <w:tc>
          <w:tcPr>
            <w:tcW w:w="942" w:type="dxa"/>
            <w:noWrap/>
            <w:hideMark/>
          </w:tcPr>
          <w:p w14:paraId="62C4831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7E508B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88BBFF4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1B8AFEA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01E2C4F" w14:textId="77777777" w:rsidR="004551A8" w:rsidRPr="004551A8" w:rsidRDefault="004551A8">
            <w:r w:rsidRPr="004551A8">
              <w:t>R5-242501</w:t>
            </w:r>
          </w:p>
        </w:tc>
        <w:tc>
          <w:tcPr>
            <w:tcW w:w="4593" w:type="dxa"/>
            <w:noWrap/>
            <w:hideMark/>
          </w:tcPr>
          <w:p w14:paraId="6096B886" w14:textId="77777777" w:rsidR="004551A8" w:rsidRPr="004551A8" w:rsidRDefault="004551A8">
            <w:r w:rsidRPr="004551A8">
              <w:t>Introduction of new NR NTN test case - 6.4.2.1 Error Vector Magnitude</w:t>
            </w:r>
          </w:p>
        </w:tc>
        <w:tc>
          <w:tcPr>
            <w:tcW w:w="2265" w:type="dxa"/>
            <w:noWrap/>
            <w:hideMark/>
          </w:tcPr>
          <w:p w14:paraId="1131E71E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427C15B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D5A8ABD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05894C68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7F44D9CA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0F641A70" w14:textId="77777777" w:rsidR="004551A8" w:rsidRPr="004551A8" w:rsidRDefault="004551A8">
            <w:r w:rsidRPr="004551A8">
              <w:t>0039</w:t>
            </w:r>
          </w:p>
        </w:tc>
        <w:tc>
          <w:tcPr>
            <w:tcW w:w="942" w:type="dxa"/>
            <w:noWrap/>
            <w:hideMark/>
          </w:tcPr>
          <w:p w14:paraId="0E56FE8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A6E36B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136BA04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20EE95B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E570B6E" w14:textId="77777777" w:rsidR="004551A8" w:rsidRPr="004551A8" w:rsidRDefault="004551A8">
            <w:r w:rsidRPr="004551A8">
              <w:t>R5-242506</w:t>
            </w:r>
          </w:p>
        </w:tc>
        <w:tc>
          <w:tcPr>
            <w:tcW w:w="4593" w:type="dxa"/>
            <w:noWrap/>
            <w:hideMark/>
          </w:tcPr>
          <w:p w14:paraId="2C5E437E" w14:textId="77777777" w:rsidR="004551A8" w:rsidRPr="004551A8" w:rsidRDefault="004551A8">
            <w:r w:rsidRPr="004551A8">
              <w:t>Introduction of new NR NTN test case - 6.4.2.5 EVM equalizer spectrum flatness for Pi2 BPSK</w:t>
            </w:r>
          </w:p>
        </w:tc>
        <w:tc>
          <w:tcPr>
            <w:tcW w:w="2265" w:type="dxa"/>
            <w:noWrap/>
            <w:hideMark/>
          </w:tcPr>
          <w:p w14:paraId="37500C05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14E9EE1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D5FACC3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0A73AED4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1306A368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00B77C97" w14:textId="77777777" w:rsidR="004551A8" w:rsidRPr="004551A8" w:rsidRDefault="004551A8">
            <w:r w:rsidRPr="004551A8">
              <w:t>0044</w:t>
            </w:r>
          </w:p>
        </w:tc>
        <w:tc>
          <w:tcPr>
            <w:tcW w:w="942" w:type="dxa"/>
            <w:noWrap/>
            <w:hideMark/>
          </w:tcPr>
          <w:p w14:paraId="1A335BF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F5CB60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2C0FE74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0AF4261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BF149D7" w14:textId="77777777" w:rsidR="004551A8" w:rsidRPr="004551A8" w:rsidRDefault="004551A8">
            <w:r w:rsidRPr="004551A8">
              <w:t>R5-242508</w:t>
            </w:r>
          </w:p>
        </w:tc>
        <w:tc>
          <w:tcPr>
            <w:tcW w:w="4593" w:type="dxa"/>
            <w:noWrap/>
            <w:hideMark/>
          </w:tcPr>
          <w:p w14:paraId="72AAB331" w14:textId="77777777" w:rsidR="004551A8" w:rsidRPr="004551A8" w:rsidRDefault="004551A8">
            <w:r w:rsidRPr="004551A8">
              <w:t>Update of NR NTN test case - 6.2.2 UE maximum output power reduction</w:t>
            </w:r>
          </w:p>
        </w:tc>
        <w:tc>
          <w:tcPr>
            <w:tcW w:w="2265" w:type="dxa"/>
            <w:noWrap/>
            <w:hideMark/>
          </w:tcPr>
          <w:p w14:paraId="19A942D5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0D75ABB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64A3AA3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18B87C46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7884430C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050D175A" w14:textId="77777777" w:rsidR="004551A8" w:rsidRPr="004551A8" w:rsidRDefault="004551A8">
            <w:r w:rsidRPr="004551A8">
              <w:t>0046</w:t>
            </w:r>
          </w:p>
        </w:tc>
        <w:tc>
          <w:tcPr>
            <w:tcW w:w="942" w:type="dxa"/>
            <w:noWrap/>
            <w:hideMark/>
          </w:tcPr>
          <w:p w14:paraId="6245921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2015CC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9505C5D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208BEE9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3670791" w14:textId="77777777" w:rsidR="004551A8" w:rsidRPr="004551A8" w:rsidRDefault="004551A8">
            <w:r w:rsidRPr="004551A8">
              <w:lastRenderedPageBreak/>
              <w:t>R5-242510</w:t>
            </w:r>
          </w:p>
        </w:tc>
        <w:tc>
          <w:tcPr>
            <w:tcW w:w="4593" w:type="dxa"/>
            <w:noWrap/>
            <w:hideMark/>
          </w:tcPr>
          <w:p w14:paraId="329A2822" w14:textId="77777777" w:rsidR="004551A8" w:rsidRPr="004551A8" w:rsidRDefault="004551A8">
            <w:r w:rsidRPr="004551A8">
              <w:t>Update of NR NTN test case - 6.2.4 Configured transmitted power</w:t>
            </w:r>
          </w:p>
        </w:tc>
        <w:tc>
          <w:tcPr>
            <w:tcW w:w="2265" w:type="dxa"/>
            <w:noWrap/>
            <w:hideMark/>
          </w:tcPr>
          <w:p w14:paraId="5F026DC0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7B3950F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0E3007F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7F96E4F8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5ADB0051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1EA817F1" w14:textId="77777777" w:rsidR="004551A8" w:rsidRPr="004551A8" w:rsidRDefault="004551A8">
            <w:r w:rsidRPr="004551A8">
              <w:t>0048</w:t>
            </w:r>
          </w:p>
        </w:tc>
        <w:tc>
          <w:tcPr>
            <w:tcW w:w="942" w:type="dxa"/>
            <w:noWrap/>
            <w:hideMark/>
          </w:tcPr>
          <w:p w14:paraId="31AB3D5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15CDC5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27DD61D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1D3079C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34C67A7" w14:textId="77777777" w:rsidR="004551A8" w:rsidRPr="004551A8" w:rsidRDefault="004551A8">
            <w:r w:rsidRPr="004551A8">
              <w:t>R5-242512</w:t>
            </w:r>
          </w:p>
        </w:tc>
        <w:tc>
          <w:tcPr>
            <w:tcW w:w="4593" w:type="dxa"/>
            <w:noWrap/>
            <w:hideMark/>
          </w:tcPr>
          <w:p w14:paraId="15313AE0" w14:textId="77777777" w:rsidR="004551A8" w:rsidRPr="004551A8" w:rsidRDefault="004551A8">
            <w:r w:rsidRPr="004551A8">
              <w:t>Update applicability for NR NTN test cases</w:t>
            </w:r>
          </w:p>
        </w:tc>
        <w:tc>
          <w:tcPr>
            <w:tcW w:w="2265" w:type="dxa"/>
            <w:noWrap/>
            <w:hideMark/>
          </w:tcPr>
          <w:p w14:paraId="1CAC689C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1D35FC3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19B820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64B97DE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B204F21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618865A6" w14:textId="77777777" w:rsidR="004551A8" w:rsidRPr="004551A8" w:rsidRDefault="004551A8">
            <w:r w:rsidRPr="004551A8">
              <w:t>0410</w:t>
            </w:r>
          </w:p>
        </w:tc>
        <w:tc>
          <w:tcPr>
            <w:tcW w:w="942" w:type="dxa"/>
            <w:noWrap/>
            <w:hideMark/>
          </w:tcPr>
          <w:p w14:paraId="48B0882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763AA1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580119D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2CB695A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7BD3EB4" w14:textId="77777777" w:rsidR="004551A8" w:rsidRPr="004551A8" w:rsidRDefault="004551A8">
            <w:r w:rsidRPr="004551A8">
              <w:t>R5-242515</w:t>
            </w:r>
          </w:p>
        </w:tc>
        <w:tc>
          <w:tcPr>
            <w:tcW w:w="4593" w:type="dxa"/>
            <w:noWrap/>
            <w:hideMark/>
          </w:tcPr>
          <w:p w14:paraId="621B770D" w14:textId="77777777" w:rsidR="004551A8" w:rsidRPr="004551A8" w:rsidRDefault="004551A8">
            <w:r w:rsidRPr="004551A8">
              <w:t>Test frequency parameters corrections for CA n48B</w:t>
            </w:r>
          </w:p>
        </w:tc>
        <w:tc>
          <w:tcPr>
            <w:tcW w:w="2265" w:type="dxa"/>
            <w:noWrap/>
            <w:hideMark/>
          </w:tcPr>
          <w:p w14:paraId="52B30AA2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39ABCBA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EB1C275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547DB9B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64AE963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32E86C7B" w14:textId="77777777" w:rsidR="004551A8" w:rsidRPr="004551A8" w:rsidRDefault="004551A8">
            <w:r w:rsidRPr="004551A8">
              <w:t>3138</w:t>
            </w:r>
          </w:p>
        </w:tc>
        <w:tc>
          <w:tcPr>
            <w:tcW w:w="942" w:type="dxa"/>
            <w:noWrap/>
            <w:hideMark/>
          </w:tcPr>
          <w:p w14:paraId="19968BB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F7ACDF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53B3D96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1FF52C0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3992D84" w14:textId="77777777" w:rsidR="004551A8" w:rsidRPr="004551A8" w:rsidRDefault="004551A8">
            <w:r w:rsidRPr="004551A8">
              <w:t>R5-242516</w:t>
            </w:r>
          </w:p>
        </w:tc>
        <w:tc>
          <w:tcPr>
            <w:tcW w:w="4593" w:type="dxa"/>
            <w:noWrap/>
            <w:hideMark/>
          </w:tcPr>
          <w:p w14:paraId="56742414" w14:textId="77777777" w:rsidR="004551A8" w:rsidRPr="004551A8" w:rsidRDefault="004551A8">
            <w:r w:rsidRPr="004551A8">
              <w:t>Corrected MU and TT definition for FR1 UL MIMO test case 6.5D.2.3</w:t>
            </w:r>
          </w:p>
        </w:tc>
        <w:tc>
          <w:tcPr>
            <w:tcW w:w="2265" w:type="dxa"/>
            <w:noWrap/>
            <w:hideMark/>
          </w:tcPr>
          <w:p w14:paraId="4098E84F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4514FEC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17E2D12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093E82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53DE71F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2D89110" w14:textId="77777777" w:rsidR="004551A8" w:rsidRPr="004551A8" w:rsidRDefault="004551A8">
            <w:r w:rsidRPr="004551A8">
              <w:t>2765</w:t>
            </w:r>
          </w:p>
        </w:tc>
        <w:tc>
          <w:tcPr>
            <w:tcW w:w="942" w:type="dxa"/>
            <w:noWrap/>
            <w:hideMark/>
          </w:tcPr>
          <w:p w14:paraId="2941F5F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285044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402F170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45FFC7C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BA605CC" w14:textId="77777777" w:rsidR="004551A8" w:rsidRPr="004551A8" w:rsidRDefault="004551A8">
            <w:r w:rsidRPr="004551A8">
              <w:t>R5-242519</w:t>
            </w:r>
          </w:p>
        </w:tc>
        <w:tc>
          <w:tcPr>
            <w:tcW w:w="4593" w:type="dxa"/>
            <w:noWrap/>
            <w:hideMark/>
          </w:tcPr>
          <w:p w14:paraId="4B391802" w14:textId="77777777" w:rsidR="004551A8" w:rsidRPr="004551A8" w:rsidRDefault="004551A8">
            <w:r w:rsidRPr="004551A8">
              <w:t>Absolute power control - test requirements correction</w:t>
            </w:r>
          </w:p>
        </w:tc>
        <w:tc>
          <w:tcPr>
            <w:tcW w:w="2265" w:type="dxa"/>
            <w:noWrap/>
            <w:hideMark/>
          </w:tcPr>
          <w:p w14:paraId="685AE7B4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0277E29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C3BD062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DB6152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D571419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0AAD820" w14:textId="77777777" w:rsidR="004551A8" w:rsidRPr="004551A8" w:rsidRDefault="004551A8">
            <w:r w:rsidRPr="004551A8">
              <w:t>2767</w:t>
            </w:r>
          </w:p>
        </w:tc>
        <w:tc>
          <w:tcPr>
            <w:tcW w:w="942" w:type="dxa"/>
            <w:noWrap/>
            <w:hideMark/>
          </w:tcPr>
          <w:p w14:paraId="453223A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F8FC52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98BDF3C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274458B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09F117B" w14:textId="77777777" w:rsidR="004551A8" w:rsidRPr="004551A8" w:rsidRDefault="004551A8">
            <w:r w:rsidRPr="004551A8">
              <w:t>R5-242521</w:t>
            </w:r>
          </w:p>
        </w:tc>
        <w:tc>
          <w:tcPr>
            <w:tcW w:w="4593" w:type="dxa"/>
            <w:noWrap/>
            <w:hideMark/>
          </w:tcPr>
          <w:p w14:paraId="716E5168" w14:textId="77777777" w:rsidR="004551A8" w:rsidRPr="004551A8" w:rsidRDefault="004551A8">
            <w:r w:rsidRPr="004551A8">
              <w:t>Clarification for Rx test requirements for PC1.5</w:t>
            </w:r>
          </w:p>
        </w:tc>
        <w:tc>
          <w:tcPr>
            <w:tcW w:w="2265" w:type="dxa"/>
            <w:noWrap/>
            <w:hideMark/>
          </w:tcPr>
          <w:p w14:paraId="3035E5B0" w14:textId="77777777" w:rsidR="004551A8" w:rsidRPr="004551A8" w:rsidRDefault="004551A8">
            <w:r w:rsidRPr="004551A8">
              <w:t>Keysight Technologies, Huawei</w:t>
            </w:r>
          </w:p>
        </w:tc>
        <w:tc>
          <w:tcPr>
            <w:tcW w:w="923" w:type="dxa"/>
            <w:noWrap/>
            <w:hideMark/>
          </w:tcPr>
          <w:p w14:paraId="1EB96D5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AA3E191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C115E6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15F7062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56726B6" w14:textId="77777777" w:rsidR="004551A8" w:rsidRPr="004551A8" w:rsidRDefault="004551A8">
            <w:r w:rsidRPr="004551A8">
              <w:t>2769</w:t>
            </w:r>
          </w:p>
        </w:tc>
        <w:tc>
          <w:tcPr>
            <w:tcW w:w="942" w:type="dxa"/>
            <w:noWrap/>
            <w:hideMark/>
          </w:tcPr>
          <w:p w14:paraId="3144D60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8D4AAE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1AE501D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2384716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40BC803" w14:textId="77777777" w:rsidR="004551A8" w:rsidRPr="004551A8" w:rsidRDefault="004551A8">
            <w:r w:rsidRPr="004551A8">
              <w:t>R5-242523</w:t>
            </w:r>
          </w:p>
        </w:tc>
        <w:tc>
          <w:tcPr>
            <w:tcW w:w="4593" w:type="dxa"/>
            <w:noWrap/>
            <w:hideMark/>
          </w:tcPr>
          <w:p w14:paraId="5304CDAA" w14:textId="77777777" w:rsidR="004551A8" w:rsidRPr="004551A8" w:rsidRDefault="004551A8">
            <w:r w:rsidRPr="004551A8">
              <w:t>Correction on applicability for PC1.5 in Rx tests</w:t>
            </w:r>
          </w:p>
        </w:tc>
        <w:tc>
          <w:tcPr>
            <w:tcW w:w="2265" w:type="dxa"/>
            <w:noWrap/>
            <w:hideMark/>
          </w:tcPr>
          <w:p w14:paraId="7A52E3E5" w14:textId="77777777" w:rsidR="004551A8" w:rsidRPr="004551A8" w:rsidRDefault="004551A8">
            <w:r w:rsidRPr="004551A8">
              <w:t>Keysight Technologies, Huawei</w:t>
            </w:r>
          </w:p>
        </w:tc>
        <w:tc>
          <w:tcPr>
            <w:tcW w:w="923" w:type="dxa"/>
            <w:noWrap/>
            <w:hideMark/>
          </w:tcPr>
          <w:p w14:paraId="58FDD30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C95CA14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3976118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18AF443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AC952C1" w14:textId="77777777" w:rsidR="004551A8" w:rsidRPr="004551A8" w:rsidRDefault="004551A8">
            <w:r w:rsidRPr="004551A8">
              <w:t>0411</w:t>
            </w:r>
          </w:p>
        </w:tc>
        <w:tc>
          <w:tcPr>
            <w:tcW w:w="942" w:type="dxa"/>
            <w:noWrap/>
            <w:hideMark/>
          </w:tcPr>
          <w:p w14:paraId="28789A9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5CF8E6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6974023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01C6C13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B006666" w14:textId="77777777" w:rsidR="004551A8" w:rsidRPr="004551A8" w:rsidRDefault="004551A8">
            <w:r w:rsidRPr="004551A8">
              <w:t>R5-242524</w:t>
            </w:r>
          </w:p>
        </w:tc>
        <w:tc>
          <w:tcPr>
            <w:tcW w:w="4593" w:type="dxa"/>
            <w:noWrap/>
            <w:hideMark/>
          </w:tcPr>
          <w:p w14:paraId="49651DF0" w14:textId="77777777" w:rsidR="004551A8" w:rsidRPr="004551A8" w:rsidRDefault="004551A8">
            <w:r w:rsidRPr="004551A8">
              <w:t>Correction to NBIOT testcase 22.3.1.2</w:t>
            </w:r>
          </w:p>
        </w:tc>
        <w:tc>
          <w:tcPr>
            <w:tcW w:w="2265" w:type="dxa"/>
            <w:noWrap/>
            <w:hideMark/>
          </w:tcPr>
          <w:p w14:paraId="473A5395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23A55B5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9ADD4C7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3CC8844D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738845AD" w14:textId="77777777" w:rsidR="004551A8" w:rsidRPr="004551A8" w:rsidRDefault="004551A8">
            <w:r w:rsidRPr="004551A8">
              <w:t>TEI13_Test</w:t>
            </w:r>
          </w:p>
        </w:tc>
        <w:tc>
          <w:tcPr>
            <w:tcW w:w="934" w:type="dxa"/>
            <w:noWrap/>
            <w:hideMark/>
          </w:tcPr>
          <w:p w14:paraId="4DE5F788" w14:textId="77777777" w:rsidR="004551A8" w:rsidRPr="004551A8" w:rsidRDefault="004551A8">
            <w:r w:rsidRPr="004551A8">
              <w:t>5308</w:t>
            </w:r>
          </w:p>
        </w:tc>
        <w:tc>
          <w:tcPr>
            <w:tcW w:w="942" w:type="dxa"/>
            <w:noWrap/>
            <w:hideMark/>
          </w:tcPr>
          <w:p w14:paraId="0A55F5A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EBDA19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BED1836" w14:textId="77777777" w:rsidR="004551A8" w:rsidRPr="004551A8" w:rsidRDefault="004551A8">
            <w:r w:rsidRPr="004551A8">
              <w:t>RP-241013</w:t>
            </w:r>
          </w:p>
        </w:tc>
      </w:tr>
      <w:tr w:rsidR="004551A8" w:rsidRPr="004551A8" w14:paraId="52BA745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0EEF62E" w14:textId="77777777" w:rsidR="004551A8" w:rsidRPr="004551A8" w:rsidRDefault="004551A8">
            <w:r w:rsidRPr="004551A8">
              <w:t>R5-242525</w:t>
            </w:r>
          </w:p>
        </w:tc>
        <w:tc>
          <w:tcPr>
            <w:tcW w:w="4593" w:type="dxa"/>
            <w:noWrap/>
            <w:hideMark/>
          </w:tcPr>
          <w:p w14:paraId="2A671A15" w14:textId="77777777" w:rsidR="004551A8" w:rsidRPr="004551A8" w:rsidRDefault="004551A8">
            <w:r w:rsidRPr="004551A8">
              <w:t>TP analysis for NR-U test case 6.4F.2.2, carrier leakage</w:t>
            </w:r>
          </w:p>
        </w:tc>
        <w:tc>
          <w:tcPr>
            <w:tcW w:w="2265" w:type="dxa"/>
            <w:noWrap/>
            <w:hideMark/>
          </w:tcPr>
          <w:p w14:paraId="50605A2A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1B6FE27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E509819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64E7C3E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A5295E9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3D4DD932" w14:textId="77777777" w:rsidR="004551A8" w:rsidRPr="004551A8" w:rsidRDefault="004551A8">
            <w:r w:rsidRPr="004551A8">
              <w:t>0889</w:t>
            </w:r>
          </w:p>
        </w:tc>
        <w:tc>
          <w:tcPr>
            <w:tcW w:w="942" w:type="dxa"/>
            <w:noWrap/>
            <w:hideMark/>
          </w:tcPr>
          <w:p w14:paraId="6E922CE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8D2712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C4C35D8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74FB8CD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60EE5E8" w14:textId="77777777" w:rsidR="004551A8" w:rsidRPr="004551A8" w:rsidRDefault="004551A8">
            <w:r w:rsidRPr="004551A8">
              <w:t>R5-242527</w:t>
            </w:r>
          </w:p>
        </w:tc>
        <w:tc>
          <w:tcPr>
            <w:tcW w:w="4593" w:type="dxa"/>
            <w:noWrap/>
            <w:hideMark/>
          </w:tcPr>
          <w:p w14:paraId="1496D21F" w14:textId="77777777" w:rsidR="004551A8" w:rsidRPr="004551A8" w:rsidRDefault="004551A8">
            <w:r w:rsidRPr="004551A8">
              <w:t>Correction of UPIP TC 8.2.6.4.4</w:t>
            </w:r>
          </w:p>
        </w:tc>
        <w:tc>
          <w:tcPr>
            <w:tcW w:w="2265" w:type="dxa"/>
            <w:noWrap/>
            <w:hideMark/>
          </w:tcPr>
          <w:p w14:paraId="7907A4C2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35489AD7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D690764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014D66A4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116756DB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47BC8A8" w14:textId="77777777" w:rsidR="004551A8" w:rsidRPr="004551A8" w:rsidRDefault="004551A8">
            <w:r w:rsidRPr="004551A8">
              <w:t>4368</w:t>
            </w:r>
          </w:p>
        </w:tc>
        <w:tc>
          <w:tcPr>
            <w:tcW w:w="942" w:type="dxa"/>
            <w:noWrap/>
            <w:hideMark/>
          </w:tcPr>
          <w:p w14:paraId="5BCDA3B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B0F95E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FF78023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6F0C621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157E56E" w14:textId="77777777" w:rsidR="004551A8" w:rsidRPr="004551A8" w:rsidRDefault="004551A8">
            <w:r w:rsidRPr="004551A8">
              <w:t>R5-242531</w:t>
            </w:r>
          </w:p>
        </w:tc>
        <w:tc>
          <w:tcPr>
            <w:tcW w:w="4593" w:type="dxa"/>
            <w:noWrap/>
            <w:hideMark/>
          </w:tcPr>
          <w:p w14:paraId="5409A392" w14:textId="77777777" w:rsidR="004551A8" w:rsidRPr="004551A8" w:rsidRDefault="004551A8">
            <w:r w:rsidRPr="004551A8">
              <w:t>Correction to NR5GC testcase 8.1.5.8.1</w:t>
            </w:r>
          </w:p>
        </w:tc>
        <w:tc>
          <w:tcPr>
            <w:tcW w:w="2265" w:type="dxa"/>
            <w:noWrap/>
            <w:hideMark/>
          </w:tcPr>
          <w:p w14:paraId="10D50690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576972B7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362BD5C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E0734F4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587803B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A4F408E" w14:textId="77777777" w:rsidR="004551A8" w:rsidRPr="004551A8" w:rsidRDefault="004551A8">
            <w:r w:rsidRPr="004551A8">
              <w:t>4370</w:t>
            </w:r>
          </w:p>
        </w:tc>
        <w:tc>
          <w:tcPr>
            <w:tcW w:w="942" w:type="dxa"/>
            <w:noWrap/>
            <w:hideMark/>
          </w:tcPr>
          <w:p w14:paraId="7D6C81C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6BC2C6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C00355F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6531274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91AF6E0" w14:textId="77777777" w:rsidR="004551A8" w:rsidRPr="004551A8" w:rsidRDefault="004551A8">
            <w:r w:rsidRPr="004551A8">
              <w:t>R5-242534</w:t>
            </w:r>
          </w:p>
        </w:tc>
        <w:tc>
          <w:tcPr>
            <w:tcW w:w="4593" w:type="dxa"/>
            <w:noWrap/>
            <w:hideMark/>
          </w:tcPr>
          <w:p w14:paraId="2A7DBAFB" w14:textId="77777777" w:rsidR="004551A8" w:rsidRPr="004551A8" w:rsidRDefault="004551A8">
            <w:r w:rsidRPr="004551A8">
              <w:t>Correction of clause structure of CA test frequencies</w:t>
            </w:r>
          </w:p>
        </w:tc>
        <w:tc>
          <w:tcPr>
            <w:tcW w:w="2265" w:type="dxa"/>
            <w:noWrap/>
            <w:hideMark/>
          </w:tcPr>
          <w:p w14:paraId="347AED3A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6AEB8CD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9869B26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6BFADDA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215B87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6519533" w14:textId="77777777" w:rsidR="004551A8" w:rsidRPr="004551A8" w:rsidRDefault="004551A8">
            <w:r w:rsidRPr="004551A8">
              <w:t>3140</w:t>
            </w:r>
          </w:p>
        </w:tc>
        <w:tc>
          <w:tcPr>
            <w:tcW w:w="942" w:type="dxa"/>
            <w:noWrap/>
            <w:hideMark/>
          </w:tcPr>
          <w:p w14:paraId="62D5B0A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AE7ACF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4E2A06B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40C5C6C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9BC92AE" w14:textId="77777777" w:rsidR="004551A8" w:rsidRPr="004551A8" w:rsidRDefault="004551A8">
            <w:r w:rsidRPr="004551A8">
              <w:t>R5-242536</w:t>
            </w:r>
          </w:p>
        </w:tc>
        <w:tc>
          <w:tcPr>
            <w:tcW w:w="4593" w:type="dxa"/>
            <w:noWrap/>
            <w:hideMark/>
          </w:tcPr>
          <w:p w14:paraId="4253E66B" w14:textId="77777777" w:rsidR="004551A8" w:rsidRPr="004551A8" w:rsidRDefault="004551A8">
            <w:r w:rsidRPr="004551A8">
              <w:t>Addition of TP analysis for CA_n48C</w:t>
            </w:r>
          </w:p>
        </w:tc>
        <w:tc>
          <w:tcPr>
            <w:tcW w:w="2265" w:type="dxa"/>
            <w:noWrap/>
            <w:hideMark/>
          </w:tcPr>
          <w:p w14:paraId="27BB5C1B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59C94B5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A5CA9D8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6FEC776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DAD32CF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58831639" w14:textId="77777777" w:rsidR="004551A8" w:rsidRPr="004551A8" w:rsidRDefault="004551A8">
            <w:r w:rsidRPr="004551A8">
              <w:t>0890</w:t>
            </w:r>
          </w:p>
        </w:tc>
        <w:tc>
          <w:tcPr>
            <w:tcW w:w="942" w:type="dxa"/>
            <w:noWrap/>
            <w:hideMark/>
          </w:tcPr>
          <w:p w14:paraId="37F87F8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341D47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F815C7C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5695602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68AACB" w14:textId="77777777" w:rsidR="004551A8" w:rsidRPr="004551A8" w:rsidRDefault="004551A8">
            <w:r w:rsidRPr="004551A8">
              <w:lastRenderedPageBreak/>
              <w:t>R5-242538</w:t>
            </w:r>
          </w:p>
        </w:tc>
        <w:tc>
          <w:tcPr>
            <w:tcW w:w="4593" w:type="dxa"/>
            <w:noWrap/>
            <w:hideMark/>
          </w:tcPr>
          <w:p w14:paraId="106D2569" w14:textId="77777777" w:rsidR="004551A8" w:rsidRPr="004551A8" w:rsidRDefault="004551A8">
            <w:r w:rsidRPr="004551A8">
              <w:t>Addition of CA_n48C reference sensitivity requirement</w:t>
            </w:r>
          </w:p>
        </w:tc>
        <w:tc>
          <w:tcPr>
            <w:tcW w:w="2265" w:type="dxa"/>
            <w:noWrap/>
            <w:hideMark/>
          </w:tcPr>
          <w:p w14:paraId="4640E3C4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426EC00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DC8AC1F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67FFF3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76EFF00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7839A645" w14:textId="77777777" w:rsidR="004551A8" w:rsidRPr="004551A8" w:rsidRDefault="004551A8">
            <w:r w:rsidRPr="004551A8">
              <w:t>2773</w:t>
            </w:r>
          </w:p>
        </w:tc>
        <w:tc>
          <w:tcPr>
            <w:tcW w:w="942" w:type="dxa"/>
            <w:noWrap/>
            <w:hideMark/>
          </w:tcPr>
          <w:p w14:paraId="56ACAE4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9A60A4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1E5C3CD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0FB5B44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B974383" w14:textId="77777777" w:rsidR="004551A8" w:rsidRPr="004551A8" w:rsidRDefault="004551A8">
            <w:r w:rsidRPr="004551A8">
              <w:t>R5-242545</w:t>
            </w:r>
          </w:p>
        </w:tc>
        <w:tc>
          <w:tcPr>
            <w:tcW w:w="4593" w:type="dxa"/>
            <w:noWrap/>
            <w:hideMark/>
          </w:tcPr>
          <w:p w14:paraId="3505D607" w14:textId="77777777" w:rsidR="004551A8" w:rsidRPr="004551A8" w:rsidRDefault="004551A8">
            <w:r w:rsidRPr="004551A8">
              <w:t>Editorial changes to Applicability tables of 38.523-2</w:t>
            </w:r>
          </w:p>
        </w:tc>
        <w:tc>
          <w:tcPr>
            <w:tcW w:w="2265" w:type="dxa"/>
            <w:noWrap/>
            <w:hideMark/>
          </w:tcPr>
          <w:p w14:paraId="3BF0916D" w14:textId="77777777" w:rsidR="004551A8" w:rsidRPr="004551A8" w:rsidRDefault="004551A8">
            <w:r w:rsidRPr="004551A8">
              <w:t>Qualcomm Technologies Ireland</w:t>
            </w:r>
          </w:p>
        </w:tc>
        <w:tc>
          <w:tcPr>
            <w:tcW w:w="923" w:type="dxa"/>
            <w:noWrap/>
            <w:hideMark/>
          </w:tcPr>
          <w:p w14:paraId="1707D5F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2A9517C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54A7BE37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4239185A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367FC67" w14:textId="77777777" w:rsidR="004551A8" w:rsidRPr="004551A8" w:rsidRDefault="004551A8">
            <w:r w:rsidRPr="004551A8">
              <w:t>0461</w:t>
            </w:r>
          </w:p>
        </w:tc>
        <w:tc>
          <w:tcPr>
            <w:tcW w:w="942" w:type="dxa"/>
            <w:noWrap/>
            <w:hideMark/>
          </w:tcPr>
          <w:p w14:paraId="674ACEB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BEA01E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B57BB36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0F6133D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8D0C67A" w14:textId="77777777" w:rsidR="004551A8" w:rsidRPr="004551A8" w:rsidRDefault="004551A8">
            <w:r w:rsidRPr="004551A8">
              <w:t>R5-242571</w:t>
            </w:r>
          </w:p>
        </w:tc>
        <w:tc>
          <w:tcPr>
            <w:tcW w:w="4593" w:type="dxa"/>
            <w:noWrap/>
            <w:hideMark/>
          </w:tcPr>
          <w:p w14:paraId="0C5B1E40" w14:textId="77777777" w:rsidR="004551A8" w:rsidRPr="004551A8" w:rsidRDefault="004551A8">
            <w:r w:rsidRPr="004551A8">
              <w:t>General updates of clause 5 for R17 new CBW configurations</w:t>
            </w:r>
          </w:p>
        </w:tc>
        <w:tc>
          <w:tcPr>
            <w:tcW w:w="2265" w:type="dxa"/>
            <w:noWrap/>
            <w:hideMark/>
          </w:tcPr>
          <w:p w14:paraId="1EA42E41" w14:textId="77777777" w:rsidR="004551A8" w:rsidRPr="004551A8" w:rsidRDefault="004551A8">
            <w:r w:rsidRPr="004551A8">
              <w:t>China Unicom, Nokia, CAICT</w:t>
            </w:r>
          </w:p>
        </w:tc>
        <w:tc>
          <w:tcPr>
            <w:tcW w:w="923" w:type="dxa"/>
            <w:noWrap/>
            <w:hideMark/>
          </w:tcPr>
          <w:p w14:paraId="1B8F458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26A7A85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9EB288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D7F295F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2630949" w14:textId="77777777" w:rsidR="004551A8" w:rsidRPr="004551A8" w:rsidRDefault="004551A8">
            <w:r w:rsidRPr="004551A8">
              <w:t>2774</w:t>
            </w:r>
          </w:p>
        </w:tc>
        <w:tc>
          <w:tcPr>
            <w:tcW w:w="942" w:type="dxa"/>
            <w:noWrap/>
            <w:hideMark/>
          </w:tcPr>
          <w:p w14:paraId="3C68255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26C483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F1ABA13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7F0F2AE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F0D72EE" w14:textId="77777777" w:rsidR="004551A8" w:rsidRPr="004551A8" w:rsidRDefault="004551A8">
            <w:r w:rsidRPr="004551A8">
              <w:t>R5-242572</w:t>
            </w:r>
          </w:p>
        </w:tc>
        <w:tc>
          <w:tcPr>
            <w:tcW w:w="4593" w:type="dxa"/>
            <w:noWrap/>
            <w:hideMark/>
          </w:tcPr>
          <w:p w14:paraId="61FEC90F" w14:textId="77777777" w:rsidR="004551A8" w:rsidRPr="004551A8" w:rsidRDefault="004551A8">
            <w:r w:rsidRPr="004551A8">
              <w:t>General updates of TS 38.521-1 clause 5 for R16 CA configurations</w:t>
            </w:r>
          </w:p>
        </w:tc>
        <w:tc>
          <w:tcPr>
            <w:tcW w:w="2265" w:type="dxa"/>
            <w:noWrap/>
            <w:hideMark/>
          </w:tcPr>
          <w:p w14:paraId="067431EC" w14:textId="77777777" w:rsidR="004551A8" w:rsidRPr="004551A8" w:rsidRDefault="004551A8">
            <w:r w:rsidRPr="004551A8">
              <w:t>China Unicom, KDDI</w:t>
            </w:r>
          </w:p>
        </w:tc>
        <w:tc>
          <w:tcPr>
            <w:tcW w:w="923" w:type="dxa"/>
            <w:noWrap/>
            <w:hideMark/>
          </w:tcPr>
          <w:p w14:paraId="32ABECA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8A35655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D33B82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42D39CA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160ED114" w14:textId="77777777" w:rsidR="004551A8" w:rsidRPr="004551A8" w:rsidRDefault="004551A8">
            <w:r w:rsidRPr="004551A8">
              <w:t>2775</w:t>
            </w:r>
          </w:p>
        </w:tc>
        <w:tc>
          <w:tcPr>
            <w:tcW w:w="942" w:type="dxa"/>
            <w:noWrap/>
            <w:hideMark/>
          </w:tcPr>
          <w:p w14:paraId="5177A5C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620E33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6B9C032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48B40F0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3ED0F73" w14:textId="77777777" w:rsidR="004551A8" w:rsidRPr="004551A8" w:rsidRDefault="004551A8">
            <w:r w:rsidRPr="004551A8">
              <w:t>R5-242574</w:t>
            </w:r>
          </w:p>
        </w:tc>
        <w:tc>
          <w:tcPr>
            <w:tcW w:w="4593" w:type="dxa"/>
            <w:noWrap/>
            <w:hideMark/>
          </w:tcPr>
          <w:p w14:paraId="38765F42" w14:textId="77777777" w:rsidR="004551A8" w:rsidRPr="004551A8" w:rsidRDefault="004551A8">
            <w:r w:rsidRPr="004551A8">
              <w:t>Update for derivation path of test procedure 4.9.39 and 4.9.40</w:t>
            </w:r>
          </w:p>
        </w:tc>
        <w:tc>
          <w:tcPr>
            <w:tcW w:w="2265" w:type="dxa"/>
            <w:noWrap/>
            <w:hideMark/>
          </w:tcPr>
          <w:p w14:paraId="30312E76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69D0234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0E666C2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5201060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C503300" w14:textId="77777777" w:rsidR="004551A8" w:rsidRPr="004551A8" w:rsidRDefault="004551A8">
            <w:r w:rsidRPr="004551A8">
              <w:t>NR_SL_relay-UEConTest</w:t>
            </w:r>
          </w:p>
        </w:tc>
        <w:tc>
          <w:tcPr>
            <w:tcW w:w="934" w:type="dxa"/>
            <w:noWrap/>
            <w:hideMark/>
          </w:tcPr>
          <w:p w14:paraId="7BC14A48" w14:textId="77777777" w:rsidR="004551A8" w:rsidRPr="004551A8" w:rsidRDefault="004551A8">
            <w:r w:rsidRPr="004551A8">
              <w:t>3146</w:t>
            </w:r>
          </w:p>
        </w:tc>
        <w:tc>
          <w:tcPr>
            <w:tcW w:w="942" w:type="dxa"/>
            <w:noWrap/>
            <w:hideMark/>
          </w:tcPr>
          <w:p w14:paraId="414BB0B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FC6CFA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919AAA3" w14:textId="77777777" w:rsidR="004551A8" w:rsidRPr="004551A8" w:rsidRDefault="004551A8">
            <w:r w:rsidRPr="004551A8">
              <w:t>RP-240973</w:t>
            </w:r>
          </w:p>
        </w:tc>
      </w:tr>
      <w:tr w:rsidR="004551A8" w:rsidRPr="004551A8" w14:paraId="143717C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EB2256A" w14:textId="77777777" w:rsidR="004551A8" w:rsidRPr="004551A8" w:rsidRDefault="004551A8">
            <w:r w:rsidRPr="004551A8">
              <w:t>R5-242579</w:t>
            </w:r>
          </w:p>
        </w:tc>
        <w:tc>
          <w:tcPr>
            <w:tcW w:w="4593" w:type="dxa"/>
            <w:noWrap/>
            <w:hideMark/>
          </w:tcPr>
          <w:p w14:paraId="5352161E" w14:textId="77777777" w:rsidR="004551A8" w:rsidRPr="004551A8" w:rsidRDefault="004551A8">
            <w:r w:rsidRPr="004551A8">
              <w:t>Correction to TC titles for event triggered reporting with measurement gap</w:t>
            </w:r>
          </w:p>
        </w:tc>
        <w:tc>
          <w:tcPr>
            <w:tcW w:w="2265" w:type="dxa"/>
            <w:noWrap/>
            <w:hideMark/>
          </w:tcPr>
          <w:p w14:paraId="0F276919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75F7A2A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827877B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F85571E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96C0726" w14:textId="77777777" w:rsidR="004551A8" w:rsidRPr="004551A8" w:rsidRDefault="004551A8">
            <w:r w:rsidRPr="004551A8">
              <w:t>NR_MG_enh-UEConTest</w:t>
            </w:r>
          </w:p>
        </w:tc>
        <w:tc>
          <w:tcPr>
            <w:tcW w:w="934" w:type="dxa"/>
            <w:noWrap/>
            <w:hideMark/>
          </w:tcPr>
          <w:p w14:paraId="605AE9D6" w14:textId="77777777" w:rsidR="004551A8" w:rsidRPr="004551A8" w:rsidRDefault="004551A8">
            <w:r w:rsidRPr="004551A8">
              <w:t>3096</w:t>
            </w:r>
          </w:p>
        </w:tc>
        <w:tc>
          <w:tcPr>
            <w:tcW w:w="942" w:type="dxa"/>
            <w:noWrap/>
            <w:hideMark/>
          </w:tcPr>
          <w:p w14:paraId="1AC996F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2B0CAC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3613B92" w14:textId="77777777" w:rsidR="004551A8" w:rsidRPr="004551A8" w:rsidRDefault="004551A8">
            <w:r w:rsidRPr="004551A8">
              <w:t>RP-240979</w:t>
            </w:r>
          </w:p>
        </w:tc>
      </w:tr>
      <w:tr w:rsidR="004551A8" w:rsidRPr="004551A8" w14:paraId="16CBCB2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096CDB6" w14:textId="77777777" w:rsidR="004551A8" w:rsidRPr="004551A8" w:rsidRDefault="004551A8">
            <w:r w:rsidRPr="004551A8">
              <w:t>R5-242582</w:t>
            </w:r>
          </w:p>
        </w:tc>
        <w:tc>
          <w:tcPr>
            <w:tcW w:w="4593" w:type="dxa"/>
            <w:noWrap/>
            <w:hideMark/>
          </w:tcPr>
          <w:p w14:paraId="545E71FE" w14:textId="77777777" w:rsidR="004551A8" w:rsidRPr="004551A8" w:rsidRDefault="004551A8">
            <w:r w:rsidRPr="004551A8">
              <w:t>Editorial correction for V2X TC 12.1.2.1</w:t>
            </w:r>
          </w:p>
        </w:tc>
        <w:tc>
          <w:tcPr>
            <w:tcW w:w="2265" w:type="dxa"/>
            <w:noWrap/>
            <w:hideMark/>
          </w:tcPr>
          <w:p w14:paraId="464803ED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53CB6F17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E71B6F2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B8449D7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D11947A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7679B7DA" w14:textId="77777777" w:rsidR="004551A8" w:rsidRPr="004551A8" w:rsidRDefault="004551A8">
            <w:r w:rsidRPr="004551A8">
              <w:t>4381</w:t>
            </w:r>
          </w:p>
        </w:tc>
        <w:tc>
          <w:tcPr>
            <w:tcW w:w="942" w:type="dxa"/>
            <w:noWrap/>
            <w:hideMark/>
          </w:tcPr>
          <w:p w14:paraId="368F147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A11E7A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BF02518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64E4AC1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33CA0C9" w14:textId="77777777" w:rsidR="004551A8" w:rsidRPr="004551A8" w:rsidRDefault="004551A8">
            <w:r w:rsidRPr="004551A8">
              <w:t>R5-242584</w:t>
            </w:r>
          </w:p>
        </w:tc>
        <w:tc>
          <w:tcPr>
            <w:tcW w:w="4593" w:type="dxa"/>
            <w:noWrap/>
            <w:hideMark/>
          </w:tcPr>
          <w:p w14:paraId="67F0F2CB" w14:textId="77777777" w:rsidR="004551A8" w:rsidRPr="004551A8" w:rsidRDefault="004551A8">
            <w:r w:rsidRPr="004551A8">
              <w:t>Correction for V2X TC 12.1.2.2</w:t>
            </w:r>
          </w:p>
        </w:tc>
        <w:tc>
          <w:tcPr>
            <w:tcW w:w="2265" w:type="dxa"/>
            <w:noWrap/>
            <w:hideMark/>
          </w:tcPr>
          <w:p w14:paraId="219F434B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75E55D26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B3370E3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F7EBEDB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C6CC448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33B2C736" w14:textId="77777777" w:rsidR="004551A8" w:rsidRPr="004551A8" w:rsidRDefault="004551A8">
            <w:r w:rsidRPr="004551A8">
              <w:t>4382</w:t>
            </w:r>
          </w:p>
        </w:tc>
        <w:tc>
          <w:tcPr>
            <w:tcW w:w="942" w:type="dxa"/>
            <w:noWrap/>
            <w:hideMark/>
          </w:tcPr>
          <w:p w14:paraId="6C91404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B5BBF9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9D17E3D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074E4B1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3AB0EEE" w14:textId="77777777" w:rsidR="004551A8" w:rsidRPr="004551A8" w:rsidRDefault="004551A8">
            <w:r w:rsidRPr="004551A8">
              <w:t>R5-242585</w:t>
            </w:r>
          </w:p>
        </w:tc>
        <w:tc>
          <w:tcPr>
            <w:tcW w:w="4593" w:type="dxa"/>
            <w:noWrap/>
            <w:hideMark/>
          </w:tcPr>
          <w:p w14:paraId="44687DC1" w14:textId="77777777" w:rsidR="004551A8" w:rsidRPr="004551A8" w:rsidRDefault="004551A8">
            <w:r w:rsidRPr="004551A8">
              <w:t>Correction for V2X TC 12.1.3.2</w:t>
            </w:r>
          </w:p>
        </w:tc>
        <w:tc>
          <w:tcPr>
            <w:tcW w:w="2265" w:type="dxa"/>
            <w:noWrap/>
            <w:hideMark/>
          </w:tcPr>
          <w:p w14:paraId="77AD1EEA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4787F3F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5A809DA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A8EBAF9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0A7C6F0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2F87AEEB" w14:textId="77777777" w:rsidR="004551A8" w:rsidRPr="004551A8" w:rsidRDefault="004551A8">
            <w:r w:rsidRPr="004551A8">
              <w:t>4383</w:t>
            </w:r>
          </w:p>
        </w:tc>
        <w:tc>
          <w:tcPr>
            <w:tcW w:w="942" w:type="dxa"/>
            <w:noWrap/>
            <w:hideMark/>
          </w:tcPr>
          <w:p w14:paraId="034E3D0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B87C5E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2BF1325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2472A25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1A339E5" w14:textId="77777777" w:rsidR="004551A8" w:rsidRPr="004551A8" w:rsidRDefault="004551A8">
            <w:r w:rsidRPr="004551A8">
              <w:t>R5-242588</w:t>
            </w:r>
          </w:p>
        </w:tc>
        <w:tc>
          <w:tcPr>
            <w:tcW w:w="4593" w:type="dxa"/>
            <w:noWrap/>
            <w:hideMark/>
          </w:tcPr>
          <w:p w14:paraId="4DF0FB27" w14:textId="77777777" w:rsidR="004551A8" w:rsidRPr="004551A8" w:rsidRDefault="004551A8">
            <w:r w:rsidRPr="004551A8">
              <w:t>Update to the simulation method of minimun test time</w:t>
            </w:r>
          </w:p>
        </w:tc>
        <w:tc>
          <w:tcPr>
            <w:tcW w:w="2265" w:type="dxa"/>
            <w:noWrap/>
            <w:hideMark/>
          </w:tcPr>
          <w:p w14:paraId="30DFF5C3" w14:textId="77777777" w:rsidR="004551A8" w:rsidRPr="004551A8" w:rsidRDefault="004551A8">
            <w:r w:rsidRPr="004551A8">
              <w:t>Mediatek India Technology Pvt.</w:t>
            </w:r>
          </w:p>
        </w:tc>
        <w:tc>
          <w:tcPr>
            <w:tcW w:w="923" w:type="dxa"/>
            <w:noWrap/>
            <w:hideMark/>
          </w:tcPr>
          <w:p w14:paraId="1AE4179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694529" w14:textId="77777777" w:rsidR="004551A8" w:rsidRPr="004551A8" w:rsidRDefault="004551A8">
            <w:r w:rsidRPr="004551A8">
              <w:t>36.521-4</w:t>
            </w:r>
          </w:p>
        </w:tc>
        <w:tc>
          <w:tcPr>
            <w:tcW w:w="914" w:type="dxa"/>
            <w:noWrap/>
            <w:hideMark/>
          </w:tcPr>
          <w:p w14:paraId="508EF8CE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17EBD88C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4DDF20F1" w14:textId="77777777" w:rsidR="004551A8" w:rsidRPr="004551A8" w:rsidRDefault="004551A8">
            <w:r w:rsidRPr="004551A8">
              <w:t>0022</w:t>
            </w:r>
          </w:p>
        </w:tc>
        <w:tc>
          <w:tcPr>
            <w:tcW w:w="942" w:type="dxa"/>
            <w:noWrap/>
            <w:hideMark/>
          </w:tcPr>
          <w:p w14:paraId="03FF8C3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DB35C4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4E79CAE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66F1793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CCAC95B" w14:textId="77777777" w:rsidR="004551A8" w:rsidRPr="004551A8" w:rsidRDefault="004551A8">
            <w:r w:rsidRPr="004551A8">
              <w:t>R5-242590</w:t>
            </w:r>
          </w:p>
        </w:tc>
        <w:tc>
          <w:tcPr>
            <w:tcW w:w="4593" w:type="dxa"/>
            <w:noWrap/>
            <w:hideMark/>
          </w:tcPr>
          <w:p w14:paraId="6A9B9B85" w14:textId="77777777" w:rsidR="004551A8" w:rsidRPr="004551A8" w:rsidRDefault="004551A8">
            <w:r w:rsidRPr="004551A8">
              <w:t>Addition of test frequencies for new EN-DC comb within FR2</w:t>
            </w:r>
          </w:p>
        </w:tc>
        <w:tc>
          <w:tcPr>
            <w:tcW w:w="2265" w:type="dxa"/>
            <w:noWrap/>
            <w:hideMark/>
          </w:tcPr>
          <w:p w14:paraId="6EAA39FF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137FCF1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9379A84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552F7D8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9EFEAD5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24109CBC" w14:textId="77777777" w:rsidR="004551A8" w:rsidRPr="004551A8" w:rsidRDefault="004551A8">
            <w:r w:rsidRPr="004551A8">
              <w:t>3149</w:t>
            </w:r>
          </w:p>
        </w:tc>
        <w:tc>
          <w:tcPr>
            <w:tcW w:w="942" w:type="dxa"/>
            <w:noWrap/>
            <w:hideMark/>
          </w:tcPr>
          <w:p w14:paraId="2C59AA5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6E8C7D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B473CBA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6DEE30A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8C353E5" w14:textId="77777777" w:rsidR="004551A8" w:rsidRPr="004551A8" w:rsidRDefault="004551A8">
            <w:r w:rsidRPr="004551A8">
              <w:t>R5-242598</w:t>
            </w:r>
          </w:p>
        </w:tc>
        <w:tc>
          <w:tcPr>
            <w:tcW w:w="4593" w:type="dxa"/>
            <w:noWrap/>
            <w:hideMark/>
          </w:tcPr>
          <w:p w14:paraId="58766523" w14:textId="77777777" w:rsidR="004551A8" w:rsidRPr="004551A8" w:rsidRDefault="004551A8">
            <w:r w:rsidRPr="004551A8">
              <w:t>Editorial correction for Editor Note and reference section number in 4.3.1</w:t>
            </w:r>
          </w:p>
        </w:tc>
        <w:tc>
          <w:tcPr>
            <w:tcW w:w="2265" w:type="dxa"/>
            <w:noWrap/>
            <w:hideMark/>
          </w:tcPr>
          <w:p w14:paraId="5112CD99" w14:textId="77777777" w:rsidR="004551A8" w:rsidRPr="004551A8" w:rsidRDefault="004551A8">
            <w:r w:rsidRPr="004551A8">
              <w:t>CAICT</w:t>
            </w:r>
          </w:p>
        </w:tc>
        <w:tc>
          <w:tcPr>
            <w:tcW w:w="923" w:type="dxa"/>
            <w:noWrap/>
            <w:hideMark/>
          </w:tcPr>
          <w:p w14:paraId="5966574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62EF976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1325065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E706B8E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9DAF26B" w14:textId="77777777" w:rsidR="004551A8" w:rsidRPr="004551A8" w:rsidRDefault="004551A8">
            <w:r w:rsidRPr="004551A8">
              <w:t>3150</w:t>
            </w:r>
          </w:p>
        </w:tc>
        <w:tc>
          <w:tcPr>
            <w:tcW w:w="942" w:type="dxa"/>
            <w:noWrap/>
            <w:hideMark/>
          </w:tcPr>
          <w:p w14:paraId="2F929F7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6FC01E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CE1CFD0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2FCA604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5CE8669" w14:textId="77777777" w:rsidR="004551A8" w:rsidRPr="004551A8" w:rsidRDefault="004551A8">
            <w:r w:rsidRPr="004551A8">
              <w:t>R5-242601</w:t>
            </w:r>
          </w:p>
        </w:tc>
        <w:tc>
          <w:tcPr>
            <w:tcW w:w="4593" w:type="dxa"/>
            <w:noWrap/>
            <w:hideMark/>
          </w:tcPr>
          <w:p w14:paraId="3F074615" w14:textId="77777777" w:rsidR="004551A8" w:rsidRPr="004551A8" w:rsidRDefault="004551A8">
            <w:r w:rsidRPr="004551A8">
              <w:t>Addition of CBW 70MHz 90MHz and 100MHz for n40</w:t>
            </w:r>
          </w:p>
        </w:tc>
        <w:tc>
          <w:tcPr>
            <w:tcW w:w="2265" w:type="dxa"/>
            <w:noWrap/>
            <w:hideMark/>
          </w:tcPr>
          <w:p w14:paraId="1518689A" w14:textId="77777777" w:rsidR="004551A8" w:rsidRPr="004551A8" w:rsidRDefault="004551A8">
            <w:r w:rsidRPr="004551A8">
              <w:t>CAICT</w:t>
            </w:r>
          </w:p>
        </w:tc>
        <w:tc>
          <w:tcPr>
            <w:tcW w:w="923" w:type="dxa"/>
            <w:noWrap/>
            <w:hideMark/>
          </w:tcPr>
          <w:p w14:paraId="64718EA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37B3532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58B4C1C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97A46C2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2F9500D" w14:textId="77777777" w:rsidR="004551A8" w:rsidRPr="004551A8" w:rsidRDefault="004551A8">
            <w:r w:rsidRPr="004551A8">
              <w:t>3151</w:t>
            </w:r>
          </w:p>
        </w:tc>
        <w:tc>
          <w:tcPr>
            <w:tcW w:w="942" w:type="dxa"/>
            <w:noWrap/>
            <w:hideMark/>
          </w:tcPr>
          <w:p w14:paraId="4180D8D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70A987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C875B67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5700E96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1DC3FD1" w14:textId="77777777" w:rsidR="004551A8" w:rsidRPr="004551A8" w:rsidRDefault="004551A8">
            <w:r w:rsidRPr="004551A8">
              <w:t>R5-242603</w:t>
            </w:r>
          </w:p>
        </w:tc>
        <w:tc>
          <w:tcPr>
            <w:tcW w:w="4593" w:type="dxa"/>
            <w:noWrap/>
            <w:hideMark/>
          </w:tcPr>
          <w:p w14:paraId="7988D4FE" w14:textId="77777777" w:rsidR="004551A8" w:rsidRPr="004551A8" w:rsidRDefault="004551A8">
            <w:r w:rsidRPr="004551A8">
              <w:t>Add IE PosSRS-BWA-RRC-Inactive</w:t>
            </w:r>
          </w:p>
        </w:tc>
        <w:tc>
          <w:tcPr>
            <w:tcW w:w="2265" w:type="dxa"/>
            <w:noWrap/>
            <w:hideMark/>
          </w:tcPr>
          <w:p w14:paraId="11600A97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2C83061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98C9165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60B293A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DD73DD7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056C4896" w14:textId="77777777" w:rsidR="004551A8" w:rsidRPr="004551A8" w:rsidRDefault="004551A8">
            <w:r w:rsidRPr="004551A8">
              <w:t>3152</w:t>
            </w:r>
          </w:p>
        </w:tc>
        <w:tc>
          <w:tcPr>
            <w:tcW w:w="942" w:type="dxa"/>
            <w:noWrap/>
            <w:hideMark/>
          </w:tcPr>
          <w:p w14:paraId="2629500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9F0C6F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0E773B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557C13E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907D004" w14:textId="77777777" w:rsidR="004551A8" w:rsidRPr="004551A8" w:rsidRDefault="004551A8">
            <w:r w:rsidRPr="004551A8">
              <w:lastRenderedPageBreak/>
              <w:t>R5-242604</w:t>
            </w:r>
          </w:p>
        </w:tc>
        <w:tc>
          <w:tcPr>
            <w:tcW w:w="4593" w:type="dxa"/>
            <w:noWrap/>
            <w:hideMark/>
          </w:tcPr>
          <w:p w14:paraId="1BC405FE" w14:textId="77777777" w:rsidR="004551A8" w:rsidRPr="004551A8" w:rsidRDefault="004551A8">
            <w:r w:rsidRPr="004551A8">
              <w:t>Add IEs PosSRS-TxFrequencyHoppingRRC-Connected and PosSRS-TxFrequencyHoppingRRC-Inactive</w:t>
            </w:r>
          </w:p>
        </w:tc>
        <w:tc>
          <w:tcPr>
            <w:tcW w:w="2265" w:type="dxa"/>
            <w:noWrap/>
            <w:hideMark/>
          </w:tcPr>
          <w:p w14:paraId="4A26A143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470565D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5202B5E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E2C753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A997E11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6D865021" w14:textId="77777777" w:rsidR="004551A8" w:rsidRPr="004551A8" w:rsidRDefault="004551A8">
            <w:r w:rsidRPr="004551A8">
              <w:t>3153</w:t>
            </w:r>
          </w:p>
        </w:tc>
        <w:tc>
          <w:tcPr>
            <w:tcW w:w="942" w:type="dxa"/>
            <w:noWrap/>
            <w:hideMark/>
          </w:tcPr>
          <w:p w14:paraId="54BCE8D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E3E4F4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773832C" w14:textId="77777777" w:rsidR="004551A8" w:rsidRPr="004551A8" w:rsidRDefault="004551A8">
            <w:r w:rsidRPr="004551A8">
              <w:t>RP-241001</w:t>
            </w:r>
          </w:p>
        </w:tc>
      </w:tr>
      <w:tr w:rsidR="004551A8" w:rsidRPr="004551A8" w14:paraId="7BB4312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414C530" w14:textId="77777777" w:rsidR="004551A8" w:rsidRPr="004551A8" w:rsidRDefault="004551A8">
            <w:r w:rsidRPr="004551A8">
              <w:t>R5-242609</w:t>
            </w:r>
          </w:p>
        </w:tc>
        <w:tc>
          <w:tcPr>
            <w:tcW w:w="4593" w:type="dxa"/>
            <w:noWrap/>
            <w:hideMark/>
          </w:tcPr>
          <w:p w14:paraId="7BDD795B" w14:textId="77777777" w:rsidR="004551A8" w:rsidRPr="004551A8" w:rsidRDefault="004551A8">
            <w:r w:rsidRPr="004551A8">
              <w:t>Editorial correction to 7.6.3.6 test case</w:t>
            </w:r>
          </w:p>
        </w:tc>
        <w:tc>
          <w:tcPr>
            <w:tcW w:w="2265" w:type="dxa"/>
            <w:noWrap/>
            <w:hideMark/>
          </w:tcPr>
          <w:p w14:paraId="7A859DBA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7300EA9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533C294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DBC4BA8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BAF4619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7E20ED4B" w14:textId="77777777" w:rsidR="004551A8" w:rsidRPr="004551A8" w:rsidRDefault="004551A8">
            <w:r w:rsidRPr="004551A8">
              <w:t>3100</w:t>
            </w:r>
          </w:p>
        </w:tc>
        <w:tc>
          <w:tcPr>
            <w:tcW w:w="942" w:type="dxa"/>
            <w:noWrap/>
            <w:hideMark/>
          </w:tcPr>
          <w:p w14:paraId="503C49A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3E1C19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6CB98DC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7A1A593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ACF4B90" w14:textId="77777777" w:rsidR="004551A8" w:rsidRPr="004551A8" w:rsidRDefault="004551A8">
            <w:r w:rsidRPr="004551A8">
              <w:t>R5-242611</w:t>
            </w:r>
          </w:p>
        </w:tc>
        <w:tc>
          <w:tcPr>
            <w:tcW w:w="4593" w:type="dxa"/>
            <w:noWrap/>
            <w:hideMark/>
          </w:tcPr>
          <w:p w14:paraId="0D92A06B" w14:textId="77777777" w:rsidR="004551A8" w:rsidRPr="004551A8" w:rsidRDefault="004551A8">
            <w:r w:rsidRPr="004551A8">
              <w:t>Incorrect clause number for test case 7.6.13.1</w:t>
            </w:r>
          </w:p>
        </w:tc>
        <w:tc>
          <w:tcPr>
            <w:tcW w:w="2265" w:type="dxa"/>
            <w:noWrap/>
            <w:hideMark/>
          </w:tcPr>
          <w:p w14:paraId="4D20D8D3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002AFA1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BC8D2E5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24F57D0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8E88665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B7891FD" w14:textId="77777777" w:rsidR="004551A8" w:rsidRPr="004551A8" w:rsidRDefault="004551A8">
            <w:r w:rsidRPr="004551A8">
              <w:t>3101</w:t>
            </w:r>
          </w:p>
        </w:tc>
        <w:tc>
          <w:tcPr>
            <w:tcW w:w="942" w:type="dxa"/>
            <w:noWrap/>
            <w:hideMark/>
          </w:tcPr>
          <w:p w14:paraId="5B858F6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DDC629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ABE85A7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699FDA7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FDD956E" w14:textId="77777777" w:rsidR="004551A8" w:rsidRPr="004551A8" w:rsidRDefault="004551A8">
            <w:r w:rsidRPr="004551A8">
              <w:t>R5-242612</w:t>
            </w:r>
          </w:p>
        </w:tc>
        <w:tc>
          <w:tcPr>
            <w:tcW w:w="4593" w:type="dxa"/>
            <w:noWrap/>
            <w:hideMark/>
          </w:tcPr>
          <w:p w14:paraId="52BA7FF1" w14:textId="77777777" w:rsidR="004551A8" w:rsidRPr="004551A8" w:rsidRDefault="004551A8">
            <w:r w:rsidRPr="004551A8">
              <w:t>Addition of cell configuration mapping for HST FR2 test cases</w:t>
            </w:r>
          </w:p>
        </w:tc>
        <w:tc>
          <w:tcPr>
            <w:tcW w:w="2265" w:type="dxa"/>
            <w:noWrap/>
            <w:hideMark/>
          </w:tcPr>
          <w:p w14:paraId="57CB185E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2572A37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9F6EE58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1226A14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04C5F60" w14:textId="77777777" w:rsidR="004551A8" w:rsidRPr="004551A8" w:rsidRDefault="004551A8">
            <w:r w:rsidRPr="004551A8">
              <w:t>NR_HST_FR2-UEConTest</w:t>
            </w:r>
          </w:p>
        </w:tc>
        <w:tc>
          <w:tcPr>
            <w:tcW w:w="934" w:type="dxa"/>
            <w:noWrap/>
            <w:hideMark/>
          </w:tcPr>
          <w:p w14:paraId="7CF3C51B" w14:textId="77777777" w:rsidR="004551A8" w:rsidRPr="004551A8" w:rsidRDefault="004551A8">
            <w:r w:rsidRPr="004551A8">
              <w:t>3102</w:t>
            </w:r>
          </w:p>
        </w:tc>
        <w:tc>
          <w:tcPr>
            <w:tcW w:w="942" w:type="dxa"/>
            <w:noWrap/>
            <w:hideMark/>
          </w:tcPr>
          <w:p w14:paraId="2EDD97D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616F6D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A084084" w14:textId="77777777" w:rsidR="004551A8" w:rsidRPr="004551A8" w:rsidRDefault="004551A8">
            <w:r w:rsidRPr="004551A8">
              <w:t>RP-240971</w:t>
            </w:r>
          </w:p>
        </w:tc>
      </w:tr>
      <w:tr w:rsidR="004551A8" w:rsidRPr="004551A8" w14:paraId="75D7864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48C4718" w14:textId="77777777" w:rsidR="004551A8" w:rsidRPr="004551A8" w:rsidRDefault="004551A8">
            <w:r w:rsidRPr="004551A8">
              <w:t>R5-242619</w:t>
            </w:r>
          </w:p>
        </w:tc>
        <w:tc>
          <w:tcPr>
            <w:tcW w:w="4593" w:type="dxa"/>
            <w:noWrap/>
            <w:hideMark/>
          </w:tcPr>
          <w:p w14:paraId="04902AFB" w14:textId="77777777" w:rsidR="004551A8" w:rsidRPr="004551A8" w:rsidRDefault="004551A8">
            <w:r w:rsidRPr="004551A8">
              <w:t>Updates to Annex A.15.2a</w:t>
            </w:r>
          </w:p>
        </w:tc>
        <w:tc>
          <w:tcPr>
            <w:tcW w:w="2265" w:type="dxa"/>
            <w:noWrap/>
            <w:hideMark/>
          </w:tcPr>
          <w:p w14:paraId="29CD88B2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4D01E04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C05751B" w14:textId="77777777" w:rsidR="004551A8" w:rsidRPr="004551A8" w:rsidRDefault="004551A8">
            <w:r w:rsidRPr="004551A8">
              <w:t>34.229-5</w:t>
            </w:r>
          </w:p>
        </w:tc>
        <w:tc>
          <w:tcPr>
            <w:tcW w:w="914" w:type="dxa"/>
            <w:noWrap/>
            <w:hideMark/>
          </w:tcPr>
          <w:p w14:paraId="586A75EF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073B2599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31E14E9" w14:textId="77777777" w:rsidR="004551A8" w:rsidRPr="004551A8" w:rsidRDefault="004551A8">
            <w:r w:rsidRPr="004551A8">
              <w:t>0582</w:t>
            </w:r>
          </w:p>
        </w:tc>
        <w:tc>
          <w:tcPr>
            <w:tcW w:w="942" w:type="dxa"/>
            <w:noWrap/>
            <w:hideMark/>
          </w:tcPr>
          <w:p w14:paraId="3414D63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E6A858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7904C99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24192B1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8469BC4" w14:textId="77777777" w:rsidR="004551A8" w:rsidRPr="004551A8" w:rsidRDefault="004551A8">
            <w:r w:rsidRPr="004551A8">
              <w:t>R5-242629</w:t>
            </w:r>
          </w:p>
        </w:tc>
        <w:tc>
          <w:tcPr>
            <w:tcW w:w="4593" w:type="dxa"/>
            <w:noWrap/>
            <w:hideMark/>
          </w:tcPr>
          <w:p w14:paraId="77D2AFE7" w14:textId="77777777" w:rsidR="004551A8" w:rsidRPr="004551A8" w:rsidRDefault="004551A8">
            <w:r w:rsidRPr="004551A8">
              <w:t>Test Tolerance analysis for SRS carrier based switching test cases</w:t>
            </w:r>
          </w:p>
        </w:tc>
        <w:tc>
          <w:tcPr>
            <w:tcW w:w="2265" w:type="dxa"/>
            <w:noWrap/>
            <w:hideMark/>
          </w:tcPr>
          <w:p w14:paraId="68B31ADD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3A1A8A7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73FE76E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599E30C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4C1A5D2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3403423B" w14:textId="77777777" w:rsidR="004551A8" w:rsidRPr="004551A8" w:rsidRDefault="004551A8">
            <w:r w:rsidRPr="004551A8">
              <w:t>0733</w:t>
            </w:r>
          </w:p>
        </w:tc>
        <w:tc>
          <w:tcPr>
            <w:tcW w:w="942" w:type="dxa"/>
            <w:noWrap/>
            <w:hideMark/>
          </w:tcPr>
          <w:p w14:paraId="7C109C3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445A81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F4E90E4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0E45AF9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4969D91" w14:textId="77777777" w:rsidR="004551A8" w:rsidRPr="004551A8" w:rsidRDefault="004551A8">
            <w:r w:rsidRPr="004551A8">
              <w:t>R5-242631</w:t>
            </w:r>
          </w:p>
        </w:tc>
        <w:tc>
          <w:tcPr>
            <w:tcW w:w="4593" w:type="dxa"/>
            <w:noWrap/>
            <w:hideMark/>
          </w:tcPr>
          <w:p w14:paraId="5127B4D1" w14:textId="77777777" w:rsidR="004551A8" w:rsidRPr="004551A8" w:rsidRDefault="004551A8">
            <w:r w:rsidRPr="004551A8">
              <w:t>Test Tolerance analysis for event triggered reporting test without gap under DRX test case 7.6.2.11</w:t>
            </w:r>
          </w:p>
        </w:tc>
        <w:tc>
          <w:tcPr>
            <w:tcW w:w="2265" w:type="dxa"/>
            <w:noWrap/>
            <w:hideMark/>
          </w:tcPr>
          <w:p w14:paraId="7B509A8D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5E46114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110B22C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3890075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87782A2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6BDB4063" w14:textId="77777777" w:rsidR="004551A8" w:rsidRPr="004551A8" w:rsidRDefault="004551A8">
            <w:r w:rsidRPr="004551A8">
              <w:t>0735</w:t>
            </w:r>
          </w:p>
        </w:tc>
        <w:tc>
          <w:tcPr>
            <w:tcW w:w="942" w:type="dxa"/>
            <w:noWrap/>
            <w:hideMark/>
          </w:tcPr>
          <w:p w14:paraId="5542175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3873F4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69431C1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63752CE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26D7AEA" w14:textId="77777777" w:rsidR="004551A8" w:rsidRPr="004551A8" w:rsidRDefault="004551A8">
            <w:r w:rsidRPr="004551A8">
              <w:t>R5-242636</w:t>
            </w:r>
          </w:p>
        </w:tc>
        <w:tc>
          <w:tcPr>
            <w:tcW w:w="4593" w:type="dxa"/>
            <w:noWrap/>
            <w:hideMark/>
          </w:tcPr>
          <w:p w14:paraId="5D1114AF" w14:textId="77777777" w:rsidR="004551A8" w:rsidRPr="004551A8" w:rsidRDefault="004551A8">
            <w:r w:rsidRPr="004551A8">
              <w:t>Correction of NR SA event triggered reporting tests with additional mandatory gap pattern test case 6.6.2.9 including Test Tolerance</w:t>
            </w:r>
          </w:p>
        </w:tc>
        <w:tc>
          <w:tcPr>
            <w:tcW w:w="2265" w:type="dxa"/>
            <w:noWrap/>
            <w:hideMark/>
          </w:tcPr>
          <w:p w14:paraId="735367D2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61C2D2D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A20073C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9C23CF3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BA8F9EF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1C8946DA" w14:textId="77777777" w:rsidR="004551A8" w:rsidRPr="004551A8" w:rsidRDefault="004551A8">
            <w:r w:rsidRPr="004551A8">
              <w:t>3107</w:t>
            </w:r>
          </w:p>
        </w:tc>
        <w:tc>
          <w:tcPr>
            <w:tcW w:w="942" w:type="dxa"/>
            <w:noWrap/>
            <w:hideMark/>
          </w:tcPr>
          <w:p w14:paraId="596FEAF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594FFE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02A57C0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34D4D66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1477C32" w14:textId="77777777" w:rsidR="004551A8" w:rsidRPr="004551A8" w:rsidRDefault="004551A8">
            <w:r w:rsidRPr="004551A8">
              <w:t>R5-242637</w:t>
            </w:r>
          </w:p>
        </w:tc>
        <w:tc>
          <w:tcPr>
            <w:tcW w:w="4593" w:type="dxa"/>
            <w:noWrap/>
            <w:hideMark/>
          </w:tcPr>
          <w:p w14:paraId="4E745671" w14:textId="77777777" w:rsidR="004551A8" w:rsidRPr="004551A8" w:rsidRDefault="004551A8">
            <w:r w:rsidRPr="004551A8">
              <w:t>Correction of NR SA event triggered reporting tests for FR1 without gap when DRX is used test case 6.6.2.10 including Test Tolerance</w:t>
            </w:r>
          </w:p>
        </w:tc>
        <w:tc>
          <w:tcPr>
            <w:tcW w:w="2265" w:type="dxa"/>
            <w:noWrap/>
            <w:hideMark/>
          </w:tcPr>
          <w:p w14:paraId="60250371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0701F07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07242EB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A7E14B9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1EDF805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21508021" w14:textId="77777777" w:rsidR="004551A8" w:rsidRPr="004551A8" w:rsidRDefault="004551A8">
            <w:r w:rsidRPr="004551A8">
              <w:t>3108</w:t>
            </w:r>
          </w:p>
        </w:tc>
        <w:tc>
          <w:tcPr>
            <w:tcW w:w="942" w:type="dxa"/>
            <w:noWrap/>
            <w:hideMark/>
          </w:tcPr>
          <w:p w14:paraId="2850413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9E1BF0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46B5626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2A95228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4313AA0" w14:textId="77777777" w:rsidR="004551A8" w:rsidRPr="004551A8" w:rsidRDefault="004551A8">
            <w:r w:rsidRPr="004551A8">
              <w:t>R5-242638</w:t>
            </w:r>
          </w:p>
        </w:tc>
        <w:tc>
          <w:tcPr>
            <w:tcW w:w="4593" w:type="dxa"/>
            <w:noWrap/>
            <w:hideMark/>
          </w:tcPr>
          <w:p w14:paraId="4FA301D6" w14:textId="77777777" w:rsidR="004551A8" w:rsidRPr="004551A8" w:rsidRDefault="004551A8">
            <w:r w:rsidRPr="004551A8">
              <w:t>Correction of NR SA event triggered reporting tests for FR1 without gap when DRX is not used test case 6.6.2.11 including Test Tolerance</w:t>
            </w:r>
          </w:p>
        </w:tc>
        <w:tc>
          <w:tcPr>
            <w:tcW w:w="2265" w:type="dxa"/>
            <w:noWrap/>
            <w:hideMark/>
          </w:tcPr>
          <w:p w14:paraId="3B8A564B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451D562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17E3CDB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2F1639E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18777DE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750E66D2" w14:textId="77777777" w:rsidR="004551A8" w:rsidRPr="004551A8" w:rsidRDefault="004551A8">
            <w:r w:rsidRPr="004551A8">
              <w:t>3109</w:t>
            </w:r>
          </w:p>
        </w:tc>
        <w:tc>
          <w:tcPr>
            <w:tcW w:w="942" w:type="dxa"/>
            <w:noWrap/>
            <w:hideMark/>
          </w:tcPr>
          <w:p w14:paraId="448B8B2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865998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CBEB0E6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148B171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65A46A5" w14:textId="77777777" w:rsidR="004551A8" w:rsidRPr="004551A8" w:rsidRDefault="004551A8">
            <w:r w:rsidRPr="004551A8">
              <w:t>R5-242641</w:t>
            </w:r>
          </w:p>
        </w:tc>
        <w:tc>
          <w:tcPr>
            <w:tcW w:w="4593" w:type="dxa"/>
            <w:noWrap/>
            <w:hideMark/>
          </w:tcPr>
          <w:p w14:paraId="40550B39" w14:textId="77777777" w:rsidR="004551A8" w:rsidRPr="004551A8" w:rsidRDefault="004551A8">
            <w:r w:rsidRPr="004551A8">
              <w:t>Test Tolerance correction in Annex F for RRM enhancement test cases</w:t>
            </w:r>
          </w:p>
        </w:tc>
        <w:tc>
          <w:tcPr>
            <w:tcW w:w="2265" w:type="dxa"/>
            <w:noWrap/>
            <w:hideMark/>
          </w:tcPr>
          <w:p w14:paraId="199C5709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1DC3B92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8A1FE0D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99C3B78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9A26972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66B4282F" w14:textId="77777777" w:rsidR="004551A8" w:rsidRPr="004551A8" w:rsidRDefault="004551A8">
            <w:r w:rsidRPr="004551A8">
              <w:t>3112</w:t>
            </w:r>
          </w:p>
        </w:tc>
        <w:tc>
          <w:tcPr>
            <w:tcW w:w="942" w:type="dxa"/>
            <w:noWrap/>
            <w:hideMark/>
          </w:tcPr>
          <w:p w14:paraId="287670F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2D857B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0A928B3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1BAE963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702CDAA" w14:textId="77777777" w:rsidR="004551A8" w:rsidRPr="004551A8" w:rsidRDefault="004551A8">
            <w:r w:rsidRPr="004551A8">
              <w:t>R5-242643</w:t>
            </w:r>
          </w:p>
        </w:tc>
        <w:tc>
          <w:tcPr>
            <w:tcW w:w="4593" w:type="dxa"/>
            <w:noWrap/>
            <w:hideMark/>
          </w:tcPr>
          <w:p w14:paraId="0198BE97" w14:textId="77777777" w:rsidR="004551A8" w:rsidRPr="004551A8" w:rsidRDefault="004551A8">
            <w:r w:rsidRPr="004551A8">
              <w:t>Correction of NR_U SA Inter_RAT measurements test cases</w:t>
            </w:r>
          </w:p>
        </w:tc>
        <w:tc>
          <w:tcPr>
            <w:tcW w:w="2265" w:type="dxa"/>
            <w:noWrap/>
            <w:hideMark/>
          </w:tcPr>
          <w:p w14:paraId="5BD45370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7B91CC7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35D3823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A3F60F8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C77E427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1E78B91C" w14:textId="77777777" w:rsidR="004551A8" w:rsidRPr="004551A8" w:rsidRDefault="004551A8">
            <w:r w:rsidRPr="004551A8">
              <w:t>3114</w:t>
            </w:r>
          </w:p>
        </w:tc>
        <w:tc>
          <w:tcPr>
            <w:tcW w:w="942" w:type="dxa"/>
            <w:noWrap/>
            <w:hideMark/>
          </w:tcPr>
          <w:p w14:paraId="1862344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A7C37C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A737DD1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767D52E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3C4926C" w14:textId="77777777" w:rsidR="004551A8" w:rsidRPr="004551A8" w:rsidRDefault="004551A8">
            <w:r w:rsidRPr="004551A8">
              <w:lastRenderedPageBreak/>
              <w:t>R5-242646</w:t>
            </w:r>
          </w:p>
        </w:tc>
        <w:tc>
          <w:tcPr>
            <w:tcW w:w="4593" w:type="dxa"/>
            <w:noWrap/>
            <w:hideMark/>
          </w:tcPr>
          <w:p w14:paraId="7731EAAF" w14:textId="77777777" w:rsidR="004551A8" w:rsidRPr="004551A8" w:rsidRDefault="004551A8">
            <w:r w:rsidRPr="004551A8">
              <w:t>Cell configuration correction in Annex E for SA FR2 RRM enhancement test cases</w:t>
            </w:r>
          </w:p>
        </w:tc>
        <w:tc>
          <w:tcPr>
            <w:tcW w:w="2265" w:type="dxa"/>
            <w:noWrap/>
            <w:hideMark/>
          </w:tcPr>
          <w:p w14:paraId="51053748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50269AC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40D758C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3637C36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AA1034D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6E087916" w14:textId="77777777" w:rsidR="004551A8" w:rsidRPr="004551A8" w:rsidRDefault="004551A8">
            <w:r w:rsidRPr="004551A8">
              <w:t>3116</w:t>
            </w:r>
          </w:p>
        </w:tc>
        <w:tc>
          <w:tcPr>
            <w:tcW w:w="942" w:type="dxa"/>
            <w:noWrap/>
            <w:hideMark/>
          </w:tcPr>
          <w:p w14:paraId="561A323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60506C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9E1CCDF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1A1D130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0E2B4EC" w14:textId="77777777" w:rsidR="004551A8" w:rsidRPr="004551A8" w:rsidRDefault="004551A8">
            <w:r w:rsidRPr="004551A8">
              <w:t>R5-242647</w:t>
            </w:r>
          </w:p>
        </w:tc>
        <w:tc>
          <w:tcPr>
            <w:tcW w:w="4593" w:type="dxa"/>
            <w:noWrap/>
            <w:hideMark/>
          </w:tcPr>
          <w:p w14:paraId="54439A60" w14:textId="77777777" w:rsidR="004551A8" w:rsidRPr="004551A8" w:rsidRDefault="004551A8">
            <w:r w:rsidRPr="004551A8">
              <w:t>Minimum conformance requirements for FR2 SA event triggered reporting without gap</w:t>
            </w:r>
          </w:p>
        </w:tc>
        <w:tc>
          <w:tcPr>
            <w:tcW w:w="2265" w:type="dxa"/>
            <w:noWrap/>
            <w:hideMark/>
          </w:tcPr>
          <w:p w14:paraId="40862A25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760B9C0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66E1A3A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8F100CE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0B8C198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1AE7A722" w14:textId="77777777" w:rsidR="004551A8" w:rsidRPr="004551A8" w:rsidRDefault="004551A8">
            <w:r w:rsidRPr="004551A8">
              <w:t>3117</w:t>
            </w:r>
          </w:p>
        </w:tc>
        <w:tc>
          <w:tcPr>
            <w:tcW w:w="942" w:type="dxa"/>
            <w:noWrap/>
            <w:hideMark/>
          </w:tcPr>
          <w:p w14:paraId="44037EB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520471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254CBD9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65B9970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86FF385" w14:textId="77777777" w:rsidR="004551A8" w:rsidRPr="004551A8" w:rsidRDefault="004551A8">
            <w:r w:rsidRPr="004551A8">
              <w:t>R5-242650</w:t>
            </w:r>
          </w:p>
        </w:tc>
        <w:tc>
          <w:tcPr>
            <w:tcW w:w="4593" w:type="dxa"/>
            <w:noWrap/>
            <w:hideMark/>
          </w:tcPr>
          <w:p w14:paraId="29DE1873" w14:textId="77777777" w:rsidR="004551A8" w:rsidRPr="004551A8" w:rsidRDefault="004551A8">
            <w:r w:rsidRPr="004551A8">
              <w:t>Add IE LTM-TCI-Info</w:t>
            </w:r>
          </w:p>
        </w:tc>
        <w:tc>
          <w:tcPr>
            <w:tcW w:w="2265" w:type="dxa"/>
            <w:noWrap/>
            <w:hideMark/>
          </w:tcPr>
          <w:p w14:paraId="485CB32B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275245B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A49A087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15A0181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9C9C56F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0CA8164F" w14:textId="77777777" w:rsidR="004551A8" w:rsidRPr="004551A8" w:rsidRDefault="004551A8">
            <w:r w:rsidRPr="004551A8">
              <w:t>3156</w:t>
            </w:r>
          </w:p>
        </w:tc>
        <w:tc>
          <w:tcPr>
            <w:tcW w:w="942" w:type="dxa"/>
            <w:noWrap/>
            <w:hideMark/>
          </w:tcPr>
          <w:p w14:paraId="276C862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9635B8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3BA8628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029FC92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BE2DF7A" w14:textId="77777777" w:rsidR="004551A8" w:rsidRPr="004551A8" w:rsidRDefault="004551A8">
            <w:r w:rsidRPr="004551A8">
              <w:t>R5-242651</w:t>
            </w:r>
          </w:p>
        </w:tc>
        <w:tc>
          <w:tcPr>
            <w:tcW w:w="4593" w:type="dxa"/>
            <w:noWrap/>
            <w:hideMark/>
          </w:tcPr>
          <w:p w14:paraId="69A40430" w14:textId="77777777" w:rsidR="004551A8" w:rsidRPr="004551A8" w:rsidRDefault="004551A8">
            <w:r w:rsidRPr="004551A8">
              <w:t>Add IE N3C-RelayUE-Info</w:t>
            </w:r>
          </w:p>
        </w:tc>
        <w:tc>
          <w:tcPr>
            <w:tcW w:w="2265" w:type="dxa"/>
            <w:noWrap/>
            <w:hideMark/>
          </w:tcPr>
          <w:p w14:paraId="5441A078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74B5FF2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50B2430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1777F9D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0B77920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49AEB54A" w14:textId="77777777" w:rsidR="004551A8" w:rsidRPr="004551A8" w:rsidRDefault="004551A8">
            <w:r w:rsidRPr="004551A8">
              <w:t>3157</w:t>
            </w:r>
          </w:p>
        </w:tc>
        <w:tc>
          <w:tcPr>
            <w:tcW w:w="942" w:type="dxa"/>
            <w:noWrap/>
            <w:hideMark/>
          </w:tcPr>
          <w:p w14:paraId="4E6DAAA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039A40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E56CA68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4A3EE36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6F4C10C" w14:textId="77777777" w:rsidR="004551A8" w:rsidRPr="004551A8" w:rsidRDefault="004551A8">
            <w:r w:rsidRPr="004551A8">
              <w:t>R5-242652</w:t>
            </w:r>
          </w:p>
        </w:tc>
        <w:tc>
          <w:tcPr>
            <w:tcW w:w="4593" w:type="dxa"/>
            <w:noWrap/>
            <w:hideMark/>
          </w:tcPr>
          <w:p w14:paraId="369EC812" w14:textId="77777777" w:rsidR="004551A8" w:rsidRPr="004551A8" w:rsidRDefault="004551A8">
            <w:r w:rsidRPr="004551A8">
              <w:t>Add IE NeedForInterruptionInfoNR</w:t>
            </w:r>
          </w:p>
        </w:tc>
        <w:tc>
          <w:tcPr>
            <w:tcW w:w="2265" w:type="dxa"/>
            <w:noWrap/>
            <w:hideMark/>
          </w:tcPr>
          <w:p w14:paraId="046E3BCD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13F8D21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BA13D36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03B60D9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A33626B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20538E8C" w14:textId="77777777" w:rsidR="004551A8" w:rsidRPr="004551A8" w:rsidRDefault="004551A8">
            <w:r w:rsidRPr="004551A8">
              <w:t>3158</w:t>
            </w:r>
          </w:p>
        </w:tc>
        <w:tc>
          <w:tcPr>
            <w:tcW w:w="942" w:type="dxa"/>
            <w:noWrap/>
            <w:hideMark/>
          </w:tcPr>
          <w:p w14:paraId="4090451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9B7279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277D54F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5A597E2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9A5FC78" w14:textId="77777777" w:rsidR="004551A8" w:rsidRPr="004551A8" w:rsidRDefault="004551A8">
            <w:r w:rsidRPr="004551A8">
              <w:t>R5-242653</w:t>
            </w:r>
          </w:p>
        </w:tc>
        <w:tc>
          <w:tcPr>
            <w:tcW w:w="4593" w:type="dxa"/>
            <w:noWrap/>
            <w:hideMark/>
          </w:tcPr>
          <w:p w14:paraId="1FD37E95" w14:textId="77777777" w:rsidR="004551A8" w:rsidRPr="004551A8" w:rsidRDefault="004551A8">
            <w:r w:rsidRPr="004551A8">
              <w:t>Add IE PDU-SessionID</w:t>
            </w:r>
          </w:p>
        </w:tc>
        <w:tc>
          <w:tcPr>
            <w:tcW w:w="2265" w:type="dxa"/>
            <w:noWrap/>
            <w:hideMark/>
          </w:tcPr>
          <w:p w14:paraId="0FABDEB1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4F8AE77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EDFB9A6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07E1C5D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B70575E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1FD4B82C" w14:textId="77777777" w:rsidR="004551A8" w:rsidRPr="004551A8" w:rsidRDefault="004551A8">
            <w:r w:rsidRPr="004551A8">
              <w:t>3159</w:t>
            </w:r>
          </w:p>
        </w:tc>
        <w:tc>
          <w:tcPr>
            <w:tcW w:w="942" w:type="dxa"/>
            <w:noWrap/>
            <w:hideMark/>
          </w:tcPr>
          <w:p w14:paraId="3EAA2FC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1F6A25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DBE5898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0D3D99B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649B48D" w14:textId="77777777" w:rsidR="004551A8" w:rsidRPr="004551A8" w:rsidRDefault="004551A8">
            <w:r w:rsidRPr="004551A8">
              <w:t>R5-242654</w:t>
            </w:r>
          </w:p>
        </w:tc>
        <w:tc>
          <w:tcPr>
            <w:tcW w:w="4593" w:type="dxa"/>
            <w:noWrap/>
            <w:hideMark/>
          </w:tcPr>
          <w:p w14:paraId="44A04DE7" w14:textId="77777777" w:rsidR="004551A8" w:rsidRPr="004551A8" w:rsidRDefault="004551A8">
            <w:r w:rsidRPr="004551A8">
              <w:t>Add IE PUCCH-CSI-Resource</w:t>
            </w:r>
          </w:p>
        </w:tc>
        <w:tc>
          <w:tcPr>
            <w:tcW w:w="2265" w:type="dxa"/>
            <w:noWrap/>
            <w:hideMark/>
          </w:tcPr>
          <w:p w14:paraId="54D97819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35E1477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E7FD87B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9A0B34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509DD3F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36796D70" w14:textId="77777777" w:rsidR="004551A8" w:rsidRPr="004551A8" w:rsidRDefault="004551A8">
            <w:r w:rsidRPr="004551A8">
              <w:t>3160</w:t>
            </w:r>
          </w:p>
        </w:tc>
        <w:tc>
          <w:tcPr>
            <w:tcW w:w="942" w:type="dxa"/>
            <w:noWrap/>
            <w:hideMark/>
          </w:tcPr>
          <w:p w14:paraId="6B683A5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8927DC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6F056C5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3F395C6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F3F96CB" w14:textId="77777777" w:rsidR="004551A8" w:rsidRPr="004551A8" w:rsidRDefault="004551A8">
            <w:r w:rsidRPr="004551A8">
              <w:t>R5-242655</w:t>
            </w:r>
          </w:p>
        </w:tc>
        <w:tc>
          <w:tcPr>
            <w:tcW w:w="4593" w:type="dxa"/>
            <w:noWrap/>
            <w:hideMark/>
          </w:tcPr>
          <w:p w14:paraId="1588A6E4" w14:textId="77777777" w:rsidR="004551A8" w:rsidRPr="004551A8" w:rsidRDefault="004551A8">
            <w:r w:rsidRPr="004551A8">
              <w:t>Add IE QFI</w:t>
            </w:r>
          </w:p>
        </w:tc>
        <w:tc>
          <w:tcPr>
            <w:tcW w:w="2265" w:type="dxa"/>
            <w:noWrap/>
            <w:hideMark/>
          </w:tcPr>
          <w:p w14:paraId="367734B2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162D6F8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81C3FDE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1ECB1FD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19115B4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65FA86BC" w14:textId="77777777" w:rsidR="004551A8" w:rsidRPr="004551A8" w:rsidRDefault="004551A8">
            <w:r w:rsidRPr="004551A8">
              <w:t>3161</w:t>
            </w:r>
          </w:p>
        </w:tc>
        <w:tc>
          <w:tcPr>
            <w:tcW w:w="942" w:type="dxa"/>
            <w:noWrap/>
            <w:hideMark/>
          </w:tcPr>
          <w:p w14:paraId="570FCD5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44448F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AAECE9F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6BC964F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69B2042" w14:textId="77777777" w:rsidR="004551A8" w:rsidRPr="004551A8" w:rsidRDefault="004551A8">
            <w:r w:rsidRPr="004551A8">
              <w:t>R5-242656</w:t>
            </w:r>
          </w:p>
        </w:tc>
        <w:tc>
          <w:tcPr>
            <w:tcW w:w="4593" w:type="dxa"/>
            <w:noWrap/>
            <w:hideMark/>
          </w:tcPr>
          <w:p w14:paraId="58313DF8" w14:textId="77777777" w:rsidR="004551A8" w:rsidRPr="004551A8" w:rsidRDefault="004551A8">
            <w:r w:rsidRPr="004551A8">
              <w:t>Add IE RACH-ConfigTwoTA</w:t>
            </w:r>
          </w:p>
        </w:tc>
        <w:tc>
          <w:tcPr>
            <w:tcW w:w="2265" w:type="dxa"/>
            <w:noWrap/>
            <w:hideMark/>
          </w:tcPr>
          <w:p w14:paraId="7423438F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07E3B77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6013282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36FB718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73E3841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59010003" w14:textId="77777777" w:rsidR="004551A8" w:rsidRPr="004551A8" w:rsidRDefault="004551A8">
            <w:r w:rsidRPr="004551A8">
              <w:t>3162</w:t>
            </w:r>
          </w:p>
        </w:tc>
        <w:tc>
          <w:tcPr>
            <w:tcW w:w="942" w:type="dxa"/>
            <w:noWrap/>
            <w:hideMark/>
          </w:tcPr>
          <w:p w14:paraId="166A4A3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6AE9CC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3C1C5AD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2AF0588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83295B8" w14:textId="77777777" w:rsidR="004551A8" w:rsidRPr="004551A8" w:rsidRDefault="004551A8">
            <w:r w:rsidRPr="004551A8">
              <w:t>R5-242657</w:t>
            </w:r>
          </w:p>
        </w:tc>
        <w:tc>
          <w:tcPr>
            <w:tcW w:w="4593" w:type="dxa"/>
            <w:noWrap/>
            <w:hideMark/>
          </w:tcPr>
          <w:p w14:paraId="37A68CC9" w14:textId="77777777" w:rsidR="004551A8" w:rsidRPr="004551A8" w:rsidRDefault="004551A8">
            <w:r w:rsidRPr="004551A8">
              <w:t>Add IE ReferenceConfiguration</w:t>
            </w:r>
          </w:p>
        </w:tc>
        <w:tc>
          <w:tcPr>
            <w:tcW w:w="2265" w:type="dxa"/>
            <w:noWrap/>
            <w:hideMark/>
          </w:tcPr>
          <w:p w14:paraId="0B73C5CD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7378079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EC7F595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38254B2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9C08125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39270C7C" w14:textId="77777777" w:rsidR="004551A8" w:rsidRPr="004551A8" w:rsidRDefault="004551A8">
            <w:r w:rsidRPr="004551A8">
              <w:t>3163</w:t>
            </w:r>
          </w:p>
        </w:tc>
        <w:tc>
          <w:tcPr>
            <w:tcW w:w="942" w:type="dxa"/>
            <w:noWrap/>
            <w:hideMark/>
          </w:tcPr>
          <w:p w14:paraId="2A16B2B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3D1C1E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108D56B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73981AF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1818AD6" w14:textId="77777777" w:rsidR="004551A8" w:rsidRPr="004551A8" w:rsidRDefault="004551A8">
            <w:r w:rsidRPr="004551A8">
              <w:t>R5-242658</w:t>
            </w:r>
          </w:p>
        </w:tc>
        <w:tc>
          <w:tcPr>
            <w:tcW w:w="4593" w:type="dxa"/>
            <w:noWrap/>
            <w:hideMark/>
          </w:tcPr>
          <w:p w14:paraId="41B81260" w14:textId="77777777" w:rsidR="004551A8" w:rsidRPr="004551A8" w:rsidRDefault="004551A8">
            <w:r w:rsidRPr="004551A8">
              <w:t>Add IE SelectedPSCellForCHO-WithSCG</w:t>
            </w:r>
          </w:p>
        </w:tc>
        <w:tc>
          <w:tcPr>
            <w:tcW w:w="2265" w:type="dxa"/>
            <w:noWrap/>
            <w:hideMark/>
          </w:tcPr>
          <w:p w14:paraId="4DA5D686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6E23B0D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A44F47C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72642FF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890ADF6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316E75D5" w14:textId="77777777" w:rsidR="004551A8" w:rsidRPr="004551A8" w:rsidRDefault="004551A8">
            <w:r w:rsidRPr="004551A8">
              <w:t>3164</w:t>
            </w:r>
          </w:p>
        </w:tc>
        <w:tc>
          <w:tcPr>
            <w:tcW w:w="942" w:type="dxa"/>
            <w:noWrap/>
            <w:hideMark/>
          </w:tcPr>
          <w:p w14:paraId="75AB407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5D44DF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CC02D55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4CD1B67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D4ECCE5" w14:textId="77777777" w:rsidR="004551A8" w:rsidRPr="004551A8" w:rsidRDefault="004551A8">
            <w:r w:rsidRPr="004551A8">
              <w:t>R5-242659</w:t>
            </w:r>
          </w:p>
        </w:tc>
        <w:tc>
          <w:tcPr>
            <w:tcW w:w="4593" w:type="dxa"/>
            <w:noWrap/>
            <w:hideMark/>
          </w:tcPr>
          <w:p w14:paraId="43174755" w14:textId="77777777" w:rsidR="004551A8" w:rsidRPr="004551A8" w:rsidRDefault="004551A8">
            <w:r w:rsidRPr="004551A8">
              <w:t>Add IE SI-RequestConfigRepetition</w:t>
            </w:r>
          </w:p>
        </w:tc>
        <w:tc>
          <w:tcPr>
            <w:tcW w:w="2265" w:type="dxa"/>
            <w:noWrap/>
            <w:hideMark/>
          </w:tcPr>
          <w:p w14:paraId="6F184F0F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129DE1B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DE91FA4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036FC19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1620CED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5996C8D9" w14:textId="77777777" w:rsidR="004551A8" w:rsidRPr="004551A8" w:rsidRDefault="004551A8">
            <w:r w:rsidRPr="004551A8">
              <w:t>3165</w:t>
            </w:r>
          </w:p>
        </w:tc>
        <w:tc>
          <w:tcPr>
            <w:tcW w:w="942" w:type="dxa"/>
            <w:noWrap/>
            <w:hideMark/>
          </w:tcPr>
          <w:p w14:paraId="08A4044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744CA4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11896B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0281A2D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4520950" w14:textId="77777777" w:rsidR="004551A8" w:rsidRPr="004551A8" w:rsidRDefault="004551A8">
            <w:r w:rsidRPr="004551A8">
              <w:t>R5-242660</w:t>
            </w:r>
          </w:p>
        </w:tc>
        <w:tc>
          <w:tcPr>
            <w:tcW w:w="4593" w:type="dxa"/>
            <w:noWrap/>
            <w:hideMark/>
          </w:tcPr>
          <w:p w14:paraId="7A3C153B" w14:textId="77777777" w:rsidR="004551A8" w:rsidRPr="004551A8" w:rsidRDefault="004551A8">
            <w:r w:rsidRPr="004551A8">
              <w:t>Add IEs SRS-PosTx-Hopping and SRS-PosResourceSetLinkedForAggBW</w:t>
            </w:r>
          </w:p>
        </w:tc>
        <w:tc>
          <w:tcPr>
            <w:tcW w:w="2265" w:type="dxa"/>
            <w:noWrap/>
            <w:hideMark/>
          </w:tcPr>
          <w:p w14:paraId="6E076A19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2D7E300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D063D03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535F713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F86E549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4516CBA1" w14:textId="77777777" w:rsidR="004551A8" w:rsidRPr="004551A8" w:rsidRDefault="004551A8">
            <w:r w:rsidRPr="004551A8">
              <w:t>3166</w:t>
            </w:r>
          </w:p>
        </w:tc>
        <w:tc>
          <w:tcPr>
            <w:tcW w:w="942" w:type="dxa"/>
            <w:noWrap/>
            <w:hideMark/>
          </w:tcPr>
          <w:p w14:paraId="168EBC7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CE157C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BF0733C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4B3939E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2509DB8" w14:textId="77777777" w:rsidR="004551A8" w:rsidRPr="004551A8" w:rsidRDefault="004551A8">
            <w:r w:rsidRPr="004551A8">
              <w:t>R5-242661</w:t>
            </w:r>
          </w:p>
        </w:tc>
        <w:tc>
          <w:tcPr>
            <w:tcW w:w="4593" w:type="dxa"/>
            <w:noWrap/>
            <w:hideMark/>
          </w:tcPr>
          <w:p w14:paraId="29BF7B9B" w14:textId="77777777" w:rsidR="004551A8" w:rsidRPr="004551A8" w:rsidRDefault="004551A8">
            <w:r w:rsidRPr="004551A8">
              <w:t>Add IE TN-AreaId</w:t>
            </w:r>
          </w:p>
        </w:tc>
        <w:tc>
          <w:tcPr>
            <w:tcW w:w="2265" w:type="dxa"/>
            <w:noWrap/>
            <w:hideMark/>
          </w:tcPr>
          <w:p w14:paraId="31F5B909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3AC84BF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115FC79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33836FF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46B57E8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35183ED1" w14:textId="77777777" w:rsidR="004551A8" w:rsidRPr="004551A8" w:rsidRDefault="004551A8">
            <w:r w:rsidRPr="004551A8">
              <w:t>3167</w:t>
            </w:r>
          </w:p>
        </w:tc>
        <w:tc>
          <w:tcPr>
            <w:tcW w:w="942" w:type="dxa"/>
            <w:noWrap/>
            <w:hideMark/>
          </w:tcPr>
          <w:p w14:paraId="7E2EA21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E0DB8E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F7B60B1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60A0396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D6FE17B" w14:textId="77777777" w:rsidR="004551A8" w:rsidRPr="004551A8" w:rsidRDefault="004551A8">
            <w:r w:rsidRPr="004551A8">
              <w:lastRenderedPageBreak/>
              <w:t>R5-242663</w:t>
            </w:r>
          </w:p>
        </w:tc>
        <w:tc>
          <w:tcPr>
            <w:tcW w:w="4593" w:type="dxa"/>
            <w:noWrap/>
            <w:hideMark/>
          </w:tcPr>
          <w:p w14:paraId="782A2836" w14:textId="77777777" w:rsidR="004551A8" w:rsidRPr="004551A8" w:rsidRDefault="004551A8">
            <w:r w:rsidRPr="004551A8">
              <w:t>Update Test Configuration for NS17 Band 28 3MHz</w:t>
            </w:r>
          </w:p>
        </w:tc>
        <w:tc>
          <w:tcPr>
            <w:tcW w:w="2265" w:type="dxa"/>
            <w:noWrap/>
            <w:hideMark/>
          </w:tcPr>
          <w:p w14:paraId="04559BA1" w14:textId="77777777" w:rsidR="004551A8" w:rsidRPr="004551A8" w:rsidRDefault="004551A8">
            <w:r w:rsidRPr="004551A8">
              <w:t>Rakuten Mobile, Inc</w:t>
            </w:r>
          </w:p>
        </w:tc>
        <w:tc>
          <w:tcPr>
            <w:tcW w:w="923" w:type="dxa"/>
            <w:noWrap/>
            <w:hideMark/>
          </w:tcPr>
          <w:p w14:paraId="6340144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C56C8C0" w14:textId="77777777" w:rsidR="004551A8" w:rsidRPr="004551A8" w:rsidRDefault="004551A8">
            <w:r w:rsidRPr="004551A8">
              <w:t>36.521-1</w:t>
            </w:r>
          </w:p>
        </w:tc>
        <w:tc>
          <w:tcPr>
            <w:tcW w:w="914" w:type="dxa"/>
            <w:noWrap/>
            <w:hideMark/>
          </w:tcPr>
          <w:p w14:paraId="1860493D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40E67AAF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4FD5706" w14:textId="77777777" w:rsidR="004551A8" w:rsidRPr="004551A8" w:rsidRDefault="004551A8">
            <w:r w:rsidRPr="004551A8">
              <w:t>5508</w:t>
            </w:r>
          </w:p>
        </w:tc>
        <w:tc>
          <w:tcPr>
            <w:tcW w:w="942" w:type="dxa"/>
            <w:noWrap/>
            <w:hideMark/>
          </w:tcPr>
          <w:p w14:paraId="66007E0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BEF041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B7CDFBD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1BF7461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DC68219" w14:textId="77777777" w:rsidR="004551A8" w:rsidRPr="004551A8" w:rsidRDefault="004551A8">
            <w:r w:rsidRPr="004551A8">
              <w:t>R5-242668</w:t>
            </w:r>
          </w:p>
        </w:tc>
        <w:tc>
          <w:tcPr>
            <w:tcW w:w="4593" w:type="dxa"/>
            <w:noWrap/>
            <w:hideMark/>
          </w:tcPr>
          <w:p w14:paraId="4379F1F1" w14:textId="77777777" w:rsidR="004551A8" w:rsidRPr="004551A8" w:rsidRDefault="004551A8">
            <w:r w:rsidRPr="004551A8">
              <w:t>Additional annex Channel Profile of FR2 HST-DPS</w:t>
            </w:r>
          </w:p>
        </w:tc>
        <w:tc>
          <w:tcPr>
            <w:tcW w:w="2265" w:type="dxa"/>
            <w:noWrap/>
            <w:hideMark/>
          </w:tcPr>
          <w:p w14:paraId="384383F1" w14:textId="77777777" w:rsidR="004551A8" w:rsidRPr="004551A8" w:rsidRDefault="004551A8">
            <w:r w:rsidRPr="004551A8">
              <w:t>Samsung</w:t>
            </w:r>
          </w:p>
        </w:tc>
        <w:tc>
          <w:tcPr>
            <w:tcW w:w="923" w:type="dxa"/>
            <w:noWrap/>
            <w:hideMark/>
          </w:tcPr>
          <w:p w14:paraId="112982C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08AD80D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698F105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0729420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36A96F9C" w14:textId="77777777" w:rsidR="004551A8" w:rsidRPr="004551A8" w:rsidRDefault="004551A8">
            <w:r w:rsidRPr="004551A8">
              <w:t>0831</w:t>
            </w:r>
          </w:p>
        </w:tc>
        <w:tc>
          <w:tcPr>
            <w:tcW w:w="942" w:type="dxa"/>
            <w:noWrap/>
            <w:hideMark/>
          </w:tcPr>
          <w:p w14:paraId="1D2B814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90C215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167F38D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5F90DBE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8496A7F" w14:textId="77777777" w:rsidR="004551A8" w:rsidRPr="004551A8" w:rsidRDefault="004551A8">
            <w:r w:rsidRPr="004551A8">
              <w:t>R5-242675</w:t>
            </w:r>
          </w:p>
        </w:tc>
        <w:tc>
          <w:tcPr>
            <w:tcW w:w="4593" w:type="dxa"/>
            <w:noWrap/>
            <w:hideMark/>
          </w:tcPr>
          <w:p w14:paraId="33879189" w14:textId="77777777" w:rsidR="004551A8" w:rsidRPr="004551A8" w:rsidRDefault="004551A8">
            <w:r w:rsidRPr="004551A8">
              <w:t>Update UE pre-test configurations for test case 6.5.3.1</w:t>
            </w:r>
          </w:p>
        </w:tc>
        <w:tc>
          <w:tcPr>
            <w:tcW w:w="2265" w:type="dxa"/>
            <w:noWrap/>
            <w:hideMark/>
          </w:tcPr>
          <w:p w14:paraId="72E6F0EF" w14:textId="77777777" w:rsidR="004551A8" w:rsidRPr="004551A8" w:rsidRDefault="004551A8">
            <w:r w:rsidRPr="004551A8">
              <w:t>China Telecom</w:t>
            </w:r>
          </w:p>
        </w:tc>
        <w:tc>
          <w:tcPr>
            <w:tcW w:w="923" w:type="dxa"/>
            <w:noWrap/>
            <w:hideMark/>
          </w:tcPr>
          <w:p w14:paraId="20B5FB8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08064CF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8A81417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317ADB8" w14:textId="77777777" w:rsidR="004551A8" w:rsidRPr="004551A8" w:rsidRDefault="004551A8">
            <w:r w:rsidRPr="004551A8">
              <w:t>NG_RAN_PRN_enh_plus_CT-UEConTest</w:t>
            </w:r>
          </w:p>
        </w:tc>
        <w:tc>
          <w:tcPr>
            <w:tcW w:w="934" w:type="dxa"/>
            <w:noWrap/>
            <w:hideMark/>
          </w:tcPr>
          <w:p w14:paraId="7E703858" w14:textId="77777777" w:rsidR="004551A8" w:rsidRPr="004551A8" w:rsidRDefault="004551A8">
            <w:r w:rsidRPr="004551A8">
              <w:t>4388</w:t>
            </w:r>
          </w:p>
        </w:tc>
        <w:tc>
          <w:tcPr>
            <w:tcW w:w="942" w:type="dxa"/>
            <w:noWrap/>
            <w:hideMark/>
          </w:tcPr>
          <w:p w14:paraId="322E734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B08D5B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CFC8BED" w14:textId="77777777" w:rsidR="004551A8" w:rsidRPr="004551A8" w:rsidRDefault="004551A8">
            <w:r w:rsidRPr="004551A8">
              <w:t>RP-240967</w:t>
            </w:r>
          </w:p>
        </w:tc>
      </w:tr>
      <w:tr w:rsidR="004551A8" w:rsidRPr="004551A8" w14:paraId="5C52AC8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35076AB" w14:textId="77777777" w:rsidR="004551A8" w:rsidRPr="004551A8" w:rsidRDefault="004551A8">
            <w:r w:rsidRPr="004551A8">
              <w:t>R5-242676</w:t>
            </w:r>
          </w:p>
        </w:tc>
        <w:tc>
          <w:tcPr>
            <w:tcW w:w="4593" w:type="dxa"/>
            <w:noWrap/>
            <w:hideMark/>
          </w:tcPr>
          <w:p w14:paraId="50E56AD7" w14:textId="77777777" w:rsidR="004551A8" w:rsidRPr="004551A8" w:rsidRDefault="004551A8">
            <w:r w:rsidRPr="004551A8">
              <w:t>Update test case 6.5.3.2</w:t>
            </w:r>
          </w:p>
        </w:tc>
        <w:tc>
          <w:tcPr>
            <w:tcW w:w="2265" w:type="dxa"/>
            <w:noWrap/>
            <w:hideMark/>
          </w:tcPr>
          <w:p w14:paraId="0C40A974" w14:textId="77777777" w:rsidR="004551A8" w:rsidRPr="004551A8" w:rsidRDefault="004551A8">
            <w:r w:rsidRPr="004551A8">
              <w:t>China Telecom</w:t>
            </w:r>
          </w:p>
        </w:tc>
        <w:tc>
          <w:tcPr>
            <w:tcW w:w="923" w:type="dxa"/>
            <w:noWrap/>
            <w:hideMark/>
          </w:tcPr>
          <w:p w14:paraId="27B1777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E411680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02091986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224E82C" w14:textId="77777777" w:rsidR="004551A8" w:rsidRPr="004551A8" w:rsidRDefault="004551A8">
            <w:r w:rsidRPr="004551A8">
              <w:t>NG_RAN_PRN_enh_plus_CT-UEConTest</w:t>
            </w:r>
          </w:p>
        </w:tc>
        <w:tc>
          <w:tcPr>
            <w:tcW w:w="934" w:type="dxa"/>
            <w:noWrap/>
            <w:hideMark/>
          </w:tcPr>
          <w:p w14:paraId="4CEBA632" w14:textId="77777777" w:rsidR="004551A8" w:rsidRPr="004551A8" w:rsidRDefault="004551A8">
            <w:r w:rsidRPr="004551A8">
              <w:t>4389</w:t>
            </w:r>
          </w:p>
        </w:tc>
        <w:tc>
          <w:tcPr>
            <w:tcW w:w="942" w:type="dxa"/>
            <w:noWrap/>
            <w:hideMark/>
          </w:tcPr>
          <w:p w14:paraId="07539E3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DE9537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B349C07" w14:textId="77777777" w:rsidR="004551A8" w:rsidRPr="004551A8" w:rsidRDefault="004551A8">
            <w:r w:rsidRPr="004551A8">
              <w:t>RP-240967</w:t>
            </w:r>
          </w:p>
        </w:tc>
      </w:tr>
      <w:tr w:rsidR="004551A8" w:rsidRPr="004551A8" w14:paraId="5ED305C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AB1BE23" w14:textId="77777777" w:rsidR="004551A8" w:rsidRPr="004551A8" w:rsidRDefault="004551A8">
            <w:r w:rsidRPr="004551A8">
              <w:t>R5-242679</w:t>
            </w:r>
          </w:p>
        </w:tc>
        <w:tc>
          <w:tcPr>
            <w:tcW w:w="4593" w:type="dxa"/>
            <w:noWrap/>
            <w:hideMark/>
          </w:tcPr>
          <w:p w14:paraId="3FD831A9" w14:textId="77777777" w:rsidR="004551A8" w:rsidRPr="004551A8" w:rsidRDefault="004551A8">
            <w:r w:rsidRPr="004551A8">
              <w:t>Addition of new test case 6.3.3.3 for Steering of Roaming in Rel-17 Enpn</w:t>
            </w:r>
          </w:p>
        </w:tc>
        <w:tc>
          <w:tcPr>
            <w:tcW w:w="2265" w:type="dxa"/>
            <w:noWrap/>
            <w:hideMark/>
          </w:tcPr>
          <w:p w14:paraId="63F5FE47" w14:textId="77777777" w:rsidR="004551A8" w:rsidRPr="004551A8" w:rsidRDefault="004551A8">
            <w:r w:rsidRPr="004551A8">
              <w:t>China Telecom</w:t>
            </w:r>
          </w:p>
        </w:tc>
        <w:tc>
          <w:tcPr>
            <w:tcW w:w="923" w:type="dxa"/>
            <w:noWrap/>
            <w:hideMark/>
          </w:tcPr>
          <w:p w14:paraId="6F28DA7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D52A815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706E9CC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1F440B7B" w14:textId="77777777" w:rsidR="004551A8" w:rsidRPr="004551A8" w:rsidRDefault="004551A8">
            <w:r w:rsidRPr="004551A8">
              <w:t>NG_RAN_PRN_enh_plus_CT-UEConTest</w:t>
            </w:r>
          </w:p>
        </w:tc>
        <w:tc>
          <w:tcPr>
            <w:tcW w:w="934" w:type="dxa"/>
            <w:noWrap/>
            <w:hideMark/>
          </w:tcPr>
          <w:p w14:paraId="10793565" w14:textId="77777777" w:rsidR="004551A8" w:rsidRPr="004551A8" w:rsidRDefault="004551A8">
            <w:r w:rsidRPr="004551A8">
              <w:t>4392</w:t>
            </w:r>
          </w:p>
        </w:tc>
        <w:tc>
          <w:tcPr>
            <w:tcW w:w="942" w:type="dxa"/>
            <w:noWrap/>
            <w:hideMark/>
          </w:tcPr>
          <w:p w14:paraId="150210A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B45898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5BA8027" w14:textId="77777777" w:rsidR="004551A8" w:rsidRPr="004551A8" w:rsidRDefault="004551A8">
            <w:r w:rsidRPr="004551A8">
              <w:t>RP-240967</w:t>
            </w:r>
          </w:p>
        </w:tc>
      </w:tr>
      <w:tr w:rsidR="004551A8" w:rsidRPr="004551A8" w14:paraId="69E91BC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09254B3" w14:textId="77777777" w:rsidR="004551A8" w:rsidRPr="004551A8" w:rsidRDefault="004551A8">
            <w:r w:rsidRPr="004551A8">
              <w:t>R5-242681</w:t>
            </w:r>
          </w:p>
        </w:tc>
        <w:tc>
          <w:tcPr>
            <w:tcW w:w="4593" w:type="dxa"/>
            <w:noWrap/>
            <w:hideMark/>
          </w:tcPr>
          <w:p w14:paraId="68C83EF3" w14:textId="77777777" w:rsidR="004551A8" w:rsidRPr="004551A8" w:rsidRDefault="004551A8">
            <w:r w:rsidRPr="004551A8">
              <w:t>Addition of new test case 9.1.11.4 for Mobility management in Rel-17 eNPN</w:t>
            </w:r>
          </w:p>
        </w:tc>
        <w:tc>
          <w:tcPr>
            <w:tcW w:w="2265" w:type="dxa"/>
            <w:noWrap/>
            <w:hideMark/>
          </w:tcPr>
          <w:p w14:paraId="6523EE01" w14:textId="77777777" w:rsidR="004551A8" w:rsidRPr="004551A8" w:rsidRDefault="004551A8">
            <w:r w:rsidRPr="004551A8">
              <w:t>China Telecom</w:t>
            </w:r>
          </w:p>
        </w:tc>
        <w:tc>
          <w:tcPr>
            <w:tcW w:w="923" w:type="dxa"/>
            <w:noWrap/>
            <w:hideMark/>
          </w:tcPr>
          <w:p w14:paraId="2E6E94A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348860E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04BAF4F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2915CF1" w14:textId="77777777" w:rsidR="004551A8" w:rsidRPr="004551A8" w:rsidRDefault="004551A8">
            <w:r w:rsidRPr="004551A8">
              <w:t>NG_RAN_PRN_enh_plus_CT-UEConTest</w:t>
            </w:r>
          </w:p>
        </w:tc>
        <w:tc>
          <w:tcPr>
            <w:tcW w:w="934" w:type="dxa"/>
            <w:noWrap/>
            <w:hideMark/>
          </w:tcPr>
          <w:p w14:paraId="3DA74B1D" w14:textId="77777777" w:rsidR="004551A8" w:rsidRPr="004551A8" w:rsidRDefault="004551A8">
            <w:r w:rsidRPr="004551A8">
              <w:t>4394</w:t>
            </w:r>
          </w:p>
        </w:tc>
        <w:tc>
          <w:tcPr>
            <w:tcW w:w="942" w:type="dxa"/>
            <w:noWrap/>
            <w:hideMark/>
          </w:tcPr>
          <w:p w14:paraId="55F96EE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D2065D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EEECADB" w14:textId="77777777" w:rsidR="004551A8" w:rsidRPr="004551A8" w:rsidRDefault="004551A8">
            <w:r w:rsidRPr="004551A8">
              <w:t>RP-240967</w:t>
            </w:r>
          </w:p>
        </w:tc>
      </w:tr>
      <w:tr w:rsidR="004551A8" w:rsidRPr="004551A8" w14:paraId="1262C9E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EDBBAE6" w14:textId="77777777" w:rsidR="004551A8" w:rsidRPr="004551A8" w:rsidRDefault="004551A8">
            <w:r w:rsidRPr="004551A8">
              <w:t>R5-242683</w:t>
            </w:r>
          </w:p>
        </w:tc>
        <w:tc>
          <w:tcPr>
            <w:tcW w:w="4593" w:type="dxa"/>
            <w:noWrap/>
            <w:hideMark/>
          </w:tcPr>
          <w:p w14:paraId="3E9DCAF8" w14:textId="77777777" w:rsidR="004551A8" w:rsidRPr="004551A8" w:rsidRDefault="004551A8">
            <w:r w:rsidRPr="004551A8">
              <w:t>Addition of new test case 9.1.11.7 for Rel-17 eNPN</w:t>
            </w:r>
          </w:p>
        </w:tc>
        <w:tc>
          <w:tcPr>
            <w:tcW w:w="2265" w:type="dxa"/>
            <w:noWrap/>
            <w:hideMark/>
          </w:tcPr>
          <w:p w14:paraId="46805586" w14:textId="77777777" w:rsidR="004551A8" w:rsidRPr="004551A8" w:rsidRDefault="004551A8">
            <w:r w:rsidRPr="004551A8">
              <w:t>China Telecom</w:t>
            </w:r>
          </w:p>
        </w:tc>
        <w:tc>
          <w:tcPr>
            <w:tcW w:w="923" w:type="dxa"/>
            <w:noWrap/>
            <w:hideMark/>
          </w:tcPr>
          <w:p w14:paraId="445DCFD2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DFA7278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C0654DC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9F27202" w14:textId="77777777" w:rsidR="004551A8" w:rsidRPr="004551A8" w:rsidRDefault="004551A8">
            <w:r w:rsidRPr="004551A8">
              <w:t>NG_RAN_PRN_enh_plus_CT-UEConTest</w:t>
            </w:r>
          </w:p>
        </w:tc>
        <w:tc>
          <w:tcPr>
            <w:tcW w:w="934" w:type="dxa"/>
            <w:noWrap/>
            <w:hideMark/>
          </w:tcPr>
          <w:p w14:paraId="750C9AC1" w14:textId="77777777" w:rsidR="004551A8" w:rsidRPr="004551A8" w:rsidRDefault="004551A8">
            <w:r w:rsidRPr="004551A8">
              <w:t>4396</w:t>
            </w:r>
          </w:p>
        </w:tc>
        <w:tc>
          <w:tcPr>
            <w:tcW w:w="942" w:type="dxa"/>
            <w:noWrap/>
            <w:hideMark/>
          </w:tcPr>
          <w:p w14:paraId="7F99CAC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A045D0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470B1D4" w14:textId="77777777" w:rsidR="004551A8" w:rsidRPr="004551A8" w:rsidRDefault="004551A8">
            <w:r w:rsidRPr="004551A8">
              <w:t>RP-240967</w:t>
            </w:r>
          </w:p>
        </w:tc>
      </w:tr>
      <w:tr w:rsidR="004551A8" w:rsidRPr="004551A8" w14:paraId="6D00DA2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2E8DCD0" w14:textId="77777777" w:rsidR="004551A8" w:rsidRPr="004551A8" w:rsidRDefault="004551A8">
            <w:r w:rsidRPr="004551A8">
              <w:t>R5-242701</w:t>
            </w:r>
          </w:p>
        </w:tc>
        <w:tc>
          <w:tcPr>
            <w:tcW w:w="4593" w:type="dxa"/>
            <w:noWrap/>
            <w:hideMark/>
          </w:tcPr>
          <w:p w14:paraId="6A6C0A5A" w14:textId="77777777" w:rsidR="004551A8" w:rsidRPr="004551A8" w:rsidRDefault="004551A8">
            <w:r w:rsidRPr="004551A8">
              <w:t>Addition of Inter-band DL CA and CA_30A-48A band for A-MPR &amp; Spurious emission test cases</w:t>
            </w:r>
          </w:p>
        </w:tc>
        <w:tc>
          <w:tcPr>
            <w:tcW w:w="2265" w:type="dxa"/>
            <w:noWrap/>
            <w:hideMark/>
          </w:tcPr>
          <w:p w14:paraId="4DD60306" w14:textId="77777777" w:rsidR="004551A8" w:rsidRPr="004551A8" w:rsidRDefault="004551A8">
            <w:r w:rsidRPr="004551A8">
              <w:t>Sporton, Bureau Veritas ADT</w:t>
            </w:r>
          </w:p>
        </w:tc>
        <w:tc>
          <w:tcPr>
            <w:tcW w:w="923" w:type="dxa"/>
            <w:noWrap/>
            <w:hideMark/>
          </w:tcPr>
          <w:p w14:paraId="263EDF5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50ABE22" w14:textId="77777777" w:rsidR="004551A8" w:rsidRPr="004551A8" w:rsidRDefault="004551A8">
            <w:r w:rsidRPr="004551A8">
              <w:t>36.521-1</w:t>
            </w:r>
          </w:p>
        </w:tc>
        <w:tc>
          <w:tcPr>
            <w:tcW w:w="914" w:type="dxa"/>
            <w:noWrap/>
            <w:hideMark/>
          </w:tcPr>
          <w:p w14:paraId="182CFAAA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10991D35" w14:textId="77777777" w:rsidR="004551A8" w:rsidRPr="004551A8" w:rsidRDefault="004551A8">
            <w:r w:rsidRPr="004551A8">
              <w:t>LTE_CA_R17-UEConTest</w:t>
            </w:r>
          </w:p>
        </w:tc>
        <w:tc>
          <w:tcPr>
            <w:tcW w:w="934" w:type="dxa"/>
            <w:noWrap/>
            <w:hideMark/>
          </w:tcPr>
          <w:p w14:paraId="5D023EBD" w14:textId="77777777" w:rsidR="004551A8" w:rsidRPr="004551A8" w:rsidRDefault="004551A8">
            <w:r w:rsidRPr="004551A8">
              <w:t>5509</w:t>
            </w:r>
          </w:p>
        </w:tc>
        <w:tc>
          <w:tcPr>
            <w:tcW w:w="942" w:type="dxa"/>
            <w:noWrap/>
            <w:hideMark/>
          </w:tcPr>
          <w:p w14:paraId="3A2DB34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64268E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CBE5648" w14:textId="77777777" w:rsidR="004551A8" w:rsidRPr="004551A8" w:rsidRDefault="004551A8">
            <w:r w:rsidRPr="004551A8">
              <w:t>RP-240984</w:t>
            </w:r>
          </w:p>
        </w:tc>
      </w:tr>
      <w:tr w:rsidR="004551A8" w:rsidRPr="004551A8" w14:paraId="1C06578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4BCF2E3" w14:textId="77777777" w:rsidR="004551A8" w:rsidRPr="004551A8" w:rsidRDefault="004551A8">
            <w:r w:rsidRPr="004551A8">
              <w:t>R5-242708</w:t>
            </w:r>
          </w:p>
        </w:tc>
        <w:tc>
          <w:tcPr>
            <w:tcW w:w="4593" w:type="dxa"/>
            <w:noWrap/>
            <w:hideMark/>
          </w:tcPr>
          <w:p w14:paraId="6FBED2A4" w14:textId="77777777" w:rsidR="004551A8" w:rsidRPr="004551A8" w:rsidRDefault="004551A8">
            <w:r w:rsidRPr="004551A8">
              <w:t>Definition of CA_n2A-n30A, CA_n5A-n30A, CA_n30A-n66A and CA_n30A-n77A applicability to protocol testing</w:t>
            </w:r>
          </w:p>
        </w:tc>
        <w:tc>
          <w:tcPr>
            <w:tcW w:w="2265" w:type="dxa"/>
            <w:noWrap/>
            <w:hideMark/>
          </w:tcPr>
          <w:p w14:paraId="06A3D82A" w14:textId="77777777" w:rsidR="004551A8" w:rsidRPr="004551A8" w:rsidRDefault="004551A8">
            <w:r w:rsidRPr="004551A8">
              <w:t>WE Certification Oy, AT&amp;T</w:t>
            </w:r>
          </w:p>
        </w:tc>
        <w:tc>
          <w:tcPr>
            <w:tcW w:w="923" w:type="dxa"/>
            <w:noWrap/>
            <w:hideMark/>
          </w:tcPr>
          <w:p w14:paraId="56A87D0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8D1511C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3121514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638BE4D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29E98D2E" w14:textId="77777777" w:rsidR="004551A8" w:rsidRPr="004551A8" w:rsidRDefault="004551A8">
            <w:r w:rsidRPr="004551A8">
              <w:t>3168</w:t>
            </w:r>
          </w:p>
        </w:tc>
        <w:tc>
          <w:tcPr>
            <w:tcW w:w="942" w:type="dxa"/>
            <w:noWrap/>
            <w:hideMark/>
          </w:tcPr>
          <w:p w14:paraId="7FD9E53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53A6D9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D8AAC72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5E199BC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A59704C" w14:textId="77777777" w:rsidR="004551A8" w:rsidRPr="004551A8" w:rsidRDefault="004551A8">
            <w:r w:rsidRPr="004551A8">
              <w:t>R5-242710</w:t>
            </w:r>
          </w:p>
        </w:tc>
        <w:tc>
          <w:tcPr>
            <w:tcW w:w="4593" w:type="dxa"/>
            <w:noWrap/>
            <w:hideMark/>
          </w:tcPr>
          <w:p w14:paraId="1435F6AB" w14:textId="77777777" w:rsidR="004551A8" w:rsidRPr="004551A8" w:rsidRDefault="004551A8">
            <w:r w:rsidRPr="004551A8">
              <w:t>Test point analysis for spurious emissions CA_n2A-n30A, CA_n5A-n30A, CA_n30A-n66A and CA_n30A-n77A</w:t>
            </w:r>
          </w:p>
        </w:tc>
        <w:tc>
          <w:tcPr>
            <w:tcW w:w="2265" w:type="dxa"/>
            <w:noWrap/>
            <w:hideMark/>
          </w:tcPr>
          <w:p w14:paraId="7544B68A" w14:textId="77777777" w:rsidR="004551A8" w:rsidRPr="004551A8" w:rsidRDefault="004551A8">
            <w:r w:rsidRPr="004551A8">
              <w:t>WE Certification Oy, AT&amp;T</w:t>
            </w:r>
          </w:p>
        </w:tc>
        <w:tc>
          <w:tcPr>
            <w:tcW w:w="923" w:type="dxa"/>
            <w:noWrap/>
            <w:hideMark/>
          </w:tcPr>
          <w:p w14:paraId="681BC3B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C303FCA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320BE8F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DF561F7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19BBFB7A" w14:textId="77777777" w:rsidR="004551A8" w:rsidRPr="004551A8" w:rsidRDefault="004551A8">
            <w:r w:rsidRPr="004551A8">
              <w:t>0892</w:t>
            </w:r>
          </w:p>
        </w:tc>
        <w:tc>
          <w:tcPr>
            <w:tcW w:w="942" w:type="dxa"/>
            <w:noWrap/>
            <w:hideMark/>
          </w:tcPr>
          <w:p w14:paraId="5BAB3A6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2EB8AE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13BCC4E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72E5049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7795000" w14:textId="77777777" w:rsidR="004551A8" w:rsidRPr="004551A8" w:rsidRDefault="004551A8">
            <w:r w:rsidRPr="004551A8">
              <w:t>R5-242711</w:t>
            </w:r>
          </w:p>
        </w:tc>
        <w:tc>
          <w:tcPr>
            <w:tcW w:w="4593" w:type="dxa"/>
            <w:noWrap/>
            <w:hideMark/>
          </w:tcPr>
          <w:p w14:paraId="23FEC068" w14:textId="77777777" w:rsidR="004551A8" w:rsidRPr="004551A8" w:rsidRDefault="004551A8">
            <w:r w:rsidRPr="004551A8">
              <w:t>Addition of DC_66A_n66 BCS1, DC_66A-66A_n66A, DC_2A-2A_n66A, DC_66A-66A-66A_n77A, DC_66A-66A-66A_n77(2A) and DC_66A-66A_n2A to Ch5</w:t>
            </w:r>
          </w:p>
        </w:tc>
        <w:tc>
          <w:tcPr>
            <w:tcW w:w="2265" w:type="dxa"/>
            <w:noWrap/>
            <w:hideMark/>
          </w:tcPr>
          <w:p w14:paraId="7F28164A" w14:textId="77777777" w:rsidR="004551A8" w:rsidRPr="004551A8" w:rsidRDefault="004551A8">
            <w:r w:rsidRPr="004551A8">
              <w:t>WE Certification Oy, AT&amp;T</w:t>
            </w:r>
          </w:p>
        </w:tc>
        <w:tc>
          <w:tcPr>
            <w:tcW w:w="923" w:type="dxa"/>
            <w:noWrap/>
            <w:hideMark/>
          </w:tcPr>
          <w:p w14:paraId="3FEC242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13384AB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10757D2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64FCDCA" w14:textId="77777777" w:rsidR="004551A8" w:rsidRPr="004551A8" w:rsidRDefault="004551A8">
            <w:r w:rsidRPr="004551A8">
              <w:t>NR_CADC_NR_LTE_DC_R18-UEConTest</w:t>
            </w:r>
          </w:p>
        </w:tc>
        <w:tc>
          <w:tcPr>
            <w:tcW w:w="934" w:type="dxa"/>
            <w:noWrap/>
            <w:hideMark/>
          </w:tcPr>
          <w:p w14:paraId="3E9678D4" w14:textId="77777777" w:rsidR="004551A8" w:rsidRPr="004551A8" w:rsidRDefault="004551A8">
            <w:r w:rsidRPr="004551A8">
              <w:t>1762</w:t>
            </w:r>
          </w:p>
        </w:tc>
        <w:tc>
          <w:tcPr>
            <w:tcW w:w="942" w:type="dxa"/>
            <w:noWrap/>
            <w:hideMark/>
          </w:tcPr>
          <w:p w14:paraId="2DA62A9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ABBD67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31E77C0" w14:textId="77777777" w:rsidR="004551A8" w:rsidRPr="004551A8" w:rsidRDefault="004551A8">
            <w:r w:rsidRPr="004551A8">
              <w:t>RP-240986</w:t>
            </w:r>
          </w:p>
        </w:tc>
      </w:tr>
      <w:tr w:rsidR="004551A8" w:rsidRPr="004551A8" w14:paraId="583007A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6EF3BF9" w14:textId="77777777" w:rsidR="004551A8" w:rsidRPr="004551A8" w:rsidRDefault="004551A8">
            <w:r w:rsidRPr="004551A8">
              <w:t>R5-242712</w:t>
            </w:r>
          </w:p>
        </w:tc>
        <w:tc>
          <w:tcPr>
            <w:tcW w:w="4593" w:type="dxa"/>
            <w:noWrap/>
            <w:hideMark/>
          </w:tcPr>
          <w:p w14:paraId="32DCB52C" w14:textId="77777777" w:rsidR="004551A8" w:rsidRPr="004551A8" w:rsidRDefault="004551A8">
            <w:r w:rsidRPr="004551A8">
              <w:t>Addition of test point analysis for Inter-band DL CA and UL CA_30A-48A for A-MPR &amp; Spurious emission</w:t>
            </w:r>
          </w:p>
        </w:tc>
        <w:tc>
          <w:tcPr>
            <w:tcW w:w="2265" w:type="dxa"/>
            <w:noWrap/>
            <w:hideMark/>
          </w:tcPr>
          <w:p w14:paraId="581F1A2C" w14:textId="77777777" w:rsidR="004551A8" w:rsidRPr="004551A8" w:rsidRDefault="004551A8">
            <w:r w:rsidRPr="004551A8">
              <w:t>Sporton</w:t>
            </w:r>
          </w:p>
        </w:tc>
        <w:tc>
          <w:tcPr>
            <w:tcW w:w="923" w:type="dxa"/>
            <w:noWrap/>
            <w:hideMark/>
          </w:tcPr>
          <w:p w14:paraId="3C3BE4D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0C82583" w14:textId="77777777" w:rsidR="004551A8" w:rsidRPr="004551A8" w:rsidRDefault="004551A8">
            <w:r w:rsidRPr="004551A8">
              <w:t>36.905</w:t>
            </w:r>
          </w:p>
        </w:tc>
        <w:tc>
          <w:tcPr>
            <w:tcW w:w="914" w:type="dxa"/>
            <w:noWrap/>
            <w:hideMark/>
          </w:tcPr>
          <w:p w14:paraId="7953FF02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266AE990" w14:textId="77777777" w:rsidR="004551A8" w:rsidRPr="004551A8" w:rsidRDefault="004551A8">
            <w:r w:rsidRPr="004551A8">
              <w:t>LTE_CA_R17-UEConTest</w:t>
            </w:r>
          </w:p>
        </w:tc>
        <w:tc>
          <w:tcPr>
            <w:tcW w:w="934" w:type="dxa"/>
            <w:noWrap/>
            <w:hideMark/>
          </w:tcPr>
          <w:p w14:paraId="6E8EFA46" w14:textId="77777777" w:rsidR="004551A8" w:rsidRPr="004551A8" w:rsidRDefault="004551A8">
            <w:r w:rsidRPr="004551A8">
              <w:t>0273</w:t>
            </w:r>
          </w:p>
        </w:tc>
        <w:tc>
          <w:tcPr>
            <w:tcW w:w="942" w:type="dxa"/>
            <w:noWrap/>
            <w:hideMark/>
          </w:tcPr>
          <w:p w14:paraId="7E243BC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F160DF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C21CFDD" w14:textId="77777777" w:rsidR="004551A8" w:rsidRPr="004551A8" w:rsidRDefault="004551A8">
            <w:r w:rsidRPr="004551A8">
              <w:t>RP-240984</w:t>
            </w:r>
          </w:p>
        </w:tc>
      </w:tr>
      <w:tr w:rsidR="004551A8" w:rsidRPr="004551A8" w14:paraId="7229202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5A39978" w14:textId="77777777" w:rsidR="004551A8" w:rsidRPr="004551A8" w:rsidRDefault="004551A8">
            <w:r w:rsidRPr="004551A8">
              <w:lastRenderedPageBreak/>
              <w:t>R5-242714</w:t>
            </w:r>
          </w:p>
        </w:tc>
        <w:tc>
          <w:tcPr>
            <w:tcW w:w="4593" w:type="dxa"/>
            <w:noWrap/>
            <w:hideMark/>
          </w:tcPr>
          <w:p w14:paraId="304362B7" w14:textId="77777777" w:rsidR="004551A8" w:rsidRPr="004551A8" w:rsidRDefault="004551A8">
            <w:r w:rsidRPr="004551A8">
              <w:t>Definition of DC_2A-2A_n66A, DC_66A-66A-66A_n77A, DC_66A-66A-66A_n77(2A) and DC_66A-66A_n2A applicability to protocol testing</w:t>
            </w:r>
          </w:p>
        </w:tc>
        <w:tc>
          <w:tcPr>
            <w:tcW w:w="2265" w:type="dxa"/>
            <w:noWrap/>
            <w:hideMark/>
          </w:tcPr>
          <w:p w14:paraId="242EE352" w14:textId="77777777" w:rsidR="004551A8" w:rsidRPr="004551A8" w:rsidRDefault="004551A8">
            <w:r w:rsidRPr="004551A8">
              <w:t>WE Certification Oy, AT&amp;T</w:t>
            </w:r>
          </w:p>
        </w:tc>
        <w:tc>
          <w:tcPr>
            <w:tcW w:w="923" w:type="dxa"/>
            <w:noWrap/>
            <w:hideMark/>
          </w:tcPr>
          <w:p w14:paraId="35D3764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C6DC2E3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69DA354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33C1666" w14:textId="77777777" w:rsidR="004551A8" w:rsidRPr="004551A8" w:rsidRDefault="004551A8">
            <w:r w:rsidRPr="004551A8">
              <w:t>NR_CADC_NR_LTE_DC_R18-UEConTest</w:t>
            </w:r>
          </w:p>
        </w:tc>
        <w:tc>
          <w:tcPr>
            <w:tcW w:w="934" w:type="dxa"/>
            <w:noWrap/>
            <w:hideMark/>
          </w:tcPr>
          <w:p w14:paraId="63344D2D" w14:textId="77777777" w:rsidR="004551A8" w:rsidRPr="004551A8" w:rsidRDefault="004551A8">
            <w:r w:rsidRPr="004551A8">
              <w:t>3169</w:t>
            </w:r>
          </w:p>
        </w:tc>
        <w:tc>
          <w:tcPr>
            <w:tcW w:w="942" w:type="dxa"/>
            <w:noWrap/>
            <w:hideMark/>
          </w:tcPr>
          <w:p w14:paraId="6881969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E7AA6C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25DC3B0" w14:textId="77777777" w:rsidR="004551A8" w:rsidRPr="004551A8" w:rsidRDefault="004551A8">
            <w:r w:rsidRPr="004551A8">
              <w:t>RP-240986</w:t>
            </w:r>
          </w:p>
        </w:tc>
      </w:tr>
      <w:tr w:rsidR="004551A8" w:rsidRPr="004551A8" w14:paraId="77D1F2C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EC2B974" w14:textId="77777777" w:rsidR="004551A8" w:rsidRPr="004551A8" w:rsidRDefault="004551A8">
            <w:r w:rsidRPr="004551A8">
              <w:t>R5-242724</w:t>
            </w:r>
          </w:p>
        </w:tc>
        <w:tc>
          <w:tcPr>
            <w:tcW w:w="4593" w:type="dxa"/>
            <w:noWrap/>
            <w:hideMark/>
          </w:tcPr>
          <w:p w14:paraId="7F516FC7" w14:textId="77777777" w:rsidR="004551A8" w:rsidRPr="004551A8" w:rsidRDefault="004551A8">
            <w:r w:rsidRPr="004551A8">
              <w:t>Correct typo for clause 6.5B.3.2.1.4 and 6.5B.3.4.1.4.1</w:t>
            </w:r>
          </w:p>
        </w:tc>
        <w:tc>
          <w:tcPr>
            <w:tcW w:w="2265" w:type="dxa"/>
            <w:noWrap/>
            <w:hideMark/>
          </w:tcPr>
          <w:p w14:paraId="723A20EC" w14:textId="77777777" w:rsidR="004551A8" w:rsidRPr="004551A8" w:rsidRDefault="004551A8">
            <w:r w:rsidRPr="004551A8">
              <w:t>SGS Wireless</w:t>
            </w:r>
          </w:p>
        </w:tc>
        <w:tc>
          <w:tcPr>
            <w:tcW w:w="923" w:type="dxa"/>
            <w:noWrap/>
            <w:hideMark/>
          </w:tcPr>
          <w:p w14:paraId="3B0DF2D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12A4514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6DA8C65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ECEBD2A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C3BFD4D" w14:textId="77777777" w:rsidR="004551A8" w:rsidRPr="004551A8" w:rsidRDefault="004551A8">
            <w:r w:rsidRPr="004551A8">
              <w:t>1768</w:t>
            </w:r>
          </w:p>
        </w:tc>
        <w:tc>
          <w:tcPr>
            <w:tcW w:w="942" w:type="dxa"/>
            <w:noWrap/>
            <w:hideMark/>
          </w:tcPr>
          <w:p w14:paraId="0471555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AE44A7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30A93B8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1A44B1B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C5B9CBA" w14:textId="77777777" w:rsidR="004551A8" w:rsidRPr="004551A8" w:rsidRDefault="004551A8">
            <w:r w:rsidRPr="004551A8">
              <w:t>R5-242727</w:t>
            </w:r>
          </w:p>
        </w:tc>
        <w:tc>
          <w:tcPr>
            <w:tcW w:w="4593" w:type="dxa"/>
            <w:noWrap/>
            <w:hideMark/>
          </w:tcPr>
          <w:p w14:paraId="71985CB7" w14:textId="77777777" w:rsidR="004551A8" w:rsidRPr="004551A8" w:rsidRDefault="004551A8">
            <w:r w:rsidRPr="004551A8">
              <w:t>Correct Table 4.5.2.1.4.1-2 &amp; Table 4.5.2.2.4.1-2 &amp; Table 4.5.2.3.4.1-2 &amp; Table 4.5.2.4.4.1-2 &amp; Table 4.5.2.5.4.1-2 of test frequency</w:t>
            </w:r>
          </w:p>
        </w:tc>
        <w:tc>
          <w:tcPr>
            <w:tcW w:w="2265" w:type="dxa"/>
            <w:noWrap/>
            <w:hideMark/>
          </w:tcPr>
          <w:p w14:paraId="7D29CDD1" w14:textId="77777777" w:rsidR="004551A8" w:rsidRPr="004551A8" w:rsidRDefault="004551A8">
            <w:r w:rsidRPr="004551A8">
              <w:t>SGS Wireless</w:t>
            </w:r>
          </w:p>
        </w:tc>
        <w:tc>
          <w:tcPr>
            <w:tcW w:w="923" w:type="dxa"/>
            <w:noWrap/>
            <w:hideMark/>
          </w:tcPr>
          <w:p w14:paraId="47C9B62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05DA6F3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3DA7545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ED1AC5D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CCE2C86" w14:textId="77777777" w:rsidR="004551A8" w:rsidRPr="004551A8" w:rsidRDefault="004551A8">
            <w:r w:rsidRPr="004551A8">
              <w:t>3126</w:t>
            </w:r>
          </w:p>
        </w:tc>
        <w:tc>
          <w:tcPr>
            <w:tcW w:w="942" w:type="dxa"/>
            <w:noWrap/>
            <w:hideMark/>
          </w:tcPr>
          <w:p w14:paraId="4C8EE81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16BC62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E9CA3CC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7EEC8FF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8625C79" w14:textId="77777777" w:rsidR="004551A8" w:rsidRPr="004551A8" w:rsidRDefault="004551A8">
            <w:r w:rsidRPr="004551A8">
              <w:t>R5-242730</w:t>
            </w:r>
          </w:p>
        </w:tc>
        <w:tc>
          <w:tcPr>
            <w:tcW w:w="4593" w:type="dxa"/>
            <w:noWrap/>
            <w:hideMark/>
          </w:tcPr>
          <w:p w14:paraId="50826120" w14:textId="77777777" w:rsidR="004551A8" w:rsidRPr="004551A8" w:rsidRDefault="004551A8">
            <w:r w:rsidRPr="004551A8">
              <w:t>Update of the QoQZ MU</w:t>
            </w:r>
          </w:p>
        </w:tc>
        <w:tc>
          <w:tcPr>
            <w:tcW w:w="2265" w:type="dxa"/>
            <w:noWrap/>
            <w:hideMark/>
          </w:tcPr>
          <w:p w14:paraId="34D4FA4B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6992D7C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16CC08A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0423406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76A9A3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FAA1D6C" w14:textId="77777777" w:rsidR="004551A8" w:rsidRPr="004551A8" w:rsidRDefault="004551A8">
            <w:r w:rsidRPr="004551A8">
              <w:t>0737</w:t>
            </w:r>
          </w:p>
        </w:tc>
        <w:tc>
          <w:tcPr>
            <w:tcW w:w="942" w:type="dxa"/>
            <w:noWrap/>
            <w:hideMark/>
          </w:tcPr>
          <w:p w14:paraId="2C3786F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94247B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EC60CFA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02B5F88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45BB299" w14:textId="77777777" w:rsidR="004551A8" w:rsidRPr="004551A8" w:rsidRDefault="004551A8">
            <w:r w:rsidRPr="004551A8">
              <w:t>R5-242731</w:t>
            </w:r>
          </w:p>
        </w:tc>
        <w:tc>
          <w:tcPr>
            <w:tcW w:w="4593" w:type="dxa"/>
            <w:noWrap/>
            <w:hideMark/>
          </w:tcPr>
          <w:p w14:paraId="5CDF7684" w14:textId="77777777" w:rsidR="004551A8" w:rsidRPr="004551A8" w:rsidRDefault="004551A8">
            <w:r w:rsidRPr="004551A8">
              <w:t>Removal of the reference to efficiency calibration in QoQZ</w:t>
            </w:r>
          </w:p>
        </w:tc>
        <w:tc>
          <w:tcPr>
            <w:tcW w:w="2265" w:type="dxa"/>
            <w:noWrap/>
            <w:hideMark/>
          </w:tcPr>
          <w:p w14:paraId="03D2851E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3E49773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3702080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1F9B90F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E150BA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86BE64B" w14:textId="77777777" w:rsidR="004551A8" w:rsidRPr="004551A8" w:rsidRDefault="004551A8">
            <w:r w:rsidRPr="004551A8">
              <w:t>0738</w:t>
            </w:r>
          </w:p>
        </w:tc>
        <w:tc>
          <w:tcPr>
            <w:tcW w:w="942" w:type="dxa"/>
            <w:noWrap/>
            <w:hideMark/>
          </w:tcPr>
          <w:p w14:paraId="5E6EBE0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97D439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59726BD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7ED395C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A0D1589" w14:textId="77777777" w:rsidR="004551A8" w:rsidRPr="004551A8" w:rsidRDefault="004551A8">
            <w:r w:rsidRPr="004551A8">
              <w:t>R5-242732</w:t>
            </w:r>
          </w:p>
        </w:tc>
        <w:tc>
          <w:tcPr>
            <w:tcW w:w="4593" w:type="dxa"/>
            <w:noWrap/>
            <w:hideMark/>
          </w:tcPr>
          <w:p w14:paraId="02FFFA39" w14:textId="77777777" w:rsidR="004551A8" w:rsidRPr="004551A8" w:rsidRDefault="004551A8">
            <w:r w:rsidRPr="004551A8">
              <w:t>Addition of MOP requirements for 2UL CA 3A-42A</w:t>
            </w:r>
          </w:p>
        </w:tc>
        <w:tc>
          <w:tcPr>
            <w:tcW w:w="2265" w:type="dxa"/>
            <w:noWrap/>
            <w:hideMark/>
          </w:tcPr>
          <w:p w14:paraId="312F11D5" w14:textId="77777777" w:rsidR="004551A8" w:rsidRPr="004551A8" w:rsidRDefault="004551A8">
            <w:r w:rsidRPr="004551A8">
              <w:t>NTT DOCOMO INC.</w:t>
            </w:r>
          </w:p>
        </w:tc>
        <w:tc>
          <w:tcPr>
            <w:tcW w:w="923" w:type="dxa"/>
            <w:noWrap/>
            <w:hideMark/>
          </w:tcPr>
          <w:p w14:paraId="75CBE9E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AD92560" w14:textId="77777777" w:rsidR="004551A8" w:rsidRPr="004551A8" w:rsidRDefault="004551A8">
            <w:r w:rsidRPr="004551A8">
              <w:t>36.521-1</w:t>
            </w:r>
          </w:p>
        </w:tc>
        <w:tc>
          <w:tcPr>
            <w:tcW w:w="914" w:type="dxa"/>
            <w:noWrap/>
            <w:hideMark/>
          </w:tcPr>
          <w:p w14:paraId="677BA16C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0CECAC5D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6E9D367C" w14:textId="77777777" w:rsidR="004551A8" w:rsidRPr="004551A8" w:rsidRDefault="004551A8">
            <w:r w:rsidRPr="004551A8">
              <w:t>5511</w:t>
            </w:r>
          </w:p>
        </w:tc>
        <w:tc>
          <w:tcPr>
            <w:tcW w:w="942" w:type="dxa"/>
            <w:noWrap/>
            <w:hideMark/>
          </w:tcPr>
          <w:p w14:paraId="204036E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A87C99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64D4EC5" w14:textId="77777777" w:rsidR="004551A8" w:rsidRPr="004551A8" w:rsidRDefault="004551A8">
            <w:r w:rsidRPr="004551A8">
              <w:t>RP-241015</w:t>
            </w:r>
          </w:p>
        </w:tc>
      </w:tr>
      <w:tr w:rsidR="004551A8" w:rsidRPr="004551A8" w14:paraId="4FFA4F0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6261F08" w14:textId="77777777" w:rsidR="004551A8" w:rsidRPr="004551A8" w:rsidRDefault="004551A8">
            <w:r w:rsidRPr="004551A8">
              <w:t>R5-242734</w:t>
            </w:r>
          </w:p>
        </w:tc>
        <w:tc>
          <w:tcPr>
            <w:tcW w:w="4593" w:type="dxa"/>
            <w:noWrap/>
            <w:hideMark/>
          </w:tcPr>
          <w:p w14:paraId="4F8135AB" w14:textId="77777777" w:rsidR="004551A8" w:rsidRPr="004551A8" w:rsidRDefault="004551A8">
            <w:r w:rsidRPr="004551A8">
              <w:t>Addition of ING_5GS test case 9.3.1.5</w:t>
            </w:r>
          </w:p>
        </w:tc>
        <w:tc>
          <w:tcPr>
            <w:tcW w:w="2265" w:type="dxa"/>
            <w:noWrap/>
            <w:hideMark/>
          </w:tcPr>
          <w:p w14:paraId="2AF4D111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0D053AE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CB0FBC5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CB77E38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6721963" w14:textId="77777777" w:rsidR="004551A8" w:rsidRPr="004551A8" w:rsidRDefault="004551A8">
            <w:r w:rsidRPr="004551A8">
              <w:t>ING_5GS-UEConTest</w:t>
            </w:r>
          </w:p>
        </w:tc>
        <w:tc>
          <w:tcPr>
            <w:tcW w:w="934" w:type="dxa"/>
            <w:noWrap/>
            <w:hideMark/>
          </w:tcPr>
          <w:p w14:paraId="5244CC25" w14:textId="77777777" w:rsidR="004551A8" w:rsidRPr="004551A8" w:rsidRDefault="004551A8">
            <w:r w:rsidRPr="004551A8">
              <w:t>4398</w:t>
            </w:r>
          </w:p>
        </w:tc>
        <w:tc>
          <w:tcPr>
            <w:tcW w:w="942" w:type="dxa"/>
            <w:noWrap/>
            <w:hideMark/>
          </w:tcPr>
          <w:p w14:paraId="345897D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5C5B1E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C46B77F" w14:textId="77777777" w:rsidR="004551A8" w:rsidRPr="004551A8" w:rsidRDefault="004551A8">
            <w:r w:rsidRPr="004551A8">
              <w:t>RP-240982</w:t>
            </w:r>
          </w:p>
        </w:tc>
      </w:tr>
      <w:tr w:rsidR="004551A8" w:rsidRPr="004551A8" w14:paraId="5FC5217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0B70C8C" w14:textId="77777777" w:rsidR="004551A8" w:rsidRPr="004551A8" w:rsidRDefault="004551A8">
            <w:r w:rsidRPr="004551A8">
              <w:t>R5-242735</w:t>
            </w:r>
          </w:p>
        </w:tc>
        <w:tc>
          <w:tcPr>
            <w:tcW w:w="4593" w:type="dxa"/>
            <w:noWrap/>
            <w:hideMark/>
          </w:tcPr>
          <w:p w14:paraId="19692F81" w14:textId="77777777" w:rsidR="004551A8" w:rsidRPr="004551A8" w:rsidRDefault="004551A8">
            <w:r w:rsidRPr="004551A8">
              <w:t>Void ING_5GS test case 11.1.10</w:t>
            </w:r>
          </w:p>
        </w:tc>
        <w:tc>
          <w:tcPr>
            <w:tcW w:w="2265" w:type="dxa"/>
            <w:noWrap/>
            <w:hideMark/>
          </w:tcPr>
          <w:p w14:paraId="735016C4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6286522A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60B03ED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FA27FCC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180DBA1C" w14:textId="77777777" w:rsidR="004551A8" w:rsidRPr="004551A8" w:rsidRDefault="004551A8">
            <w:r w:rsidRPr="004551A8">
              <w:t>ING_5GS-UEConTest</w:t>
            </w:r>
          </w:p>
        </w:tc>
        <w:tc>
          <w:tcPr>
            <w:tcW w:w="934" w:type="dxa"/>
            <w:noWrap/>
            <w:hideMark/>
          </w:tcPr>
          <w:p w14:paraId="61A98788" w14:textId="77777777" w:rsidR="004551A8" w:rsidRPr="004551A8" w:rsidRDefault="004551A8">
            <w:r w:rsidRPr="004551A8">
              <w:t>4399</w:t>
            </w:r>
          </w:p>
        </w:tc>
        <w:tc>
          <w:tcPr>
            <w:tcW w:w="942" w:type="dxa"/>
            <w:noWrap/>
            <w:hideMark/>
          </w:tcPr>
          <w:p w14:paraId="3FC1518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662BD0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4FAACD4" w14:textId="77777777" w:rsidR="004551A8" w:rsidRPr="004551A8" w:rsidRDefault="004551A8">
            <w:r w:rsidRPr="004551A8">
              <w:t>RP-240982</w:t>
            </w:r>
          </w:p>
        </w:tc>
      </w:tr>
      <w:tr w:rsidR="004551A8" w:rsidRPr="004551A8" w14:paraId="3692F41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8A109DA" w14:textId="77777777" w:rsidR="004551A8" w:rsidRPr="004551A8" w:rsidRDefault="004551A8">
            <w:r w:rsidRPr="004551A8">
              <w:t>R5-242737</w:t>
            </w:r>
          </w:p>
        </w:tc>
        <w:tc>
          <w:tcPr>
            <w:tcW w:w="4593" w:type="dxa"/>
            <w:noWrap/>
            <w:hideMark/>
          </w:tcPr>
          <w:p w14:paraId="4503B834" w14:textId="77777777" w:rsidR="004551A8" w:rsidRPr="004551A8" w:rsidRDefault="004551A8">
            <w:r w:rsidRPr="004551A8">
              <w:t>Updates to Annex A.5.3</w:t>
            </w:r>
          </w:p>
        </w:tc>
        <w:tc>
          <w:tcPr>
            <w:tcW w:w="2265" w:type="dxa"/>
            <w:noWrap/>
            <w:hideMark/>
          </w:tcPr>
          <w:p w14:paraId="3ABE6BB9" w14:textId="77777777" w:rsidR="004551A8" w:rsidRPr="004551A8" w:rsidRDefault="004551A8">
            <w:r w:rsidRPr="004551A8">
              <w:t>Starpoint, TDIA</w:t>
            </w:r>
          </w:p>
        </w:tc>
        <w:tc>
          <w:tcPr>
            <w:tcW w:w="923" w:type="dxa"/>
            <w:noWrap/>
            <w:hideMark/>
          </w:tcPr>
          <w:p w14:paraId="363760F7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58FA585" w14:textId="77777777" w:rsidR="004551A8" w:rsidRPr="004551A8" w:rsidRDefault="004551A8">
            <w:r w:rsidRPr="004551A8">
              <w:t>34.229-1</w:t>
            </w:r>
          </w:p>
        </w:tc>
        <w:tc>
          <w:tcPr>
            <w:tcW w:w="914" w:type="dxa"/>
            <w:noWrap/>
            <w:hideMark/>
          </w:tcPr>
          <w:p w14:paraId="72CDA539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5648679A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2BB6E5D" w14:textId="77777777" w:rsidR="004551A8" w:rsidRPr="004551A8" w:rsidRDefault="004551A8">
            <w:r w:rsidRPr="004551A8">
              <w:t>1537</w:t>
            </w:r>
          </w:p>
        </w:tc>
        <w:tc>
          <w:tcPr>
            <w:tcW w:w="942" w:type="dxa"/>
            <w:noWrap/>
            <w:hideMark/>
          </w:tcPr>
          <w:p w14:paraId="5B85C37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5A7C83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0B839ED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7F57C1D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EAA0825" w14:textId="77777777" w:rsidR="004551A8" w:rsidRPr="004551A8" w:rsidRDefault="004551A8">
            <w:r w:rsidRPr="004551A8">
              <w:t>R5-242738</w:t>
            </w:r>
          </w:p>
        </w:tc>
        <w:tc>
          <w:tcPr>
            <w:tcW w:w="4593" w:type="dxa"/>
            <w:noWrap/>
            <w:hideMark/>
          </w:tcPr>
          <w:p w14:paraId="1C073BD3" w14:textId="77777777" w:rsidR="004551A8" w:rsidRPr="004551A8" w:rsidRDefault="004551A8">
            <w:r w:rsidRPr="004551A8">
              <w:t>Correction to UUAA-SM generic test procedure 4.5A.31</w:t>
            </w:r>
          </w:p>
        </w:tc>
        <w:tc>
          <w:tcPr>
            <w:tcW w:w="2265" w:type="dxa"/>
            <w:noWrap/>
            <w:hideMark/>
          </w:tcPr>
          <w:p w14:paraId="5C8ED2F6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6E4001E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894FEC3" w14:textId="77777777" w:rsidR="004551A8" w:rsidRPr="004551A8" w:rsidRDefault="004551A8">
            <w:r w:rsidRPr="004551A8">
              <w:t>36.508</w:t>
            </w:r>
          </w:p>
        </w:tc>
        <w:tc>
          <w:tcPr>
            <w:tcW w:w="914" w:type="dxa"/>
            <w:noWrap/>
            <w:hideMark/>
          </w:tcPr>
          <w:p w14:paraId="76FE5993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16BF5B55" w14:textId="77777777" w:rsidR="004551A8" w:rsidRPr="004551A8" w:rsidRDefault="004551A8">
            <w:r w:rsidRPr="004551A8">
              <w:t>ID_UAS-UEConTest</w:t>
            </w:r>
          </w:p>
        </w:tc>
        <w:tc>
          <w:tcPr>
            <w:tcW w:w="934" w:type="dxa"/>
            <w:noWrap/>
            <w:hideMark/>
          </w:tcPr>
          <w:p w14:paraId="461F9A54" w14:textId="77777777" w:rsidR="004551A8" w:rsidRPr="004551A8" w:rsidRDefault="004551A8">
            <w:r w:rsidRPr="004551A8">
              <w:t>1476</w:t>
            </w:r>
          </w:p>
        </w:tc>
        <w:tc>
          <w:tcPr>
            <w:tcW w:w="942" w:type="dxa"/>
            <w:noWrap/>
            <w:hideMark/>
          </w:tcPr>
          <w:p w14:paraId="4570692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47FA2F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F9B9960" w14:textId="77777777" w:rsidR="004551A8" w:rsidRPr="004551A8" w:rsidRDefault="004551A8">
            <w:r w:rsidRPr="004551A8">
              <w:t>RP-240981</w:t>
            </w:r>
          </w:p>
        </w:tc>
      </w:tr>
      <w:tr w:rsidR="004551A8" w:rsidRPr="004551A8" w14:paraId="28AF035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4B3C691" w14:textId="77777777" w:rsidR="004551A8" w:rsidRPr="004551A8" w:rsidRDefault="004551A8">
            <w:r w:rsidRPr="004551A8">
              <w:t>R5-242739</w:t>
            </w:r>
          </w:p>
        </w:tc>
        <w:tc>
          <w:tcPr>
            <w:tcW w:w="4593" w:type="dxa"/>
            <w:noWrap/>
            <w:hideMark/>
          </w:tcPr>
          <w:p w14:paraId="5FD59FE3" w14:textId="77777777" w:rsidR="004551A8" w:rsidRPr="004551A8" w:rsidRDefault="004551A8">
            <w:r w:rsidRPr="004551A8">
              <w:t>Correction to EPS UAS test cases</w:t>
            </w:r>
          </w:p>
        </w:tc>
        <w:tc>
          <w:tcPr>
            <w:tcW w:w="2265" w:type="dxa"/>
            <w:noWrap/>
            <w:hideMark/>
          </w:tcPr>
          <w:p w14:paraId="2163A0EE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06219FA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2F6B7A9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5DF0C11C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782D2C88" w14:textId="77777777" w:rsidR="004551A8" w:rsidRPr="004551A8" w:rsidRDefault="004551A8">
            <w:r w:rsidRPr="004551A8">
              <w:t>ID_UAS-UEConTest</w:t>
            </w:r>
          </w:p>
        </w:tc>
        <w:tc>
          <w:tcPr>
            <w:tcW w:w="934" w:type="dxa"/>
            <w:noWrap/>
            <w:hideMark/>
          </w:tcPr>
          <w:p w14:paraId="781243AE" w14:textId="77777777" w:rsidR="004551A8" w:rsidRPr="004551A8" w:rsidRDefault="004551A8">
            <w:r w:rsidRPr="004551A8">
              <w:t>5312</w:t>
            </w:r>
          </w:p>
        </w:tc>
        <w:tc>
          <w:tcPr>
            <w:tcW w:w="942" w:type="dxa"/>
            <w:noWrap/>
            <w:hideMark/>
          </w:tcPr>
          <w:p w14:paraId="6FBB682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397FA2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863D353" w14:textId="77777777" w:rsidR="004551A8" w:rsidRPr="004551A8" w:rsidRDefault="004551A8">
            <w:r w:rsidRPr="004551A8">
              <w:t>RP-240981</w:t>
            </w:r>
          </w:p>
        </w:tc>
      </w:tr>
      <w:tr w:rsidR="004551A8" w:rsidRPr="004551A8" w14:paraId="196577A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D205242" w14:textId="77777777" w:rsidR="004551A8" w:rsidRPr="004551A8" w:rsidRDefault="004551A8">
            <w:r w:rsidRPr="004551A8">
              <w:t>R5-242740</w:t>
            </w:r>
          </w:p>
        </w:tc>
        <w:tc>
          <w:tcPr>
            <w:tcW w:w="4593" w:type="dxa"/>
            <w:noWrap/>
            <w:hideMark/>
          </w:tcPr>
          <w:p w14:paraId="3C00A184" w14:textId="77777777" w:rsidR="004551A8" w:rsidRPr="004551A8" w:rsidRDefault="004551A8">
            <w:r w:rsidRPr="004551A8">
              <w:t>Correction to NSAC test case 9.1.12.3</w:t>
            </w:r>
          </w:p>
        </w:tc>
        <w:tc>
          <w:tcPr>
            <w:tcW w:w="2265" w:type="dxa"/>
            <w:noWrap/>
            <w:hideMark/>
          </w:tcPr>
          <w:p w14:paraId="7F41223C" w14:textId="77777777" w:rsidR="004551A8" w:rsidRPr="004551A8" w:rsidRDefault="004551A8">
            <w:r w:rsidRPr="004551A8">
              <w:t>Anritsu EMEA Ltd</w:t>
            </w:r>
          </w:p>
        </w:tc>
        <w:tc>
          <w:tcPr>
            <w:tcW w:w="923" w:type="dxa"/>
            <w:noWrap/>
            <w:hideMark/>
          </w:tcPr>
          <w:p w14:paraId="00CB5D7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4CDA03C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F88D6E5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FA8DDE8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C55CCC8" w14:textId="77777777" w:rsidR="004551A8" w:rsidRPr="004551A8" w:rsidRDefault="004551A8">
            <w:r w:rsidRPr="004551A8">
              <w:t>4400</w:t>
            </w:r>
          </w:p>
        </w:tc>
        <w:tc>
          <w:tcPr>
            <w:tcW w:w="942" w:type="dxa"/>
            <w:noWrap/>
            <w:hideMark/>
          </w:tcPr>
          <w:p w14:paraId="029DFF6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25B82C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BB427BF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698FB37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4AB95B4" w14:textId="77777777" w:rsidR="004551A8" w:rsidRPr="004551A8" w:rsidRDefault="004551A8">
            <w:r w:rsidRPr="004551A8">
              <w:t>R5-242749</w:t>
            </w:r>
          </w:p>
        </w:tc>
        <w:tc>
          <w:tcPr>
            <w:tcW w:w="4593" w:type="dxa"/>
            <w:noWrap/>
            <w:hideMark/>
          </w:tcPr>
          <w:p w14:paraId="259AFAD8" w14:textId="77777777" w:rsidR="004551A8" w:rsidRPr="004551A8" w:rsidRDefault="004551A8">
            <w:r w:rsidRPr="004551A8">
              <w:t>Correction to generic procedure A.16.1a</w:t>
            </w:r>
          </w:p>
        </w:tc>
        <w:tc>
          <w:tcPr>
            <w:tcW w:w="2265" w:type="dxa"/>
            <w:noWrap/>
            <w:hideMark/>
          </w:tcPr>
          <w:p w14:paraId="4595F9AC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2598271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920242C" w14:textId="77777777" w:rsidR="004551A8" w:rsidRPr="004551A8" w:rsidRDefault="004551A8">
            <w:r w:rsidRPr="004551A8">
              <w:t>34.229-5</w:t>
            </w:r>
          </w:p>
        </w:tc>
        <w:tc>
          <w:tcPr>
            <w:tcW w:w="914" w:type="dxa"/>
            <w:noWrap/>
            <w:hideMark/>
          </w:tcPr>
          <w:p w14:paraId="41189A21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67DDBE46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0D97EE9" w14:textId="77777777" w:rsidR="004551A8" w:rsidRPr="004551A8" w:rsidRDefault="004551A8">
            <w:r w:rsidRPr="004551A8">
              <w:t>0587</w:t>
            </w:r>
          </w:p>
        </w:tc>
        <w:tc>
          <w:tcPr>
            <w:tcW w:w="942" w:type="dxa"/>
            <w:noWrap/>
            <w:hideMark/>
          </w:tcPr>
          <w:p w14:paraId="72E697A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35571F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001A124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42FBC68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8E426A8" w14:textId="77777777" w:rsidR="004551A8" w:rsidRPr="004551A8" w:rsidRDefault="004551A8">
            <w:r w:rsidRPr="004551A8">
              <w:lastRenderedPageBreak/>
              <w:t>R5-242750</w:t>
            </w:r>
          </w:p>
        </w:tc>
        <w:tc>
          <w:tcPr>
            <w:tcW w:w="4593" w:type="dxa"/>
            <w:noWrap/>
            <w:hideMark/>
          </w:tcPr>
          <w:p w14:paraId="73ABD9BD" w14:textId="77777777" w:rsidR="004551A8" w:rsidRPr="004551A8" w:rsidRDefault="004551A8">
            <w:r w:rsidRPr="004551A8">
              <w:t>Correction to VONR test case 7.10</w:t>
            </w:r>
          </w:p>
        </w:tc>
        <w:tc>
          <w:tcPr>
            <w:tcW w:w="2265" w:type="dxa"/>
            <w:noWrap/>
            <w:hideMark/>
          </w:tcPr>
          <w:p w14:paraId="22CD1848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312935E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506D902" w14:textId="77777777" w:rsidR="004551A8" w:rsidRPr="004551A8" w:rsidRDefault="004551A8">
            <w:r w:rsidRPr="004551A8">
              <w:t>34.229-5</w:t>
            </w:r>
          </w:p>
        </w:tc>
        <w:tc>
          <w:tcPr>
            <w:tcW w:w="914" w:type="dxa"/>
            <w:noWrap/>
            <w:hideMark/>
          </w:tcPr>
          <w:p w14:paraId="42BFEAA2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57991893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750A36F" w14:textId="77777777" w:rsidR="004551A8" w:rsidRPr="004551A8" w:rsidRDefault="004551A8">
            <w:r w:rsidRPr="004551A8">
              <w:t>0588</w:t>
            </w:r>
          </w:p>
        </w:tc>
        <w:tc>
          <w:tcPr>
            <w:tcW w:w="942" w:type="dxa"/>
            <w:noWrap/>
            <w:hideMark/>
          </w:tcPr>
          <w:p w14:paraId="5B9A9F9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5E9E5A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91D4564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213DCF9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FFAE6AE" w14:textId="77777777" w:rsidR="004551A8" w:rsidRPr="004551A8" w:rsidRDefault="004551A8">
            <w:r w:rsidRPr="004551A8">
              <w:t>R5-242751</w:t>
            </w:r>
          </w:p>
        </w:tc>
        <w:tc>
          <w:tcPr>
            <w:tcW w:w="4593" w:type="dxa"/>
            <w:noWrap/>
            <w:hideMark/>
          </w:tcPr>
          <w:p w14:paraId="6770744E" w14:textId="77777777" w:rsidR="004551A8" w:rsidRPr="004551A8" w:rsidRDefault="004551A8">
            <w:r w:rsidRPr="004551A8">
              <w:t>Correction to VONR test case 7.13</w:t>
            </w:r>
          </w:p>
        </w:tc>
        <w:tc>
          <w:tcPr>
            <w:tcW w:w="2265" w:type="dxa"/>
            <w:noWrap/>
            <w:hideMark/>
          </w:tcPr>
          <w:p w14:paraId="602ABF08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62EF88E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A64989C" w14:textId="77777777" w:rsidR="004551A8" w:rsidRPr="004551A8" w:rsidRDefault="004551A8">
            <w:r w:rsidRPr="004551A8">
              <w:t>34.229-5</w:t>
            </w:r>
          </w:p>
        </w:tc>
        <w:tc>
          <w:tcPr>
            <w:tcW w:w="914" w:type="dxa"/>
            <w:noWrap/>
            <w:hideMark/>
          </w:tcPr>
          <w:p w14:paraId="203F481B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36BDE676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E3F0E9E" w14:textId="77777777" w:rsidR="004551A8" w:rsidRPr="004551A8" w:rsidRDefault="004551A8">
            <w:r w:rsidRPr="004551A8">
              <w:t>0589</w:t>
            </w:r>
          </w:p>
        </w:tc>
        <w:tc>
          <w:tcPr>
            <w:tcW w:w="942" w:type="dxa"/>
            <w:noWrap/>
            <w:hideMark/>
          </w:tcPr>
          <w:p w14:paraId="44207D6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D7755C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6233F3C" w14:textId="77777777" w:rsidR="004551A8" w:rsidRPr="004551A8" w:rsidRDefault="004551A8">
            <w:r w:rsidRPr="004551A8">
              <w:t>RP-241017</w:t>
            </w:r>
          </w:p>
        </w:tc>
      </w:tr>
      <w:tr w:rsidR="004551A8" w:rsidRPr="004551A8" w14:paraId="4E60B6B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B52ACAD" w14:textId="77777777" w:rsidR="004551A8" w:rsidRPr="004551A8" w:rsidRDefault="004551A8">
            <w:r w:rsidRPr="004551A8">
              <w:t>R5-242752</w:t>
            </w:r>
          </w:p>
        </w:tc>
        <w:tc>
          <w:tcPr>
            <w:tcW w:w="4593" w:type="dxa"/>
            <w:noWrap/>
            <w:hideMark/>
          </w:tcPr>
          <w:p w14:paraId="0DB73F3E" w14:textId="77777777" w:rsidR="004551A8" w:rsidRPr="004551A8" w:rsidRDefault="004551A8">
            <w:r w:rsidRPr="004551A8">
              <w:t>Correction to test case 7.16</w:t>
            </w:r>
          </w:p>
        </w:tc>
        <w:tc>
          <w:tcPr>
            <w:tcW w:w="2265" w:type="dxa"/>
            <w:noWrap/>
            <w:hideMark/>
          </w:tcPr>
          <w:p w14:paraId="4A01F18F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479CD217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6349FB5" w14:textId="77777777" w:rsidR="004551A8" w:rsidRPr="004551A8" w:rsidRDefault="004551A8">
            <w:r w:rsidRPr="004551A8">
              <w:t>34.229-5</w:t>
            </w:r>
          </w:p>
        </w:tc>
        <w:tc>
          <w:tcPr>
            <w:tcW w:w="914" w:type="dxa"/>
            <w:noWrap/>
            <w:hideMark/>
          </w:tcPr>
          <w:p w14:paraId="0BDFDD6A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263DEC3F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09D0454" w14:textId="77777777" w:rsidR="004551A8" w:rsidRPr="004551A8" w:rsidRDefault="004551A8">
            <w:r w:rsidRPr="004551A8">
              <w:t>0590</w:t>
            </w:r>
          </w:p>
        </w:tc>
        <w:tc>
          <w:tcPr>
            <w:tcW w:w="942" w:type="dxa"/>
            <w:noWrap/>
            <w:hideMark/>
          </w:tcPr>
          <w:p w14:paraId="12BBE36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D0EEA6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043A6BE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70DA513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F4F6A31" w14:textId="77777777" w:rsidR="004551A8" w:rsidRPr="004551A8" w:rsidRDefault="004551A8">
            <w:r w:rsidRPr="004551A8">
              <w:t>R5-242753</w:t>
            </w:r>
          </w:p>
        </w:tc>
        <w:tc>
          <w:tcPr>
            <w:tcW w:w="4593" w:type="dxa"/>
            <w:noWrap/>
            <w:hideMark/>
          </w:tcPr>
          <w:p w14:paraId="54A9CB77" w14:textId="77777777" w:rsidR="004551A8" w:rsidRPr="004551A8" w:rsidRDefault="004551A8">
            <w:r w:rsidRPr="004551A8">
              <w:t>Correction to VONR test case 7.17</w:t>
            </w:r>
          </w:p>
        </w:tc>
        <w:tc>
          <w:tcPr>
            <w:tcW w:w="2265" w:type="dxa"/>
            <w:noWrap/>
            <w:hideMark/>
          </w:tcPr>
          <w:p w14:paraId="10EF8334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4F8915B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913E82C" w14:textId="77777777" w:rsidR="004551A8" w:rsidRPr="004551A8" w:rsidRDefault="004551A8">
            <w:r w:rsidRPr="004551A8">
              <w:t>34.229-5</w:t>
            </w:r>
          </w:p>
        </w:tc>
        <w:tc>
          <w:tcPr>
            <w:tcW w:w="914" w:type="dxa"/>
            <w:noWrap/>
            <w:hideMark/>
          </w:tcPr>
          <w:p w14:paraId="6BBECB21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1183A774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2BBC75D" w14:textId="77777777" w:rsidR="004551A8" w:rsidRPr="004551A8" w:rsidRDefault="004551A8">
            <w:r w:rsidRPr="004551A8">
              <w:t>0591</w:t>
            </w:r>
          </w:p>
        </w:tc>
        <w:tc>
          <w:tcPr>
            <w:tcW w:w="942" w:type="dxa"/>
            <w:noWrap/>
            <w:hideMark/>
          </w:tcPr>
          <w:p w14:paraId="78DBF36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916A91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561B7F0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4E66149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269D14C" w14:textId="77777777" w:rsidR="004551A8" w:rsidRPr="004551A8" w:rsidRDefault="004551A8">
            <w:r w:rsidRPr="004551A8">
              <w:t>R5-242754</w:t>
            </w:r>
          </w:p>
        </w:tc>
        <w:tc>
          <w:tcPr>
            <w:tcW w:w="4593" w:type="dxa"/>
            <w:noWrap/>
            <w:hideMark/>
          </w:tcPr>
          <w:p w14:paraId="308EF3E7" w14:textId="77777777" w:rsidR="004551A8" w:rsidRPr="004551A8" w:rsidRDefault="004551A8">
            <w:r w:rsidRPr="004551A8">
              <w:t>Correction to VONR test case 7.25</w:t>
            </w:r>
          </w:p>
        </w:tc>
        <w:tc>
          <w:tcPr>
            <w:tcW w:w="2265" w:type="dxa"/>
            <w:noWrap/>
            <w:hideMark/>
          </w:tcPr>
          <w:p w14:paraId="772FAD99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7B23BEC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55A4C88" w14:textId="77777777" w:rsidR="004551A8" w:rsidRPr="004551A8" w:rsidRDefault="004551A8">
            <w:r w:rsidRPr="004551A8">
              <w:t>34.229-5</w:t>
            </w:r>
          </w:p>
        </w:tc>
        <w:tc>
          <w:tcPr>
            <w:tcW w:w="914" w:type="dxa"/>
            <w:noWrap/>
            <w:hideMark/>
          </w:tcPr>
          <w:p w14:paraId="1436C378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13F57FB4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C30DD34" w14:textId="77777777" w:rsidR="004551A8" w:rsidRPr="004551A8" w:rsidRDefault="004551A8">
            <w:r w:rsidRPr="004551A8">
              <w:t>0592</w:t>
            </w:r>
          </w:p>
        </w:tc>
        <w:tc>
          <w:tcPr>
            <w:tcW w:w="942" w:type="dxa"/>
            <w:noWrap/>
            <w:hideMark/>
          </w:tcPr>
          <w:p w14:paraId="09A2F24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B3648B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C907F06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4E2FC45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D31F2F3" w14:textId="77777777" w:rsidR="004551A8" w:rsidRPr="004551A8" w:rsidRDefault="004551A8">
            <w:r w:rsidRPr="004551A8">
              <w:t>R5-242755</w:t>
            </w:r>
          </w:p>
        </w:tc>
        <w:tc>
          <w:tcPr>
            <w:tcW w:w="4593" w:type="dxa"/>
            <w:noWrap/>
            <w:hideMark/>
          </w:tcPr>
          <w:p w14:paraId="4042304A" w14:textId="77777777" w:rsidR="004551A8" w:rsidRPr="004551A8" w:rsidRDefault="004551A8">
            <w:r w:rsidRPr="004551A8">
              <w:t>Correction to test case 8.37</w:t>
            </w:r>
          </w:p>
        </w:tc>
        <w:tc>
          <w:tcPr>
            <w:tcW w:w="2265" w:type="dxa"/>
            <w:noWrap/>
            <w:hideMark/>
          </w:tcPr>
          <w:p w14:paraId="464362D2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2232E743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5DEA812" w14:textId="77777777" w:rsidR="004551A8" w:rsidRPr="004551A8" w:rsidRDefault="004551A8">
            <w:r w:rsidRPr="004551A8">
              <w:t>34.229-5</w:t>
            </w:r>
          </w:p>
        </w:tc>
        <w:tc>
          <w:tcPr>
            <w:tcW w:w="914" w:type="dxa"/>
            <w:noWrap/>
            <w:hideMark/>
          </w:tcPr>
          <w:p w14:paraId="19E26CE5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1E78431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6B1ADA9" w14:textId="77777777" w:rsidR="004551A8" w:rsidRPr="004551A8" w:rsidRDefault="004551A8">
            <w:r w:rsidRPr="004551A8">
              <w:t>0593</w:t>
            </w:r>
          </w:p>
        </w:tc>
        <w:tc>
          <w:tcPr>
            <w:tcW w:w="942" w:type="dxa"/>
            <w:noWrap/>
            <w:hideMark/>
          </w:tcPr>
          <w:p w14:paraId="695FCEA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B871D6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980D31D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2C59FF4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98B4DE4" w14:textId="77777777" w:rsidR="004551A8" w:rsidRPr="004551A8" w:rsidRDefault="004551A8">
            <w:r w:rsidRPr="004551A8">
              <w:t>R5-242756</w:t>
            </w:r>
          </w:p>
        </w:tc>
        <w:tc>
          <w:tcPr>
            <w:tcW w:w="4593" w:type="dxa"/>
            <w:noWrap/>
            <w:hideMark/>
          </w:tcPr>
          <w:p w14:paraId="1037DDFA" w14:textId="77777777" w:rsidR="004551A8" w:rsidRPr="004551A8" w:rsidRDefault="004551A8">
            <w:r w:rsidRPr="004551A8">
              <w:t>Correction to test case 8.38</w:t>
            </w:r>
          </w:p>
        </w:tc>
        <w:tc>
          <w:tcPr>
            <w:tcW w:w="2265" w:type="dxa"/>
            <w:noWrap/>
            <w:hideMark/>
          </w:tcPr>
          <w:p w14:paraId="4A4B717F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4B4DFF62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A4B422C" w14:textId="77777777" w:rsidR="004551A8" w:rsidRPr="004551A8" w:rsidRDefault="004551A8">
            <w:r w:rsidRPr="004551A8">
              <w:t>34.229-5</w:t>
            </w:r>
          </w:p>
        </w:tc>
        <w:tc>
          <w:tcPr>
            <w:tcW w:w="914" w:type="dxa"/>
            <w:noWrap/>
            <w:hideMark/>
          </w:tcPr>
          <w:p w14:paraId="04365739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33BCD2E4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DF33C9B" w14:textId="77777777" w:rsidR="004551A8" w:rsidRPr="004551A8" w:rsidRDefault="004551A8">
            <w:r w:rsidRPr="004551A8">
              <w:t>0594</w:t>
            </w:r>
          </w:p>
        </w:tc>
        <w:tc>
          <w:tcPr>
            <w:tcW w:w="942" w:type="dxa"/>
            <w:noWrap/>
            <w:hideMark/>
          </w:tcPr>
          <w:p w14:paraId="276906F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33CE09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17FBBF1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0CB10FB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3A2C812" w14:textId="77777777" w:rsidR="004551A8" w:rsidRPr="004551A8" w:rsidRDefault="004551A8">
            <w:r w:rsidRPr="004551A8">
              <w:t>R5-242757</w:t>
            </w:r>
          </w:p>
        </w:tc>
        <w:tc>
          <w:tcPr>
            <w:tcW w:w="4593" w:type="dxa"/>
            <w:noWrap/>
            <w:hideMark/>
          </w:tcPr>
          <w:p w14:paraId="66E21162" w14:textId="77777777" w:rsidR="004551A8" w:rsidRPr="004551A8" w:rsidRDefault="004551A8">
            <w:r w:rsidRPr="004551A8">
              <w:t>Correction to NR NTN TA report test case 7.1.1.10.4</w:t>
            </w:r>
          </w:p>
        </w:tc>
        <w:tc>
          <w:tcPr>
            <w:tcW w:w="2265" w:type="dxa"/>
            <w:noWrap/>
            <w:hideMark/>
          </w:tcPr>
          <w:p w14:paraId="09C1DB4F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6D071F1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540BACE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F4B37A4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63A2815E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6C49D77A" w14:textId="77777777" w:rsidR="004551A8" w:rsidRPr="004551A8" w:rsidRDefault="004551A8">
            <w:r w:rsidRPr="004551A8">
              <w:t>4402</w:t>
            </w:r>
          </w:p>
        </w:tc>
        <w:tc>
          <w:tcPr>
            <w:tcW w:w="942" w:type="dxa"/>
            <w:noWrap/>
            <w:hideMark/>
          </w:tcPr>
          <w:p w14:paraId="67DC457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862315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A0C80AC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1733862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FB3BE88" w14:textId="77777777" w:rsidR="004551A8" w:rsidRPr="004551A8" w:rsidRDefault="004551A8">
            <w:r w:rsidRPr="004551A8">
              <w:t>R5-242763</w:t>
            </w:r>
          </w:p>
        </w:tc>
        <w:tc>
          <w:tcPr>
            <w:tcW w:w="4593" w:type="dxa"/>
            <w:noWrap/>
            <w:hideMark/>
          </w:tcPr>
          <w:p w14:paraId="2DA16151" w14:textId="77777777" w:rsidR="004551A8" w:rsidRPr="004551A8" w:rsidRDefault="004551A8">
            <w:r w:rsidRPr="004551A8">
              <w:t>Add IEs SL-BWP-DiscPoolConfig and SL-BWP-DiscPoolConfigCommon</w:t>
            </w:r>
          </w:p>
        </w:tc>
        <w:tc>
          <w:tcPr>
            <w:tcW w:w="2265" w:type="dxa"/>
            <w:noWrap/>
            <w:hideMark/>
          </w:tcPr>
          <w:p w14:paraId="231F2849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7D59336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2163A81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09CF4E5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0FD3386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CAE864E" w14:textId="77777777" w:rsidR="004551A8" w:rsidRPr="004551A8" w:rsidRDefault="004551A8">
            <w:r w:rsidRPr="004551A8">
              <w:t>3172</w:t>
            </w:r>
          </w:p>
        </w:tc>
        <w:tc>
          <w:tcPr>
            <w:tcW w:w="942" w:type="dxa"/>
            <w:noWrap/>
            <w:hideMark/>
          </w:tcPr>
          <w:p w14:paraId="0E63241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C6C8AA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B110682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75F6C63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EADCF8C" w14:textId="77777777" w:rsidR="004551A8" w:rsidRPr="004551A8" w:rsidRDefault="004551A8">
            <w:r w:rsidRPr="004551A8">
              <w:t>R5-242764</w:t>
            </w:r>
          </w:p>
        </w:tc>
        <w:tc>
          <w:tcPr>
            <w:tcW w:w="4593" w:type="dxa"/>
            <w:noWrap/>
            <w:hideMark/>
          </w:tcPr>
          <w:p w14:paraId="5CFFF7BD" w14:textId="77777777" w:rsidR="004551A8" w:rsidRPr="004551A8" w:rsidRDefault="004551A8">
            <w:r w:rsidRPr="004551A8">
              <w:t>Add IEs SL-BWP-PRS-PoolConfig and SL-BWP-PRS-PoolConfigCommon</w:t>
            </w:r>
          </w:p>
        </w:tc>
        <w:tc>
          <w:tcPr>
            <w:tcW w:w="2265" w:type="dxa"/>
            <w:noWrap/>
            <w:hideMark/>
          </w:tcPr>
          <w:p w14:paraId="62CFEB3E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5D80A4B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B3B7EE9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4806B3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D9EDEA5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02D057D5" w14:textId="77777777" w:rsidR="004551A8" w:rsidRPr="004551A8" w:rsidRDefault="004551A8">
            <w:r w:rsidRPr="004551A8">
              <w:t>3173</w:t>
            </w:r>
          </w:p>
        </w:tc>
        <w:tc>
          <w:tcPr>
            <w:tcW w:w="942" w:type="dxa"/>
            <w:noWrap/>
            <w:hideMark/>
          </w:tcPr>
          <w:p w14:paraId="0DC62B7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67E711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BC454D2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3B75C06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7201D14" w14:textId="77777777" w:rsidR="004551A8" w:rsidRPr="004551A8" w:rsidRDefault="004551A8">
            <w:r w:rsidRPr="004551A8">
              <w:t>R5-242765</w:t>
            </w:r>
          </w:p>
        </w:tc>
        <w:tc>
          <w:tcPr>
            <w:tcW w:w="4593" w:type="dxa"/>
            <w:noWrap/>
            <w:hideMark/>
          </w:tcPr>
          <w:p w14:paraId="4608591D" w14:textId="77777777" w:rsidR="004551A8" w:rsidRPr="004551A8" w:rsidRDefault="004551A8">
            <w:r w:rsidRPr="004551A8">
              <w:t>Addition of NR NTN PICS</w:t>
            </w:r>
          </w:p>
        </w:tc>
        <w:tc>
          <w:tcPr>
            <w:tcW w:w="2265" w:type="dxa"/>
            <w:noWrap/>
            <w:hideMark/>
          </w:tcPr>
          <w:p w14:paraId="494F8700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0AFAE03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577A5CB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6A204F7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4953F3A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1CA77A5A" w14:textId="77777777" w:rsidR="004551A8" w:rsidRPr="004551A8" w:rsidRDefault="004551A8">
            <w:r w:rsidRPr="004551A8">
              <w:t>0632</w:t>
            </w:r>
          </w:p>
        </w:tc>
        <w:tc>
          <w:tcPr>
            <w:tcW w:w="942" w:type="dxa"/>
            <w:noWrap/>
            <w:hideMark/>
          </w:tcPr>
          <w:p w14:paraId="600D7FE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0F1678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81DD4B3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3C09001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621704" w14:textId="77777777" w:rsidR="004551A8" w:rsidRPr="004551A8" w:rsidRDefault="004551A8">
            <w:r w:rsidRPr="004551A8">
              <w:t>R5-242769</w:t>
            </w:r>
          </w:p>
        </w:tc>
        <w:tc>
          <w:tcPr>
            <w:tcW w:w="4593" w:type="dxa"/>
            <w:noWrap/>
            <w:hideMark/>
          </w:tcPr>
          <w:p w14:paraId="6119BCC2" w14:textId="77777777" w:rsidR="004551A8" w:rsidRPr="004551A8" w:rsidRDefault="004551A8">
            <w:r w:rsidRPr="004551A8">
              <w:t>Addition of NR NTN MAC test case 7.1.1.5.6</w:t>
            </w:r>
          </w:p>
        </w:tc>
        <w:tc>
          <w:tcPr>
            <w:tcW w:w="2265" w:type="dxa"/>
            <w:noWrap/>
            <w:hideMark/>
          </w:tcPr>
          <w:p w14:paraId="336B432E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34FD1A5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CE88B9D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0410A96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A3FDC68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0EF7594D" w14:textId="77777777" w:rsidR="004551A8" w:rsidRPr="004551A8" w:rsidRDefault="004551A8">
            <w:r w:rsidRPr="004551A8">
              <w:t>4407</w:t>
            </w:r>
          </w:p>
        </w:tc>
        <w:tc>
          <w:tcPr>
            <w:tcW w:w="942" w:type="dxa"/>
            <w:noWrap/>
            <w:hideMark/>
          </w:tcPr>
          <w:p w14:paraId="4229987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0CA0D1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265876B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038C004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054711B" w14:textId="77777777" w:rsidR="004551A8" w:rsidRPr="004551A8" w:rsidRDefault="004551A8">
            <w:r w:rsidRPr="004551A8">
              <w:t>R5-242772</w:t>
            </w:r>
          </w:p>
        </w:tc>
        <w:tc>
          <w:tcPr>
            <w:tcW w:w="4593" w:type="dxa"/>
            <w:noWrap/>
            <w:hideMark/>
          </w:tcPr>
          <w:p w14:paraId="0283E5FD" w14:textId="77777777" w:rsidR="004551A8" w:rsidRPr="004551A8" w:rsidRDefault="004551A8">
            <w:r w:rsidRPr="004551A8">
              <w:t>Update channel access configurations for shared spectrum</w:t>
            </w:r>
          </w:p>
        </w:tc>
        <w:tc>
          <w:tcPr>
            <w:tcW w:w="2265" w:type="dxa"/>
            <w:noWrap/>
            <w:hideMark/>
          </w:tcPr>
          <w:p w14:paraId="191AD1D6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34F0B7B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1C3CD95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1FB27D2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D7851EF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2BEBEE9B" w14:textId="77777777" w:rsidR="004551A8" w:rsidRPr="004551A8" w:rsidRDefault="004551A8">
            <w:r w:rsidRPr="004551A8">
              <w:t>3175</w:t>
            </w:r>
          </w:p>
        </w:tc>
        <w:tc>
          <w:tcPr>
            <w:tcW w:w="942" w:type="dxa"/>
            <w:noWrap/>
            <w:hideMark/>
          </w:tcPr>
          <w:p w14:paraId="152D6D4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AC6F74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E08D2CF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46F97D1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CF37CA9" w14:textId="77777777" w:rsidR="004551A8" w:rsidRPr="004551A8" w:rsidRDefault="004551A8">
            <w:r w:rsidRPr="004551A8">
              <w:t>R5-242773</w:t>
            </w:r>
          </w:p>
        </w:tc>
        <w:tc>
          <w:tcPr>
            <w:tcW w:w="4593" w:type="dxa"/>
            <w:noWrap/>
            <w:hideMark/>
          </w:tcPr>
          <w:p w14:paraId="14022335" w14:textId="77777777" w:rsidR="004551A8" w:rsidRPr="004551A8" w:rsidRDefault="004551A8">
            <w:r w:rsidRPr="004551A8">
              <w:t>Correction to eNS test case 10.1.8.1</w:t>
            </w:r>
          </w:p>
        </w:tc>
        <w:tc>
          <w:tcPr>
            <w:tcW w:w="2265" w:type="dxa"/>
            <w:noWrap/>
            <w:hideMark/>
          </w:tcPr>
          <w:p w14:paraId="310D6A7E" w14:textId="77777777" w:rsidR="004551A8" w:rsidRPr="004551A8" w:rsidRDefault="004551A8">
            <w:r w:rsidRPr="004551A8">
              <w:t>Anritsu EMEA Ltd, MediaTek</w:t>
            </w:r>
          </w:p>
        </w:tc>
        <w:tc>
          <w:tcPr>
            <w:tcW w:w="923" w:type="dxa"/>
            <w:noWrap/>
            <w:hideMark/>
          </w:tcPr>
          <w:p w14:paraId="6ABB2D2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9BF1E29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3F4D633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2CA2B10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0E2B1B2" w14:textId="77777777" w:rsidR="004551A8" w:rsidRPr="004551A8" w:rsidRDefault="004551A8">
            <w:r w:rsidRPr="004551A8">
              <w:t>4409</w:t>
            </w:r>
          </w:p>
        </w:tc>
        <w:tc>
          <w:tcPr>
            <w:tcW w:w="942" w:type="dxa"/>
            <w:noWrap/>
            <w:hideMark/>
          </w:tcPr>
          <w:p w14:paraId="33C7CBF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2E7919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8C98B7F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584493B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C4017FE" w14:textId="77777777" w:rsidR="004551A8" w:rsidRPr="004551A8" w:rsidRDefault="004551A8">
            <w:r w:rsidRPr="004551A8">
              <w:lastRenderedPageBreak/>
              <w:t>R5-242782</w:t>
            </w:r>
          </w:p>
        </w:tc>
        <w:tc>
          <w:tcPr>
            <w:tcW w:w="4593" w:type="dxa"/>
            <w:noWrap/>
            <w:hideMark/>
          </w:tcPr>
          <w:p w14:paraId="71E56029" w14:textId="77777777" w:rsidR="004551A8" w:rsidRPr="004551A8" w:rsidRDefault="004551A8">
            <w:r w:rsidRPr="004551A8">
              <w:t>Update of Receiver test cases for multiple CA combos</w:t>
            </w:r>
          </w:p>
        </w:tc>
        <w:tc>
          <w:tcPr>
            <w:tcW w:w="2265" w:type="dxa"/>
            <w:noWrap/>
            <w:hideMark/>
          </w:tcPr>
          <w:p w14:paraId="07A6EC86" w14:textId="77777777" w:rsidR="004551A8" w:rsidRPr="004551A8" w:rsidRDefault="004551A8">
            <w:r w:rsidRPr="004551A8">
              <w:t>Bureau Veritas ADT, Sporton International</w:t>
            </w:r>
          </w:p>
        </w:tc>
        <w:tc>
          <w:tcPr>
            <w:tcW w:w="923" w:type="dxa"/>
            <w:noWrap/>
            <w:hideMark/>
          </w:tcPr>
          <w:p w14:paraId="29CC8C4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72D363D" w14:textId="77777777" w:rsidR="004551A8" w:rsidRPr="004551A8" w:rsidRDefault="004551A8">
            <w:r w:rsidRPr="004551A8">
              <w:t>36.521-1</w:t>
            </w:r>
          </w:p>
        </w:tc>
        <w:tc>
          <w:tcPr>
            <w:tcW w:w="914" w:type="dxa"/>
            <w:noWrap/>
            <w:hideMark/>
          </w:tcPr>
          <w:p w14:paraId="0C86847A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1F94E648" w14:textId="77777777" w:rsidR="004551A8" w:rsidRPr="004551A8" w:rsidRDefault="004551A8">
            <w:r w:rsidRPr="004551A8">
              <w:t>LTE_CA_R17-UEConTest</w:t>
            </w:r>
          </w:p>
        </w:tc>
        <w:tc>
          <w:tcPr>
            <w:tcW w:w="934" w:type="dxa"/>
            <w:noWrap/>
            <w:hideMark/>
          </w:tcPr>
          <w:p w14:paraId="2E532735" w14:textId="77777777" w:rsidR="004551A8" w:rsidRPr="004551A8" w:rsidRDefault="004551A8">
            <w:r w:rsidRPr="004551A8">
              <w:t>5512</w:t>
            </w:r>
          </w:p>
        </w:tc>
        <w:tc>
          <w:tcPr>
            <w:tcW w:w="942" w:type="dxa"/>
            <w:noWrap/>
            <w:hideMark/>
          </w:tcPr>
          <w:p w14:paraId="4713E7E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1B580D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B1C5063" w14:textId="77777777" w:rsidR="004551A8" w:rsidRPr="004551A8" w:rsidRDefault="004551A8">
            <w:r w:rsidRPr="004551A8">
              <w:t>RP-240984</w:t>
            </w:r>
          </w:p>
        </w:tc>
      </w:tr>
      <w:tr w:rsidR="004551A8" w:rsidRPr="004551A8" w14:paraId="4896009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9E4DF8D" w14:textId="77777777" w:rsidR="004551A8" w:rsidRPr="004551A8" w:rsidRDefault="004551A8">
            <w:r w:rsidRPr="004551A8">
              <w:t>R5-242783</w:t>
            </w:r>
          </w:p>
        </w:tc>
        <w:tc>
          <w:tcPr>
            <w:tcW w:w="4593" w:type="dxa"/>
            <w:noWrap/>
            <w:hideMark/>
          </w:tcPr>
          <w:p w14:paraId="3C6103E8" w14:textId="77777777" w:rsidR="004551A8" w:rsidRPr="004551A8" w:rsidRDefault="004551A8">
            <w:r w:rsidRPr="004551A8">
              <w:t>Removal of definition and abbreviation for IXIT and PIXIT</w:t>
            </w:r>
          </w:p>
        </w:tc>
        <w:tc>
          <w:tcPr>
            <w:tcW w:w="2265" w:type="dxa"/>
            <w:noWrap/>
            <w:hideMark/>
          </w:tcPr>
          <w:p w14:paraId="70DFB365" w14:textId="77777777" w:rsidR="004551A8" w:rsidRPr="004551A8" w:rsidRDefault="004551A8">
            <w:r w:rsidRPr="004551A8">
              <w:t>Bureau Veritas ADT</w:t>
            </w:r>
          </w:p>
        </w:tc>
        <w:tc>
          <w:tcPr>
            <w:tcW w:w="923" w:type="dxa"/>
            <w:noWrap/>
            <w:hideMark/>
          </w:tcPr>
          <w:p w14:paraId="50F21AE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2FF21CD" w14:textId="77777777" w:rsidR="004551A8" w:rsidRPr="004551A8" w:rsidRDefault="004551A8">
            <w:r w:rsidRPr="004551A8">
              <w:t>36.521-2</w:t>
            </w:r>
          </w:p>
        </w:tc>
        <w:tc>
          <w:tcPr>
            <w:tcW w:w="914" w:type="dxa"/>
            <w:noWrap/>
            <w:hideMark/>
          </w:tcPr>
          <w:p w14:paraId="40C0A86A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3A09B690" w14:textId="77777777" w:rsidR="004551A8" w:rsidRPr="004551A8" w:rsidRDefault="004551A8">
            <w:r w:rsidRPr="004551A8">
              <w:t>TEI8_Test</w:t>
            </w:r>
          </w:p>
        </w:tc>
        <w:tc>
          <w:tcPr>
            <w:tcW w:w="934" w:type="dxa"/>
            <w:noWrap/>
            <w:hideMark/>
          </w:tcPr>
          <w:p w14:paraId="21AD73CD" w14:textId="77777777" w:rsidR="004551A8" w:rsidRPr="004551A8" w:rsidRDefault="004551A8">
            <w:r w:rsidRPr="004551A8">
              <w:t>1031</w:t>
            </w:r>
          </w:p>
        </w:tc>
        <w:tc>
          <w:tcPr>
            <w:tcW w:w="942" w:type="dxa"/>
            <w:noWrap/>
            <w:hideMark/>
          </w:tcPr>
          <w:p w14:paraId="16404FE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C44F40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C529E77" w14:textId="77777777" w:rsidR="004551A8" w:rsidRPr="004551A8" w:rsidRDefault="004551A8">
            <w:r w:rsidRPr="004551A8">
              <w:t>RP-241008</w:t>
            </w:r>
          </w:p>
        </w:tc>
      </w:tr>
      <w:tr w:rsidR="004551A8" w:rsidRPr="004551A8" w14:paraId="71B5FA7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DA26884" w14:textId="77777777" w:rsidR="004551A8" w:rsidRPr="004551A8" w:rsidRDefault="004551A8">
            <w:r w:rsidRPr="004551A8">
              <w:t>R5-242784</w:t>
            </w:r>
          </w:p>
        </w:tc>
        <w:tc>
          <w:tcPr>
            <w:tcW w:w="4593" w:type="dxa"/>
            <w:noWrap/>
            <w:hideMark/>
          </w:tcPr>
          <w:p w14:paraId="1A9075DC" w14:textId="77777777" w:rsidR="004551A8" w:rsidRPr="004551A8" w:rsidRDefault="004551A8">
            <w:r w:rsidRPr="004551A8">
              <w:t>Removal of defination and abbreviation for IXIT and PIXIT</w:t>
            </w:r>
          </w:p>
        </w:tc>
        <w:tc>
          <w:tcPr>
            <w:tcW w:w="2265" w:type="dxa"/>
            <w:noWrap/>
            <w:hideMark/>
          </w:tcPr>
          <w:p w14:paraId="33062D99" w14:textId="77777777" w:rsidR="004551A8" w:rsidRPr="004551A8" w:rsidRDefault="004551A8">
            <w:r w:rsidRPr="004551A8">
              <w:t>Bureau Veritas ADT, CATT</w:t>
            </w:r>
          </w:p>
        </w:tc>
        <w:tc>
          <w:tcPr>
            <w:tcW w:w="923" w:type="dxa"/>
            <w:noWrap/>
            <w:hideMark/>
          </w:tcPr>
          <w:p w14:paraId="0F1014A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6F55535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3CD2CCD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E090DDF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C6625F0" w14:textId="77777777" w:rsidR="004551A8" w:rsidRPr="004551A8" w:rsidRDefault="004551A8">
            <w:r w:rsidRPr="004551A8">
              <w:t>0633</w:t>
            </w:r>
          </w:p>
        </w:tc>
        <w:tc>
          <w:tcPr>
            <w:tcW w:w="942" w:type="dxa"/>
            <w:noWrap/>
            <w:hideMark/>
          </w:tcPr>
          <w:p w14:paraId="35CA40D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B25DA4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633F11E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172525D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D579182" w14:textId="77777777" w:rsidR="004551A8" w:rsidRPr="004551A8" w:rsidRDefault="004551A8">
            <w:r w:rsidRPr="004551A8">
              <w:t>R5-242785</w:t>
            </w:r>
          </w:p>
        </w:tc>
        <w:tc>
          <w:tcPr>
            <w:tcW w:w="4593" w:type="dxa"/>
            <w:noWrap/>
            <w:hideMark/>
          </w:tcPr>
          <w:p w14:paraId="53760B0E" w14:textId="77777777" w:rsidR="004551A8" w:rsidRPr="004551A8" w:rsidRDefault="004551A8">
            <w:r w:rsidRPr="004551A8">
              <w:t>Correction to IE name higherPowerLimit used in test cases</w:t>
            </w:r>
          </w:p>
        </w:tc>
        <w:tc>
          <w:tcPr>
            <w:tcW w:w="2265" w:type="dxa"/>
            <w:noWrap/>
            <w:hideMark/>
          </w:tcPr>
          <w:p w14:paraId="72930867" w14:textId="77777777" w:rsidR="004551A8" w:rsidRPr="004551A8" w:rsidRDefault="004551A8">
            <w:r w:rsidRPr="004551A8">
              <w:t>Bureau Veritas ADT</w:t>
            </w:r>
          </w:p>
        </w:tc>
        <w:tc>
          <w:tcPr>
            <w:tcW w:w="923" w:type="dxa"/>
            <w:noWrap/>
            <w:hideMark/>
          </w:tcPr>
          <w:p w14:paraId="0DB63BF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327904F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3FD7D9C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6CB62AA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39501C0" w14:textId="77777777" w:rsidR="004551A8" w:rsidRPr="004551A8" w:rsidRDefault="004551A8">
            <w:r w:rsidRPr="004551A8">
              <w:t>1769</w:t>
            </w:r>
          </w:p>
        </w:tc>
        <w:tc>
          <w:tcPr>
            <w:tcW w:w="942" w:type="dxa"/>
            <w:noWrap/>
            <w:hideMark/>
          </w:tcPr>
          <w:p w14:paraId="1671157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B51539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A00AE22" w14:textId="77777777" w:rsidR="004551A8" w:rsidRPr="004551A8" w:rsidRDefault="004551A8">
            <w:r w:rsidRPr="004551A8">
              <w:t>RP-241029</w:t>
            </w:r>
          </w:p>
        </w:tc>
      </w:tr>
      <w:tr w:rsidR="004551A8" w:rsidRPr="004551A8" w14:paraId="207D308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72A957C" w14:textId="77777777" w:rsidR="004551A8" w:rsidRPr="004551A8" w:rsidRDefault="004551A8">
            <w:r w:rsidRPr="004551A8">
              <w:t>R5-242786</w:t>
            </w:r>
          </w:p>
        </w:tc>
        <w:tc>
          <w:tcPr>
            <w:tcW w:w="4593" w:type="dxa"/>
            <w:noWrap/>
            <w:hideMark/>
          </w:tcPr>
          <w:p w14:paraId="07B575BD" w14:textId="77777777" w:rsidR="004551A8" w:rsidRPr="004551A8" w:rsidRDefault="004551A8">
            <w:r w:rsidRPr="004551A8">
              <w:t>Update of Channel bandwidth in Default NG-RAN RRC message and information elements contents</w:t>
            </w:r>
          </w:p>
        </w:tc>
        <w:tc>
          <w:tcPr>
            <w:tcW w:w="2265" w:type="dxa"/>
            <w:noWrap/>
            <w:hideMark/>
          </w:tcPr>
          <w:p w14:paraId="57729645" w14:textId="77777777" w:rsidR="004551A8" w:rsidRPr="004551A8" w:rsidRDefault="004551A8">
            <w:r w:rsidRPr="004551A8">
              <w:t>Bureau Veritas ADT</w:t>
            </w:r>
          </w:p>
        </w:tc>
        <w:tc>
          <w:tcPr>
            <w:tcW w:w="923" w:type="dxa"/>
            <w:noWrap/>
            <w:hideMark/>
          </w:tcPr>
          <w:p w14:paraId="61FBC14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2320C45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50D803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1FDA7D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B1B8F82" w14:textId="77777777" w:rsidR="004551A8" w:rsidRPr="004551A8" w:rsidRDefault="004551A8">
            <w:r w:rsidRPr="004551A8">
              <w:t>3176</w:t>
            </w:r>
          </w:p>
        </w:tc>
        <w:tc>
          <w:tcPr>
            <w:tcW w:w="942" w:type="dxa"/>
            <w:noWrap/>
            <w:hideMark/>
          </w:tcPr>
          <w:p w14:paraId="7B5D49D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4E782B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08F9CC0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3B1BCAE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DBC0036" w14:textId="77777777" w:rsidR="004551A8" w:rsidRPr="004551A8" w:rsidRDefault="004551A8">
            <w:r w:rsidRPr="004551A8">
              <w:t>R5-242787</w:t>
            </w:r>
          </w:p>
        </w:tc>
        <w:tc>
          <w:tcPr>
            <w:tcW w:w="4593" w:type="dxa"/>
            <w:noWrap/>
            <w:hideMark/>
          </w:tcPr>
          <w:p w14:paraId="30611A68" w14:textId="77777777" w:rsidR="004551A8" w:rsidRPr="004551A8" w:rsidRDefault="004551A8">
            <w:r w:rsidRPr="004551A8">
              <w:t>Update of Rx antenna ports associated declaration</w:t>
            </w:r>
          </w:p>
        </w:tc>
        <w:tc>
          <w:tcPr>
            <w:tcW w:w="2265" w:type="dxa"/>
            <w:noWrap/>
            <w:hideMark/>
          </w:tcPr>
          <w:p w14:paraId="183ED08A" w14:textId="77777777" w:rsidR="004551A8" w:rsidRPr="004551A8" w:rsidRDefault="004551A8">
            <w:r w:rsidRPr="004551A8">
              <w:t>Bureau Veritas ADT</w:t>
            </w:r>
          </w:p>
        </w:tc>
        <w:tc>
          <w:tcPr>
            <w:tcW w:w="923" w:type="dxa"/>
            <w:noWrap/>
            <w:hideMark/>
          </w:tcPr>
          <w:p w14:paraId="3CD2FFE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5B0C6A5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69C16D7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C91AA6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B420289" w14:textId="77777777" w:rsidR="004551A8" w:rsidRPr="004551A8" w:rsidRDefault="004551A8">
            <w:r w:rsidRPr="004551A8">
              <w:t>0634</w:t>
            </w:r>
          </w:p>
        </w:tc>
        <w:tc>
          <w:tcPr>
            <w:tcW w:w="942" w:type="dxa"/>
            <w:noWrap/>
            <w:hideMark/>
          </w:tcPr>
          <w:p w14:paraId="6E681D8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B42BDF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A7F2784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2A67624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4447CA7" w14:textId="77777777" w:rsidR="004551A8" w:rsidRPr="004551A8" w:rsidRDefault="004551A8">
            <w:r w:rsidRPr="004551A8">
              <w:t>R5-242790</w:t>
            </w:r>
          </w:p>
        </w:tc>
        <w:tc>
          <w:tcPr>
            <w:tcW w:w="4593" w:type="dxa"/>
            <w:noWrap/>
            <w:hideMark/>
          </w:tcPr>
          <w:p w14:paraId="426EDFFF" w14:textId="77777777" w:rsidR="004551A8" w:rsidRPr="004551A8" w:rsidRDefault="004551A8">
            <w:r w:rsidRPr="004551A8">
              <w:t>Clarification On Beam Correspondence requirement for EN-DC</w:t>
            </w:r>
          </w:p>
        </w:tc>
        <w:tc>
          <w:tcPr>
            <w:tcW w:w="2265" w:type="dxa"/>
            <w:noWrap/>
            <w:hideMark/>
          </w:tcPr>
          <w:p w14:paraId="3293FE7F" w14:textId="77777777" w:rsidR="004551A8" w:rsidRPr="004551A8" w:rsidRDefault="004551A8">
            <w:r w:rsidRPr="004551A8">
              <w:t>Apple AB Denmark</w:t>
            </w:r>
          </w:p>
        </w:tc>
        <w:tc>
          <w:tcPr>
            <w:tcW w:w="923" w:type="dxa"/>
            <w:noWrap/>
            <w:hideMark/>
          </w:tcPr>
          <w:p w14:paraId="7297253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B7B1847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2C5F344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B659BDA" w14:textId="77777777" w:rsidR="004551A8" w:rsidRPr="004551A8" w:rsidRDefault="004551A8">
            <w:r w:rsidRPr="004551A8">
              <w:t>NR_RF_FR2_req_Ph3-UEConTest</w:t>
            </w:r>
          </w:p>
        </w:tc>
        <w:tc>
          <w:tcPr>
            <w:tcW w:w="934" w:type="dxa"/>
            <w:noWrap/>
            <w:hideMark/>
          </w:tcPr>
          <w:p w14:paraId="6418D109" w14:textId="77777777" w:rsidR="004551A8" w:rsidRPr="004551A8" w:rsidRDefault="004551A8">
            <w:r w:rsidRPr="004551A8">
              <w:t>1770</w:t>
            </w:r>
          </w:p>
        </w:tc>
        <w:tc>
          <w:tcPr>
            <w:tcW w:w="942" w:type="dxa"/>
            <w:noWrap/>
            <w:hideMark/>
          </w:tcPr>
          <w:p w14:paraId="2718341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694215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BCEDFAA" w14:textId="77777777" w:rsidR="004551A8" w:rsidRPr="004551A8" w:rsidRDefault="004551A8">
            <w:r w:rsidRPr="004551A8">
              <w:t>RP-240997</w:t>
            </w:r>
          </w:p>
        </w:tc>
      </w:tr>
      <w:tr w:rsidR="004551A8" w:rsidRPr="004551A8" w14:paraId="5A7ED88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B326914" w14:textId="77777777" w:rsidR="004551A8" w:rsidRPr="004551A8" w:rsidRDefault="004551A8">
            <w:r w:rsidRPr="004551A8">
              <w:t>R5-242796</w:t>
            </w:r>
          </w:p>
        </w:tc>
        <w:tc>
          <w:tcPr>
            <w:tcW w:w="4593" w:type="dxa"/>
            <w:noWrap/>
            <w:hideMark/>
          </w:tcPr>
          <w:p w14:paraId="37F606F2" w14:textId="77777777" w:rsidR="004551A8" w:rsidRPr="004551A8" w:rsidRDefault="004551A8">
            <w:r w:rsidRPr="004551A8">
              <w:t>Update to FR1 EN-DC Configurations for n78 and n79</w:t>
            </w:r>
          </w:p>
        </w:tc>
        <w:tc>
          <w:tcPr>
            <w:tcW w:w="2265" w:type="dxa"/>
            <w:noWrap/>
            <w:hideMark/>
          </w:tcPr>
          <w:p w14:paraId="74755438" w14:textId="77777777" w:rsidR="004551A8" w:rsidRPr="004551A8" w:rsidRDefault="004551A8">
            <w:r w:rsidRPr="004551A8">
              <w:t>NTT DOCOMO INC.</w:t>
            </w:r>
          </w:p>
        </w:tc>
        <w:tc>
          <w:tcPr>
            <w:tcW w:w="923" w:type="dxa"/>
            <w:noWrap/>
            <w:hideMark/>
          </w:tcPr>
          <w:p w14:paraId="542CCE2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5EE4221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306BC52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17748DA" w14:textId="77777777" w:rsidR="004551A8" w:rsidRPr="004551A8" w:rsidRDefault="004551A8">
            <w:r w:rsidRPr="004551A8">
              <w:t>HPUE_NR_CADC_NR_LTE_DC_R18-UEConTest</w:t>
            </w:r>
          </w:p>
        </w:tc>
        <w:tc>
          <w:tcPr>
            <w:tcW w:w="934" w:type="dxa"/>
            <w:noWrap/>
            <w:hideMark/>
          </w:tcPr>
          <w:p w14:paraId="4832AB50" w14:textId="77777777" w:rsidR="004551A8" w:rsidRPr="004551A8" w:rsidRDefault="004551A8">
            <w:r w:rsidRPr="004551A8">
              <w:t>1771</w:t>
            </w:r>
          </w:p>
        </w:tc>
        <w:tc>
          <w:tcPr>
            <w:tcW w:w="942" w:type="dxa"/>
            <w:noWrap/>
            <w:hideMark/>
          </w:tcPr>
          <w:p w14:paraId="5AE2E6E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DC18A7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4E9701E" w14:textId="77777777" w:rsidR="004551A8" w:rsidRPr="004551A8" w:rsidRDefault="004551A8">
            <w:r w:rsidRPr="004551A8">
              <w:t>RP-240990</w:t>
            </w:r>
          </w:p>
        </w:tc>
      </w:tr>
      <w:tr w:rsidR="004551A8" w:rsidRPr="004551A8" w14:paraId="2BF1A44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F46BF7D" w14:textId="77777777" w:rsidR="004551A8" w:rsidRPr="004551A8" w:rsidRDefault="004551A8">
            <w:r w:rsidRPr="004551A8">
              <w:t>R5-242799</w:t>
            </w:r>
          </w:p>
        </w:tc>
        <w:tc>
          <w:tcPr>
            <w:tcW w:w="4593" w:type="dxa"/>
            <w:noWrap/>
            <w:hideMark/>
          </w:tcPr>
          <w:p w14:paraId="682CFA92" w14:textId="77777777" w:rsidR="004551A8" w:rsidRPr="004551A8" w:rsidRDefault="004551A8">
            <w:r w:rsidRPr="004551A8">
              <w:t>Addition of new combination of system information blocks for 5G Prose communication</w:t>
            </w:r>
          </w:p>
        </w:tc>
        <w:tc>
          <w:tcPr>
            <w:tcW w:w="2265" w:type="dxa"/>
            <w:noWrap/>
            <w:hideMark/>
          </w:tcPr>
          <w:p w14:paraId="20959CEA" w14:textId="77777777" w:rsidR="004551A8" w:rsidRPr="004551A8" w:rsidRDefault="004551A8">
            <w:r w:rsidRPr="004551A8">
              <w:t>TDIA, CATT</w:t>
            </w:r>
          </w:p>
        </w:tc>
        <w:tc>
          <w:tcPr>
            <w:tcW w:w="923" w:type="dxa"/>
            <w:noWrap/>
            <w:hideMark/>
          </w:tcPr>
          <w:p w14:paraId="26B189B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3FDCB24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3A66CF6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52EE25B" w14:textId="77777777" w:rsidR="004551A8" w:rsidRPr="004551A8" w:rsidRDefault="004551A8">
            <w:r w:rsidRPr="004551A8">
              <w:t>NR_SL_relay-UEConTest</w:t>
            </w:r>
          </w:p>
        </w:tc>
        <w:tc>
          <w:tcPr>
            <w:tcW w:w="934" w:type="dxa"/>
            <w:noWrap/>
            <w:hideMark/>
          </w:tcPr>
          <w:p w14:paraId="42AE8B49" w14:textId="77777777" w:rsidR="004551A8" w:rsidRPr="004551A8" w:rsidRDefault="004551A8">
            <w:r w:rsidRPr="004551A8">
              <w:t>3178</w:t>
            </w:r>
          </w:p>
        </w:tc>
        <w:tc>
          <w:tcPr>
            <w:tcW w:w="942" w:type="dxa"/>
            <w:noWrap/>
            <w:hideMark/>
          </w:tcPr>
          <w:p w14:paraId="3D223B4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548B86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1D74EAA" w14:textId="77777777" w:rsidR="004551A8" w:rsidRPr="004551A8" w:rsidRDefault="004551A8">
            <w:r w:rsidRPr="004551A8">
              <w:t>RP-240973</w:t>
            </w:r>
          </w:p>
        </w:tc>
      </w:tr>
      <w:tr w:rsidR="004551A8" w:rsidRPr="004551A8" w14:paraId="25AE14F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0380D6F" w14:textId="77777777" w:rsidR="004551A8" w:rsidRPr="004551A8" w:rsidRDefault="004551A8">
            <w:r w:rsidRPr="004551A8">
              <w:t>R5-242800</w:t>
            </w:r>
          </w:p>
        </w:tc>
        <w:tc>
          <w:tcPr>
            <w:tcW w:w="4593" w:type="dxa"/>
            <w:noWrap/>
            <w:hideMark/>
          </w:tcPr>
          <w:p w14:paraId="31684CC4" w14:textId="77777777" w:rsidR="004551A8" w:rsidRPr="004551A8" w:rsidRDefault="004551A8">
            <w:r w:rsidRPr="004551A8">
              <w:t>Editorial update of SIB12 in 4.6.2</w:t>
            </w:r>
          </w:p>
        </w:tc>
        <w:tc>
          <w:tcPr>
            <w:tcW w:w="2265" w:type="dxa"/>
            <w:noWrap/>
            <w:hideMark/>
          </w:tcPr>
          <w:p w14:paraId="0955D558" w14:textId="77777777" w:rsidR="004551A8" w:rsidRPr="004551A8" w:rsidRDefault="004551A8">
            <w:r w:rsidRPr="004551A8">
              <w:t>TDIA, CATT</w:t>
            </w:r>
          </w:p>
        </w:tc>
        <w:tc>
          <w:tcPr>
            <w:tcW w:w="923" w:type="dxa"/>
            <w:noWrap/>
            <w:hideMark/>
          </w:tcPr>
          <w:p w14:paraId="3CE6582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BD09912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3C8D3DA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1820728" w14:textId="77777777" w:rsidR="004551A8" w:rsidRPr="004551A8" w:rsidRDefault="004551A8">
            <w:r w:rsidRPr="004551A8">
              <w:t>NR_SL_relay-UEConTest</w:t>
            </w:r>
          </w:p>
        </w:tc>
        <w:tc>
          <w:tcPr>
            <w:tcW w:w="934" w:type="dxa"/>
            <w:noWrap/>
            <w:hideMark/>
          </w:tcPr>
          <w:p w14:paraId="44594FD0" w14:textId="77777777" w:rsidR="004551A8" w:rsidRPr="004551A8" w:rsidRDefault="004551A8">
            <w:r w:rsidRPr="004551A8">
              <w:t>3179</w:t>
            </w:r>
          </w:p>
        </w:tc>
        <w:tc>
          <w:tcPr>
            <w:tcW w:w="942" w:type="dxa"/>
            <w:noWrap/>
            <w:hideMark/>
          </w:tcPr>
          <w:p w14:paraId="3157C6F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F77C00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00D9F8A" w14:textId="77777777" w:rsidR="004551A8" w:rsidRPr="004551A8" w:rsidRDefault="004551A8">
            <w:r w:rsidRPr="004551A8">
              <w:t>RP-240973</w:t>
            </w:r>
          </w:p>
        </w:tc>
      </w:tr>
      <w:tr w:rsidR="004551A8" w:rsidRPr="004551A8" w14:paraId="7871CA6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2668160" w14:textId="77777777" w:rsidR="004551A8" w:rsidRPr="004551A8" w:rsidRDefault="004551A8">
            <w:r w:rsidRPr="004551A8">
              <w:t>R5-242802</w:t>
            </w:r>
          </w:p>
        </w:tc>
        <w:tc>
          <w:tcPr>
            <w:tcW w:w="4593" w:type="dxa"/>
            <w:noWrap/>
            <w:hideMark/>
          </w:tcPr>
          <w:p w14:paraId="517E11D9" w14:textId="77777777" w:rsidR="004551A8" w:rsidRPr="004551A8" w:rsidRDefault="004551A8">
            <w:r w:rsidRPr="004551A8">
              <w:t>Update of Table 4.6.1-22 RRCSetupComplete</w:t>
            </w:r>
          </w:p>
        </w:tc>
        <w:tc>
          <w:tcPr>
            <w:tcW w:w="2265" w:type="dxa"/>
            <w:noWrap/>
            <w:hideMark/>
          </w:tcPr>
          <w:p w14:paraId="6C7F80BB" w14:textId="77777777" w:rsidR="004551A8" w:rsidRPr="004551A8" w:rsidRDefault="004551A8">
            <w:r w:rsidRPr="004551A8">
              <w:t>TDIA, CATT</w:t>
            </w:r>
          </w:p>
        </w:tc>
        <w:tc>
          <w:tcPr>
            <w:tcW w:w="923" w:type="dxa"/>
            <w:noWrap/>
            <w:hideMark/>
          </w:tcPr>
          <w:p w14:paraId="727A6A0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D42CEE2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6707986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96F961E" w14:textId="77777777" w:rsidR="004551A8" w:rsidRPr="004551A8" w:rsidRDefault="004551A8">
            <w:r w:rsidRPr="004551A8">
              <w:t>NR_SL_relay-UEConTest</w:t>
            </w:r>
          </w:p>
        </w:tc>
        <w:tc>
          <w:tcPr>
            <w:tcW w:w="934" w:type="dxa"/>
            <w:noWrap/>
            <w:hideMark/>
          </w:tcPr>
          <w:p w14:paraId="38DED4CA" w14:textId="77777777" w:rsidR="004551A8" w:rsidRPr="004551A8" w:rsidRDefault="004551A8">
            <w:r w:rsidRPr="004551A8">
              <w:t>3181</w:t>
            </w:r>
          </w:p>
        </w:tc>
        <w:tc>
          <w:tcPr>
            <w:tcW w:w="942" w:type="dxa"/>
            <w:noWrap/>
            <w:hideMark/>
          </w:tcPr>
          <w:p w14:paraId="579625B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630EF1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E51F006" w14:textId="77777777" w:rsidR="004551A8" w:rsidRPr="004551A8" w:rsidRDefault="004551A8">
            <w:r w:rsidRPr="004551A8">
              <w:t>RP-240973</w:t>
            </w:r>
          </w:p>
        </w:tc>
      </w:tr>
      <w:tr w:rsidR="004551A8" w:rsidRPr="004551A8" w14:paraId="0BEFCF6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06EC269" w14:textId="77777777" w:rsidR="004551A8" w:rsidRPr="004551A8" w:rsidRDefault="004551A8">
            <w:r w:rsidRPr="004551A8">
              <w:t>R5-242803</w:t>
            </w:r>
          </w:p>
        </w:tc>
        <w:tc>
          <w:tcPr>
            <w:tcW w:w="4593" w:type="dxa"/>
            <w:noWrap/>
            <w:hideMark/>
          </w:tcPr>
          <w:p w14:paraId="74250CAF" w14:textId="77777777" w:rsidR="004551A8" w:rsidRPr="004551A8" w:rsidRDefault="004551A8">
            <w:r w:rsidRPr="004551A8">
              <w:t>Update of Table 4.6.1A-2A RemoteUEInformationSidelink</w:t>
            </w:r>
          </w:p>
        </w:tc>
        <w:tc>
          <w:tcPr>
            <w:tcW w:w="2265" w:type="dxa"/>
            <w:noWrap/>
            <w:hideMark/>
          </w:tcPr>
          <w:p w14:paraId="4C648DE9" w14:textId="77777777" w:rsidR="004551A8" w:rsidRPr="004551A8" w:rsidRDefault="004551A8">
            <w:r w:rsidRPr="004551A8">
              <w:t>TDIA, CATT</w:t>
            </w:r>
          </w:p>
        </w:tc>
        <w:tc>
          <w:tcPr>
            <w:tcW w:w="923" w:type="dxa"/>
            <w:noWrap/>
            <w:hideMark/>
          </w:tcPr>
          <w:p w14:paraId="48A4F2B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AFF6257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326C8EF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9B5F1E7" w14:textId="77777777" w:rsidR="004551A8" w:rsidRPr="004551A8" w:rsidRDefault="004551A8">
            <w:r w:rsidRPr="004551A8">
              <w:t>NR_SL_relay-UEConTest</w:t>
            </w:r>
          </w:p>
        </w:tc>
        <w:tc>
          <w:tcPr>
            <w:tcW w:w="934" w:type="dxa"/>
            <w:noWrap/>
            <w:hideMark/>
          </w:tcPr>
          <w:p w14:paraId="240DDFAB" w14:textId="77777777" w:rsidR="004551A8" w:rsidRPr="004551A8" w:rsidRDefault="004551A8">
            <w:r w:rsidRPr="004551A8">
              <w:t>3182</w:t>
            </w:r>
          </w:p>
        </w:tc>
        <w:tc>
          <w:tcPr>
            <w:tcW w:w="942" w:type="dxa"/>
            <w:noWrap/>
            <w:hideMark/>
          </w:tcPr>
          <w:p w14:paraId="434A782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AF0C35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181CF06" w14:textId="77777777" w:rsidR="004551A8" w:rsidRPr="004551A8" w:rsidRDefault="004551A8">
            <w:r w:rsidRPr="004551A8">
              <w:t>RP-240973</w:t>
            </w:r>
          </w:p>
        </w:tc>
      </w:tr>
      <w:tr w:rsidR="004551A8" w:rsidRPr="004551A8" w14:paraId="2E15B42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9F575EC" w14:textId="77777777" w:rsidR="004551A8" w:rsidRPr="004551A8" w:rsidRDefault="004551A8">
            <w:r w:rsidRPr="004551A8">
              <w:t>R5-242805</w:t>
            </w:r>
          </w:p>
        </w:tc>
        <w:tc>
          <w:tcPr>
            <w:tcW w:w="4593" w:type="dxa"/>
            <w:noWrap/>
            <w:hideMark/>
          </w:tcPr>
          <w:p w14:paraId="28B992BD" w14:textId="77777777" w:rsidR="004551A8" w:rsidRPr="004551A8" w:rsidRDefault="004551A8">
            <w:r w:rsidRPr="004551A8">
              <w:t>Addition of 5G ProSe discovery and security messages</w:t>
            </w:r>
          </w:p>
        </w:tc>
        <w:tc>
          <w:tcPr>
            <w:tcW w:w="2265" w:type="dxa"/>
            <w:noWrap/>
            <w:hideMark/>
          </w:tcPr>
          <w:p w14:paraId="723F1262" w14:textId="77777777" w:rsidR="004551A8" w:rsidRPr="004551A8" w:rsidRDefault="004551A8">
            <w:r w:rsidRPr="004551A8">
              <w:t>TDIA, CATT</w:t>
            </w:r>
          </w:p>
        </w:tc>
        <w:tc>
          <w:tcPr>
            <w:tcW w:w="923" w:type="dxa"/>
            <w:noWrap/>
            <w:hideMark/>
          </w:tcPr>
          <w:p w14:paraId="78B11C8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D9F7813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9CE4A7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A0AAD36" w14:textId="77777777" w:rsidR="004551A8" w:rsidRPr="004551A8" w:rsidRDefault="004551A8">
            <w:r w:rsidRPr="004551A8">
              <w:t>NR_SL_relay-UEConTest</w:t>
            </w:r>
          </w:p>
        </w:tc>
        <w:tc>
          <w:tcPr>
            <w:tcW w:w="934" w:type="dxa"/>
            <w:noWrap/>
            <w:hideMark/>
          </w:tcPr>
          <w:p w14:paraId="36A3DA7E" w14:textId="77777777" w:rsidR="004551A8" w:rsidRPr="004551A8" w:rsidRDefault="004551A8">
            <w:r w:rsidRPr="004551A8">
              <w:t>3184</w:t>
            </w:r>
          </w:p>
        </w:tc>
        <w:tc>
          <w:tcPr>
            <w:tcW w:w="942" w:type="dxa"/>
            <w:noWrap/>
            <w:hideMark/>
          </w:tcPr>
          <w:p w14:paraId="4701E08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E0E685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9C5A346" w14:textId="77777777" w:rsidR="004551A8" w:rsidRPr="004551A8" w:rsidRDefault="004551A8">
            <w:r w:rsidRPr="004551A8">
              <w:t>RP-240973</w:t>
            </w:r>
          </w:p>
        </w:tc>
      </w:tr>
      <w:tr w:rsidR="004551A8" w:rsidRPr="004551A8" w14:paraId="2505707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1AE3D61" w14:textId="77777777" w:rsidR="004551A8" w:rsidRPr="004551A8" w:rsidRDefault="004551A8">
            <w:r w:rsidRPr="004551A8">
              <w:lastRenderedPageBreak/>
              <w:t>R5-242806</w:t>
            </w:r>
          </w:p>
        </w:tc>
        <w:tc>
          <w:tcPr>
            <w:tcW w:w="4593" w:type="dxa"/>
            <w:noWrap/>
            <w:hideMark/>
          </w:tcPr>
          <w:p w14:paraId="64755E98" w14:textId="77777777" w:rsidR="004551A8" w:rsidRPr="004551A8" w:rsidRDefault="004551A8">
            <w:r w:rsidRPr="004551A8">
              <w:t>Update of 5G ProSe direct discovery messages</w:t>
            </w:r>
          </w:p>
        </w:tc>
        <w:tc>
          <w:tcPr>
            <w:tcW w:w="2265" w:type="dxa"/>
            <w:noWrap/>
            <w:hideMark/>
          </w:tcPr>
          <w:p w14:paraId="05BADB71" w14:textId="77777777" w:rsidR="004551A8" w:rsidRPr="004551A8" w:rsidRDefault="004551A8">
            <w:r w:rsidRPr="004551A8">
              <w:t>TDIA,CATT</w:t>
            </w:r>
          </w:p>
        </w:tc>
        <w:tc>
          <w:tcPr>
            <w:tcW w:w="923" w:type="dxa"/>
            <w:noWrap/>
            <w:hideMark/>
          </w:tcPr>
          <w:p w14:paraId="6C8138F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4726CEA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4C90E1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02F8F2E" w14:textId="77777777" w:rsidR="004551A8" w:rsidRPr="004551A8" w:rsidRDefault="004551A8">
            <w:r w:rsidRPr="004551A8">
              <w:t>NR_SL_relay-UEConTest</w:t>
            </w:r>
          </w:p>
        </w:tc>
        <w:tc>
          <w:tcPr>
            <w:tcW w:w="934" w:type="dxa"/>
            <w:noWrap/>
            <w:hideMark/>
          </w:tcPr>
          <w:p w14:paraId="4B94C255" w14:textId="77777777" w:rsidR="004551A8" w:rsidRPr="004551A8" w:rsidRDefault="004551A8">
            <w:r w:rsidRPr="004551A8">
              <w:t>3185</w:t>
            </w:r>
          </w:p>
        </w:tc>
        <w:tc>
          <w:tcPr>
            <w:tcW w:w="942" w:type="dxa"/>
            <w:noWrap/>
            <w:hideMark/>
          </w:tcPr>
          <w:p w14:paraId="24F022E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B78B51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0C808C6" w14:textId="77777777" w:rsidR="004551A8" w:rsidRPr="004551A8" w:rsidRDefault="004551A8">
            <w:r w:rsidRPr="004551A8">
              <w:t>RP-240973</w:t>
            </w:r>
          </w:p>
        </w:tc>
      </w:tr>
      <w:tr w:rsidR="004551A8" w:rsidRPr="004551A8" w14:paraId="4CC0661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CB86B95" w14:textId="77777777" w:rsidR="004551A8" w:rsidRPr="004551A8" w:rsidRDefault="004551A8">
            <w:r w:rsidRPr="004551A8">
              <w:t>R5-242810</w:t>
            </w:r>
          </w:p>
        </w:tc>
        <w:tc>
          <w:tcPr>
            <w:tcW w:w="4593" w:type="dxa"/>
            <w:noWrap/>
            <w:hideMark/>
          </w:tcPr>
          <w:p w14:paraId="2A04119D" w14:textId="77777777" w:rsidR="004551A8" w:rsidRPr="004551A8" w:rsidRDefault="004551A8">
            <w:r w:rsidRPr="004551A8">
              <w:t>Update of Default settings of UICC and USIM for 5G ProSe</w:t>
            </w:r>
          </w:p>
        </w:tc>
        <w:tc>
          <w:tcPr>
            <w:tcW w:w="2265" w:type="dxa"/>
            <w:noWrap/>
            <w:hideMark/>
          </w:tcPr>
          <w:p w14:paraId="79248FBF" w14:textId="77777777" w:rsidR="004551A8" w:rsidRPr="004551A8" w:rsidRDefault="004551A8">
            <w:r w:rsidRPr="004551A8">
              <w:t>TDIA, CATT</w:t>
            </w:r>
          </w:p>
        </w:tc>
        <w:tc>
          <w:tcPr>
            <w:tcW w:w="923" w:type="dxa"/>
            <w:noWrap/>
            <w:hideMark/>
          </w:tcPr>
          <w:p w14:paraId="0AAB78D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F46A916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04D1B5E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C3CB4D6" w14:textId="77777777" w:rsidR="004551A8" w:rsidRPr="004551A8" w:rsidRDefault="004551A8">
            <w:r w:rsidRPr="004551A8">
              <w:t>NR_SL_relay-UEConTest</w:t>
            </w:r>
          </w:p>
        </w:tc>
        <w:tc>
          <w:tcPr>
            <w:tcW w:w="934" w:type="dxa"/>
            <w:noWrap/>
            <w:hideMark/>
          </w:tcPr>
          <w:p w14:paraId="3FF265FC" w14:textId="77777777" w:rsidR="004551A8" w:rsidRPr="004551A8" w:rsidRDefault="004551A8">
            <w:r w:rsidRPr="004551A8">
              <w:t>3189</w:t>
            </w:r>
          </w:p>
        </w:tc>
        <w:tc>
          <w:tcPr>
            <w:tcW w:w="942" w:type="dxa"/>
            <w:noWrap/>
            <w:hideMark/>
          </w:tcPr>
          <w:p w14:paraId="513F524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54476E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E92B1EC" w14:textId="77777777" w:rsidR="004551A8" w:rsidRPr="004551A8" w:rsidRDefault="004551A8">
            <w:r w:rsidRPr="004551A8">
              <w:t>RP-240973</w:t>
            </w:r>
          </w:p>
        </w:tc>
      </w:tr>
      <w:tr w:rsidR="004551A8" w:rsidRPr="004551A8" w14:paraId="64DF83E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C18E1B7" w14:textId="77777777" w:rsidR="004551A8" w:rsidRPr="004551A8" w:rsidRDefault="004551A8">
            <w:r w:rsidRPr="004551A8">
              <w:t>R5-242811</w:t>
            </w:r>
          </w:p>
        </w:tc>
        <w:tc>
          <w:tcPr>
            <w:tcW w:w="4593" w:type="dxa"/>
            <w:noWrap/>
            <w:hideMark/>
          </w:tcPr>
          <w:p w14:paraId="3197D1CB" w14:textId="77777777" w:rsidR="004551A8" w:rsidRPr="004551A8" w:rsidRDefault="004551A8">
            <w:r w:rsidRPr="004551A8">
              <w:t>Update of Test procedure for 5G ProSe U2N Relay Discovery</w:t>
            </w:r>
          </w:p>
        </w:tc>
        <w:tc>
          <w:tcPr>
            <w:tcW w:w="2265" w:type="dxa"/>
            <w:noWrap/>
            <w:hideMark/>
          </w:tcPr>
          <w:p w14:paraId="285827F2" w14:textId="77777777" w:rsidR="004551A8" w:rsidRPr="004551A8" w:rsidRDefault="004551A8">
            <w:r w:rsidRPr="004551A8">
              <w:t>TDIA, CATT</w:t>
            </w:r>
          </w:p>
        </w:tc>
        <w:tc>
          <w:tcPr>
            <w:tcW w:w="923" w:type="dxa"/>
            <w:noWrap/>
            <w:hideMark/>
          </w:tcPr>
          <w:p w14:paraId="5901488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148462D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6CB8EBB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D387EC4" w14:textId="77777777" w:rsidR="004551A8" w:rsidRPr="004551A8" w:rsidRDefault="004551A8">
            <w:r w:rsidRPr="004551A8">
              <w:t>NR_SL_relay-UEConTest</w:t>
            </w:r>
          </w:p>
        </w:tc>
        <w:tc>
          <w:tcPr>
            <w:tcW w:w="934" w:type="dxa"/>
            <w:noWrap/>
            <w:hideMark/>
          </w:tcPr>
          <w:p w14:paraId="4B63D53B" w14:textId="77777777" w:rsidR="004551A8" w:rsidRPr="004551A8" w:rsidRDefault="004551A8">
            <w:r w:rsidRPr="004551A8">
              <w:t>3190</w:t>
            </w:r>
          </w:p>
        </w:tc>
        <w:tc>
          <w:tcPr>
            <w:tcW w:w="942" w:type="dxa"/>
            <w:noWrap/>
            <w:hideMark/>
          </w:tcPr>
          <w:p w14:paraId="4FF822D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D5D1C8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81BFDAB" w14:textId="77777777" w:rsidR="004551A8" w:rsidRPr="004551A8" w:rsidRDefault="004551A8">
            <w:r w:rsidRPr="004551A8">
              <w:t>RP-240973</w:t>
            </w:r>
          </w:p>
        </w:tc>
      </w:tr>
      <w:tr w:rsidR="004551A8" w:rsidRPr="004551A8" w14:paraId="265BEE7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DD51035" w14:textId="77777777" w:rsidR="004551A8" w:rsidRPr="004551A8" w:rsidRDefault="004551A8">
            <w:r w:rsidRPr="004551A8">
              <w:t>R5-242812</w:t>
            </w:r>
          </w:p>
        </w:tc>
        <w:tc>
          <w:tcPr>
            <w:tcW w:w="4593" w:type="dxa"/>
            <w:noWrap/>
            <w:hideMark/>
          </w:tcPr>
          <w:p w14:paraId="21DBBDC9" w14:textId="77777777" w:rsidR="004551A8" w:rsidRPr="004551A8" w:rsidRDefault="004551A8">
            <w:r w:rsidRPr="004551A8">
              <w:t>Correction of RRC IDLE TC 6.1.2.23-MFBI</w:t>
            </w:r>
          </w:p>
        </w:tc>
        <w:tc>
          <w:tcPr>
            <w:tcW w:w="2265" w:type="dxa"/>
            <w:noWrap/>
            <w:hideMark/>
          </w:tcPr>
          <w:p w14:paraId="060C9DAB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2D094DD6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8FBE4BB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282B98B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C14DAA4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714BAEA" w14:textId="77777777" w:rsidR="004551A8" w:rsidRPr="004551A8" w:rsidRDefault="004551A8">
            <w:r w:rsidRPr="004551A8">
              <w:t>4412</w:t>
            </w:r>
          </w:p>
        </w:tc>
        <w:tc>
          <w:tcPr>
            <w:tcW w:w="942" w:type="dxa"/>
            <w:noWrap/>
            <w:hideMark/>
          </w:tcPr>
          <w:p w14:paraId="01538E3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D84447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644BEE3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56029DA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D9446C" w14:textId="77777777" w:rsidR="004551A8" w:rsidRPr="004551A8" w:rsidRDefault="004551A8">
            <w:r w:rsidRPr="004551A8">
              <w:t>R5-242814</w:t>
            </w:r>
          </w:p>
        </w:tc>
        <w:tc>
          <w:tcPr>
            <w:tcW w:w="4593" w:type="dxa"/>
            <w:noWrap/>
            <w:hideMark/>
          </w:tcPr>
          <w:p w14:paraId="3D22A53F" w14:textId="77777777" w:rsidR="004551A8" w:rsidRPr="004551A8" w:rsidRDefault="004551A8">
            <w:r w:rsidRPr="004551A8">
              <w:t>Update applicability of MAC TC 7.1.1.1.4-Beam Failure</w:t>
            </w:r>
          </w:p>
        </w:tc>
        <w:tc>
          <w:tcPr>
            <w:tcW w:w="2265" w:type="dxa"/>
            <w:noWrap/>
            <w:hideMark/>
          </w:tcPr>
          <w:p w14:paraId="752A3CB2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70677E8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D6F2491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3BDAA8D1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4E8B211B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A81F814" w14:textId="77777777" w:rsidR="004551A8" w:rsidRPr="004551A8" w:rsidRDefault="004551A8">
            <w:r w:rsidRPr="004551A8">
              <w:t>0471</w:t>
            </w:r>
          </w:p>
        </w:tc>
        <w:tc>
          <w:tcPr>
            <w:tcW w:w="942" w:type="dxa"/>
            <w:noWrap/>
            <w:hideMark/>
          </w:tcPr>
          <w:p w14:paraId="7716E6F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4A85BF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9DBF2E9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622ED0C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D65D9D1" w14:textId="77777777" w:rsidR="004551A8" w:rsidRPr="004551A8" w:rsidRDefault="004551A8">
            <w:r w:rsidRPr="004551A8">
              <w:t>R5-242821</w:t>
            </w:r>
          </w:p>
        </w:tc>
        <w:tc>
          <w:tcPr>
            <w:tcW w:w="4593" w:type="dxa"/>
            <w:noWrap/>
            <w:hideMark/>
          </w:tcPr>
          <w:p w14:paraId="076206D6" w14:textId="77777777" w:rsidR="004551A8" w:rsidRPr="004551A8" w:rsidRDefault="004551A8">
            <w:r w:rsidRPr="004551A8">
              <w:t>Correction of SENSE eMTC TC 6.1.1.12-PLMN selection</w:t>
            </w:r>
          </w:p>
        </w:tc>
        <w:tc>
          <w:tcPr>
            <w:tcW w:w="2265" w:type="dxa"/>
            <w:noWrap/>
            <w:hideMark/>
          </w:tcPr>
          <w:p w14:paraId="56AD0666" w14:textId="77777777" w:rsidR="004551A8" w:rsidRPr="004551A8" w:rsidRDefault="004551A8">
            <w:r w:rsidRPr="004551A8">
              <w:t>Huawei, HiSilicon,TDIA</w:t>
            </w:r>
          </w:p>
        </w:tc>
        <w:tc>
          <w:tcPr>
            <w:tcW w:w="923" w:type="dxa"/>
            <w:noWrap/>
            <w:hideMark/>
          </w:tcPr>
          <w:p w14:paraId="46DB5BE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861BFDA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0909EF9B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5D39C5E1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0C6927E7" w14:textId="77777777" w:rsidR="004551A8" w:rsidRPr="004551A8" w:rsidRDefault="004551A8">
            <w:r w:rsidRPr="004551A8">
              <w:t>5314</w:t>
            </w:r>
          </w:p>
        </w:tc>
        <w:tc>
          <w:tcPr>
            <w:tcW w:w="942" w:type="dxa"/>
            <w:noWrap/>
            <w:hideMark/>
          </w:tcPr>
          <w:p w14:paraId="392C704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8DB555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164C6E4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3A0F54D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90D1640" w14:textId="77777777" w:rsidR="004551A8" w:rsidRPr="004551A8" w:rsidRDefault="004551A8">
            <w:r w:rsidRPr="004551A8">
              <w:t>R5-242822</w:t>
            </w:r>
          </w:p>
        </w:tc>
        <w:tc>
          <w:tcPr>
            <w:tcW w:w="4593" w:type="dxa"/>
            <w:noWrap/>
            <w:hideMark/>
          </w:tcPr>
          <w:p w14:paraId="461B5D8E" w14:textId="77777777" w:rsidR="004551A8" w:rsidRPr="004551A8" w:rsidRDefault="004551A8">
            <w:r w:rsidRPr="004551A8">
              <w:t>Correction of SENSE eMTC TC 6.1.1.13-PLMN selection Exception</w:t>
            </w:r>
          </w:p>
        </w:tc>
        <w:tc>
          <w:tcPr>
            <w:tcW w:w="2265" w:type="dxa"/>
            <w:noWrap/>
            <w:hideMark/>
          </w:tcPr>
          <w:p w14:paraId="22E0F54B" w14:textId="77777777" w:rsidR="004551A8" w:rsidRPr="004551A8" w:rsidRDefault="004551A8">
            <w:r w:rsidRPr="004551A8">
              <w:t>Huawei, HiSilicon,TDIA</w:t>
            </w:r>
          </w:p>
        </w:tc>
        <w:tc>
          <w:tcPr>
            <w:tcW w:w="923" w:type="dxa"/>
            <w:noWrap/>
            <w:hideMark/>
          </w:tcPr>
          <w:p w14:paraId="2B2EF68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3B40F9A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6DC76521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157F8932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58BEED59" w14:textId="77777777" w:rsidR="004551A8" w:rsidRPr="004551A8" w:rsidRDefault="004551A8">
            <w:r w:rsidRPr="004551A8">
              <w:t>5315</w:t>
            </w:r>
          </w:p>
        </w:tc>
        <w:tc>
          <w:tcPr>
            <w:tcW w:w="942" w:type="dxa"/>
            <w:noWrap/>
            <w:hideMark/>
          </w:tcPr>
          <w:p w14:paraId="2FA4534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E1BFD3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2CD53AA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10B618D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936526E" w14:textId="77777777" w:rsidR="004551A8" w:rsidRPr="004551A8" w:rsidRDefault="004551A8">
            <w:r w:rsidRPr="004551A8">
              <w:t>R5-242823</w:t>
            </w:r>
          </w:p>
        </w:tc>
        <w:tc>
          <w:tcPr>
            <w:tcW w:w="4593" w:type="dxa"/>
            <w:noWrap/>
            <w:hideMark/>
          </w:tcPr>
          <w:p w14:paraId="34054B1C" w14:textId="77777777" w:rsidR="004551A8" w:rsidRPr="004551A8" w:rsidRDefault="004551A8">
            <w:r w:rsidRPr="004551A8">
              <w:t>Correction of SENSE eMTC TC 6.1.1.14-Periodic SENSE</w:t>
            </w:r>
          </w:p>
        </w:tc>
        <w:tc>
          <w:tcPr>
            <w:tcW w:w="2265" w:type="dxa"/>
            <w:noWrap/>
            <w:hideMark/>
          </w:tcPr>
          <w:p w14:paraId="4A1F4278" w14:textId="77777777" w:rsidR="004551A8" w:rsidRPr="004551A8" w:rsidRDefault="004551A8">
            <w:r w:rsidRPr="004551A8">
              <w:t>Huawei, HiSilicon,TDIA</w:t>
            </w:r>
          </w:p>
        </w:tc>
        <w:tc>
          <w:tcPr>
            <w:tcW w:w="923" w:type="dxa"/>
            <w:noWrap/>
            <w:hideMark/>
          </w:tcPr>
          <w:p w14:paraId="2C45D28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DA981B2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3AE1538B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714ED914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78EACF72" w14:textId="77777777" w:rsidR="004551A8" w:rsidRPr="004551A8" w:rsidRDefault="004551A8">
            <w:r w:rsidRPr="004551A8">
              <w:t>5316</w:t>
            </w:r>
          </w:p>
        </w:tc>
        <w:tc>
          <w:tcPr>
            <w:tcW w:w="942" w:type="dxa"/>
            <w:noWrap/>
            <w:hideMark/>
          </w:tcPr>
          <w:p w14:paraId="632539E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62C407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AB3043C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150D108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4E39592" w14:textId="77777777" w:rsidR="004551A8" w:rsidRPr="004551A8" w:rsidRDefault="004551A8">
            <w:r w:rsidRPr="004551A8">
              <w:t>R5-242824</w:t>
            </w:r>
          </w:p>
        </w:tc>
        <w:tc>
          <w:tcPr>
            <w:tcW w:w="4593" w:type="dxa"/>
            <w:noWrap/>
            <w:hideMark/>
          </w:tcPr>
          <w:p w14:paraId="19EDD4FD" w14:textId="77777777" w:rsidR="004551A8" w:rsidRPr="004551A8" w:rsidRDefault="004551A8">
            <w:r w:rsidRPr="004551A8">
              <w:t>Correction of SENSE NB-IoT TC 22.2.14-PLMN selection</w:t>
            </w:r>
          </w:p>
        </w:tc>
        <w:tc>
          <w:tcPr>
            <w:tcW w:w="2265" w:type="dxa"/>
            <w:noWrap/>
            <w:hideMark/>
          </w:tcPr>
          <w:p w14:paraId="5410A44F" w14:textId="77777777" w:rsidR="004551A8" w:rsidRPr="004551A8" w:rsidRDefault="004551A8">
            <w:r w:rsidRPr="004551A8">
              <w:t>Huawei, HiSilicon,TDIA</w:t>
            </w:r>
          </w:p>
        </w:tc>
        <w:tc>
          <w:tcPr>
            <w:tcW w:w="923" w:type="dxa"/>
            <w:noWrap/>
            <w:hideMark/>
          </w:tcPr>
          <w:p w14:paraId="1D7C3F9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2A07C57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21CEF272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1B37B4EA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43244302" w14:textId="77777777" w:rsidR="004551A8" w:rsidRPr="004551A8" w:rsidRDefault="004551A8">
            <w:r w:rsidRPr="004551A8">
              <w:t>5317</w:t>
            </w:r>
          </w:p>
        </w:tc>
        <w:tc>
          <w:tcPr>
            <w:tcW w:w="942" w:type="dxa"/>
            <w:noWrap/>
            <w:hideMark/>
          </w:tcPr>
          <w:p w14:paraId="612B80F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CFE4F8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33DCDCE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66EAE1A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14104AF" w14:textId="77777777" w:rsidR="004551A8" w:rsidRPr="004551A8" w:rsidRDefault="004551A8">
            <w:r w:rsidRPr="004551A8">
              <w:t>R5-242825</w:t>
            </w:r>
          </w:p>
        </w:tc>
        <w:tc>
          <w:tcPr>
            <w:tcW w:w="4593" w:type="dxa"/>
            <w:noWrap/>
            <w:hideMark/>
          </w:tcPr>
          <w:p w14:paraId="265D7309" w14:textId="77777777" w:rsidR="004551A8" w:rsidRPr="004551A8" w:rsidRDefault="004551A8">
            <w:r w:rsidRPr="004551A8">
              <w:t>Correction of SENSE NB-IoT TC 22.2.15-PLMN selection Exception</w:t>
            </w:r>
          </w:p>
        </w:tc>
        <w:tc>
          <w:tcPr>
            <w:tcW w:w="2265" w:type="dxa"/>
            <w:noWrap/>
            <w:hideMark/>
          </w:tcPr>
          <w:p w14:paraId="6A12E25B" w14:textId="77777777" w:rsidR="004551A8" w:rsidRPr="004551A8" w:rsidRDefault="004551A8">
            <w:r w:rsidRPr="004551A8">
              <w:t>Huawei, HiSilicon,TDIA</w:t>
            </w:r>
          </w:p>
        </w:tc>
        <w:tc>
          <w:tcPr>
            <w:tcW w:w="923" w:type="dxa"/>
            <w:noWrap/>
            <w:hideMark/>
          </w:tcPr>
          <w:p w14:paraId="71829ED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147985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1B86ADDF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18C91397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75013795" w14:textId="77777777" w:rsidR="004551A8" w:rsidRPr="004551A8" w:rsidRDefault="004551A8">
            <w:r w:rsidRPr="004551A8">
              <w:t>5318</w:t>
            </w:r>
          </w:p>
        </w:tc>
        <w:tc>
          <w:tcPr>
            <w:tcW w:w="942" w:type="dxa"/>
            <w:noWrap/>
            <w:hideMark/>
          </w:tcPr>
          <w:p w14:paraId="4ABE440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044351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3B5221F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3A2D12E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BDF4BC2" w14:textId="77777777" w:rsidR="004551A8" w:rsidRPr="004551A8" w:rsidRDefault="004551A8">
            <w:r w:rsidRPr="004551A8">
              <w:t>R5-242826</w:t>
            </w:r>
          </w:p>
        </w:tc>
        <w:tc>
          <w:tcPr>
            <w:tcW w:w="4593" w:type="dxa"/>
            <w:noWrap/>
            <w:hideMark/>
          </w:tcPr>
          <w:p w14:paraId="206A42FF" w14:textId="77777777" w:rsidR="004551A8" w:rsidRPr="004551A8" w:rsidRDefault="004551A8">
            <w:r w:rsidRPr="004551A8">
              <w:t>Correction of SENSE NB-IoT TC 22.2.16-Periodic SENSE</w:t>
            </w:r>
          </w:p>
        </w:tc>
        <w:tc>
          <w:tcPr>
            <w:tcW w:w="2265" w:type="dxa"/>
            <w:noWrap/>
            <w:hideMark/>
          </w:tcPr>
          <w:p w14:paraId="2798EB3C" w14:textId="77777777" w:rsidR="004551A8" w:rsidRPr="004551A8" w:rsidRDefault="004551A8">
            <w:r w:rsidRPr="004551A8">
              <w:t>Huawei, HiSilicon,TDIA</w:t>
            </w:r>
          </w:p>
        </w:tc>
        <w:tc>
          <w:tcPr>
            <w:tcW w:w="923" w:type="dxa"/>
            <w:noWrap/>
            <w:hideMark/>
          </w:tcPr>
          <w:p w14:paraId="308511E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C0D5C41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27991B6E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37BE2181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141823D6" w14:textId="77777777" w:rsidR="004551A8" w:rsidRPr="004551A8" w:rsidRDefault="004551A8">
            <w:r w:rsidRPr="004551A8">
              <w:t>5319</w:t>
            </w:r>
          </w:p>
        </w:tc>
        <w:tc>
          <w:tcPr>
            <w:tcW w:w="942" w:type="dxa"/>
            <w:noWrap/>
            <w:hideMark/>
          </w:tcPr>
          <w:p w14:paraId="7D2397A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97D52A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7D9D0D3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75289AA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E3B2977" w14:textId="77777777" w:rsidR="004551A8" w:rsidRPr="004551A8" w:rsidRDefault="004551A8">
            <w:r w:rsidRPr="004551A8">
              <w:t>R5-242846</w:t>
            </w:r>
          </w:p>
        </w:tc>
        <w:tc>
          <w:tcPr>
            <w:tcW w:w="4593" w:type="dxa"/>
            <w:noWrap/>
            <w:hideMark/>
          </w:tcPr>
          <w:p w14:paraId="6EB2BC9A" w14:textId="77777777" w:rsidR="004551A8" w:rsidRPr="004551A8" w:rsidRDefault="004551A8">
            <w:r w:rsidRPr="004551A8">
              <w:t>Correction to Test Bands Selection Condition for Performance test case 5.3.2.2.5</w:t>
            </w:r>
          </w:p>
        </w:tc>
        <w:tc>
          <w:tcPr>
            <w:tcW w:w="2265" w:type="dxa"/>
            <w:noWrap/>
            <w:hideMark/>
          </w:tcPr>
          <w:p w14:paraId="59FA623F" w14:textId="77777777" w:rsidR="004551A8" w:rsidRPr="004551A8" w:rsidRDefault="004551A8">
            <w:r w:rsidRPr="004551A8">
              <w:t>TTA</w:t>
            </w:r>
          </w:p>
        </w:tc>
        <w:tc>
          <w:tcPr>
            <w:tcW w:w="923" w:type="dxa"/>
            <w:noWrap/>
            <w:hideMark/>
          </w:tcPr>
          <w:p w14:paraId="7597DFE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E768D84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051FFC1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715B600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56F3DCB7" w14:textId="77777777" w:rsidR="004551A8" w:rsidRPr="004551A8" w:rsidRDefault="004551A8">
            <w:r w:rsidRPr="004551A8">
              <w:t>0421</w:t>
            </w:r>
          </w:p>
        </w:tc>
        <w:tc>
          <w:tcPr>
            <w:tcW w:w="942" w:type="dxa"/>
            <w:noWrap/>
            <w:hideMark/>
          </w:tcPr>
          <w:p w14:paraId="6467339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633234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2DCA166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4D069CF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1C1AEEB" w14:textId="77777777" w:rsidR="004551A8" w:rsidRPr="004551A8" w:rsidRDefault="004551A8">
            <w:r w:rsidRPr="004551A8">
              <w:t>R5-242858</w:t>
            </w:r>
          </w:p>
        </w:tc>
        <w:tc>
          <w:tcPr>
            <w:tcW w:w="4593" w:type="dxa"/>
            <w:noWrap/>
            <w:hideMark/>
          </w:tcPr>
          <w:p w14:paraId="6E603453" w14:textId="77777777" w:rsidR="004551A8" w:rsidRPr="004551A8" w:rsidRDefault="004551A8">
            <w:r w:rsidRPr="004551A8">
              <w:t>Correction to SUL n83 test frequencies in Table 4.3.1.1.1.83-1</w:t>
            </w:r>
          </w:p>
        </w:tc>
        <w:tc>
          <w:tcPr>
            <w:tcW w:w="2265" w:type="dxa"/>
            <w:noWrap/>
            <w:hideMark/>
          </w:tcPr>
          <w:p w14:paraId="7BC454E0" w14:textId="77777777" w:rsidR="004551A8" w:rsidRPr="004551A8" w:rsidRDefault="004551A8">
            <w:r w:rsidRPr="004551A8">
              <w:t>Qualcomm Tech. Netherlands B.V</w:t>
            </w:r>
          </w:p>
        </w:tc>
        <w:tc>
          <w:tcPr>
            <w:tcW w:w="923" w:type="dxa"/>
            <w:noWrap/>
            <w:hideMark/>
          </w:tcPr>
          <w:p w14:paraId="35F917F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0199C60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6190DE7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DB2B7E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C44B48A" w14:textId="77777777" w:rsidR="004551A8" w:rsidRPr="004551A8" w:rsidRDefault="004551A8">
            <w:r w:rsidRPr="004551A8">
              <w:t>3191</w:t>
            </w:r>
          </w:p>
        </w:tc>
        <w:tc>
          <w:tcPr>
            <w:tcW w:w="942" w:type="dxa"/>
            <w:noWrap/>
            <w:hideMark/>
          </w:tcPr>
          <w:p w14:paraId="12CED36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390AB8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011FC3F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2FD5236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1C032F5" w14:textId="77777777" w:rsidR="004551A8" w:rsidRPr="004551A8" w:rsidRDefault="004551A8">
            <w:r w:rsidRPr="004551A8">
              <w:t>R5-242862</w:t>
            </w:r>
          </w:p>
        </w:tc>
        <w:tc>
          <w:tcPr>
            <w:tcW w:w="4593" w:type="dxa"/>
            <w:noWrap/>
            <w:hideMark/>
          </w:tcPr>
          <w:p w14:paraId="156F9ADA" w14:textId="77777777" w:rsidR="004551A8" w:rsidRPr="004551A8" w:rsidRDefault="004551A8">
            <w:r w:rsidRPr="004551A8">
              <w:t>Editorial correction for test procedure sequence in 8.1.1.3</w:t>
            </w:r>
          </w:p>
        </w:tc>
        <w:tc>
          <w:tcPr>
            <w:tcW w:w="2265" w:type="dxa"/>
            <w:noWrap/>
            <w:hideMark/>
          </w:tcPr>
          <w:p w14:paraId="7594595C" w14:textId="77777777" w:rsidR="004551A8" w:rsidRPr="004551A8" w:rsidRDefault="004551A8">
            <w:r w:rsidRPr="004551A8">
              <w:t>NTT DOCOMO, INC.</w:t>
            </w:r>
          </w:p>
        </w:tc>
        <w:tc>
          <w:tcPr>
            <w:tcW w:w="923" w:type="dxa"/>
            <w:noWrap/>
            <w:hideMark/>
          </w:tcPr>
          <w:p w14:paraId="57351927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B12DB64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0D77463A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3CDC9B5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8BFE5CA" w14:textId="77777777" w:rsidR="004551A8" w:rsidRPr="004551A8" w:rsidRDefault="004551A8">
            <w:r w:rsidRPr="004551A8">
              <w:t>4424</w:t>
            </w:r>
          </w:p>
        </w:tc>
        <w:tc>
          <w:tcPr>
            <w:tcW w:w="942" w:type="dxa"/>
            <w:noWrap/>
            <w:hideMark/>
          </w:tcPr>
          <w:p w14:paraId="74DF69B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9E6C07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4732166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0E3E250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EBC7FCA" w14:textId="77777777" w:rsidR="004551A8" w:rsidRPr="004551A8" w:rsidRDefault="004551A8">
            <w:r w:rsidRPr="004551A8">
              <w:lastRenderedPageBreak/>
              <w:t>R5-242865</w:t>
            </w:r>
          </w:p>
        </w:tc>
        <w:tc>
          <w:tcPr>
            <w:tcW w:w="4593" w:type="dxa"/>
            <w:noWrap/>
            <w:hideMark/>
          </w:tcPr>
          <w:p w14:paraId="407F1989" w14:textId="77777777" w:rsidR="004551A8" w:rsidRPr="004551A8" w:rsidRDefault="004551A8">
            <w:r w:rsidRPr="004551A8">
              <w:t>Addition of PICS for MCE RRM test cases</w:t>
            </w:r>
          </w:p>
        </w:tc>
        <w:tc>
          <w:tcPr>
            <w:tcW w:w="2265" w:type="dxa"/>
            <w:noWrap/>
            <w:hideMark/>
          </w:tcPr>
          <w:p w14:paraId="67037C9A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0BD0060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682F09C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28557CD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2A43593" w14:textId="77777777" w:rsidR="004551A8" w:rsidRPr="004551A8" w:rsidRDefault="004551A8">
            <w:r w:rsidRPr="004551A8">
              <w:t>NR_MC_enh-UEConTest</w:t>
            </w:r>
          </w:p>
        </w:tc>
        <w:tc>
          <w:tcPr>
            <w:tcW w:w="934" w:type="dxa"/>
            <w:noWrap/>
            <w:hideMark/>
          </w:tcPr>
          <w:p w14:paraId="20A83BF2" w14:textId="77777777" w:rsidR="004551A8" w:rsidRPr="004551A8" w:rsidRDefault="004551A8">
            <w:r w:rsidRPr="004551A8">
              <w:t>0637</w:t>
            </w:r>
          </w:p>
        </w:tc>
        <w:tc>
          <w:tcPr>
            <w:tcW w:w="942" w:type="dxa"/>
            <w:noWrap/>
            <w:hideMark/>
          </w:tcPr>
          <w:p w14:paraId="711069F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DBED5C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D1CA04B" w14:textId="77777777" w:rsidR="004551A8" w:rsidRPr="004551A8" w:rsidRDefault="004551A8">
            <w:r w:rsidRPr="004551A8">
              <w:t>RP-240999</w:t>
            </w:r>
          </w:p>
        </w:tc>
      </w:tr>
      <w:tr w:rsidR="004551A8" w:rsidRPr="004551A8" w14:paraId="5C6BA44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11F57D6" w14:textId="77777777" w:rsidR="004551A8" w:rsidRPr="004551A8" w:rsidRDefault="004551A8">
            <w:r w:rsidRPr="004551A8">
              <w:t>R5-242867</w:t>
            </w:r>
          </w:p>
        </w:tc>
        <w:tc>
          <w:tcPr>
            <w:tcW w:w="4593" w:type="dxa"/>
            <w:noWrap/>
            <w:hideMark/>
          </w:tcPr>
          <w:p w14:paraId="2A795B80" w14:textId="77777777" w:rsidR="004551A8" w:rsidRPr="004551A8" w:rsidRDefault="004551A8">
            <w:r w:rsidRPr="004551A8">
              <w:t>Addition of MCE RRM test case 6.5.7D.1</w:t>
            </w:r>
          </w:p>
        </w:tc>
        <w:tc>
          <w:tcPr>
            <w:tcW w:w="2265" w:type="dxa"/>
            <w:noWrap/>
            <w:hideMark/>
          </w:tcPr>
          <w:p w14:paraId="0CB7FE2B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099E6D3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DD15C12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3C5E264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98AC8DE" w14:textId="77777777" w:rsidR="004551A8" w:rsidRPr="004551A8" w:rsidRDefault="004551A8">
            <w:r w:rsidRPr="004551A8">
              <w:t>NR_MC_enh-UEConTest</w:t>
            </w:r>
          </w:p>
        </w:tc>
        <w:tc>
          <w:tcPr>
            <w:tcW w:w="934" w:type="dxa"/>
            <w:noWrap/>
            <w:hideMark/>
          </w:tcPr>
          <w:p w14:paraId="3C48C720" w14:textId="77777777" w:rsidR="004551A8" w:rsidRPr="004551A8" w:rsidRDefault="004551A8">
            <w:r w:rsidRPr="004551A8">
              <w:t>3129</w:t>
            </w:r>
          </w:p>
        </w:tc>
        <w:tc>
          <w:tcPr>
            <w:tcW w:w="942" w:type="dxa"/>
            <w:noWrap/>
            <w:hideMark/>
          </w:tcPr>
          <w:p w14:paraId="4F0BE9F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71AC22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89738D1" w14:textId="77777777" w:rsidR="004551A8" w:rsidRPr="004551A8" w:rsidRDefault="004551A8">
            <w:r w:rsidRPr="004551A8">
              <w:t>RP-240999</w:t>
            </w:r>
          </w:p>
        </w:tc>
      </w:tr>
      <w:tr w:rsidR="004551A8" w:rsidRPr="004551A8" w14:paraId="7A70550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88A4FD3" w14:textId="77777777" w:rsidR="004551A8" w:rsidRPr="004551A8" w:rsidRDefault="004551A8">
            <w:r w:rsidRPr="004551A8">
              <w:t>R5-242868</w:t>
            </w:r>
          </w:p>
        </w:tc>
        <w:tc>
          <w:tcPr>
            <w:tcW w:w="4593" w:type="dxa"/>
            <w:noWrap/>
            <w:hideMark/>
          </w:tcPr>
          <w:p w14:paraId="5D251A2E" w14:textId="77777777" w:rsidR="004551A8" w:rsidRPr="004551A8" w:rsidRDefault="004551A8">
            <w:r w:rsidRPr="004551A8">
              <w:t>Addition of MCE RRM test case 6.5.7D.2</w:t>
            </w:r>
          </w:p>
        </w:tc>
        <w:tc>
          <w:tcPr>
            <w:tcW w:w="2265" w:type="dxa"/>
            <w:noWrap/>
            <w:hideMark/>
          </w:tcPr>
          <w:p w14:paraId="736A5051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50982C0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8DF265E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3CFEC12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AA03531" w14:textId="77777777" w:rsidR="004551A8" w:rsidRPr="004551A8" w:rsidRDefault="004551A8">
            <w:r w:rsidRPr="004551A8">
              <w:t>NR_MC_enh-UEConTest</w:t>
            </w:r>
          </w:p>
        </w:tc>
        <w:tc>
          <w:tcPr>
            <w:tcW w:w="934" w:type="dxa"/>
            <w:noWrap/>
            <w:hideMark/>
          </w:tcPr>
          <w:p w14:paraId="6F25A404" w14:textId="77777777" w:rsidR="004551A8" w:rsidRPr="004551A8" w:rsidRDefault="004551A8">
            <w:r w:rsidRPr="004551A8">
              <w:t>3130</w:t>
            </w:r>
          </w:p>
        </w:tc>
        <w:tc>
          <w:tcPr>
            <w:tcW w:w="942" w:type="dxa"/>
            <w:noWrap/>
            <w:hideMark/>
          </w:tcPr>
          <w:p w14:paraId="12121A2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B82F96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AA6C214" w14:textId="77777777" w:rsidR="004551A8" w:rsidRPr="004551A8" w:rsidRDefault="004551A8">
            <w:r w:rsidRPr="004551A8">
              <w:t>RP-240999</w:t>
            </w:r>
          </w:p>
        </w:tc>
      </w:tr>
      <w:tr w:rsidR="004551A8" w:rsidRPr="004551A8" w14:paraId="4A68C0F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27BC11E" w14:textId="77777777" w:rsidR="004551A8" w:rsidRPr="004551A8" w:rsidRDefault="004551A8">
            <w:r w:rsidRPr="004551A8">
              <w:t>R5-242869</w:t>
            </w:r>
          </w:p>
        </w:tc>
        <w:tc>
          <w:tcPr>
            <w:tcW w:w="4593" w:type="dxa"/>
            <w:noWrap/>
            <w:hideMark/>
          </w:tcPr>
          <w:p w14:paraId="20AC7D3C" w14:textId="77777777" w:rsidR="004551A8" w:rsidRPr="004551A8" w:rsidRDefault="004551A8">
            <w:r w:rsidRPr="004551A8">
              <w:t>Addition of MCE RRM test case 6.5.7D.3</w:t>
            </w:r>
          </w:p>
        </w:tc>
        <w:tc>
          <w:tcPr>
            <w:tcW w:w="2265" w:type="dxa"/>
            <w:noWrap/>
            <w:hideMark/>
          </w:tcPr>
          <w:p w14:paraId="144D1867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CADE45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61D8491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157399E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EE3E3A0" w14:textId="77777777" w:rsidR="004551A8" w:rsidRPr="004551A8" w:rsidRDefault="004551A8">
            <w:r w:rsidRPr="004551A8">
              <w:t>NR_MC_enh-UEConTest</w:t>
            </w:r>
          </w:p>
        </w:tc>
        <w:tc>
          <w:tcPr>
            <w:tcW w:w="934" w:type="dxa"/>
            <w:noWrap/>
            <w:hideMark/>
          </w:tcPr>
          <w:p w14:paraId="57A02726" w14:textId="77777777" w:rsidR="004551A8" w:rsidRPr="004551A8" w:rsidRDefault="004551A8">
            <w:r w:rsidRPr="004551A8">
              <w:t>3131</w:t>
            </w:r>
          </w:p>
        </w:tc>
        <w:tc>
          <w:tcPr>
            <w:tcW w:w="942" w:type="dxa"/>
            <w:noWrap/>
            <w:hideMark/>
          </w:tcPr>
          <w:p w14:paraId="360AB53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3D70C1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BF6E980" w14:textId="77777777" w:rsidR="004551A8" w:rsidRPr="004551A8" w:rsidRDefault="004551A8">
            <w:r w:rsidRPr="004551A8">
              <w:t>RP-240999</w:t>
            </w:r>
          </w:p>
        </w:tc>
      </w:tr>
      <w:tr w:rsidR="004551A8" w:rsidRPr="004551A8" w14:paraId="13F0F73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BFD278" w14:textId="77777777" w:rsidR="004551A8" w:rsidRPr="004551A8" w:rsidRDefault="004551A8">
            <w:r w:rsidRPr="004551A8">
              <w:t>R5-242870</w:t>
            </w:r>
          </w:p>
        </w:tc>
        <w:tc>
          <w:tcPr>
            <w:tcW w:w="4593" w:type="dxa"/>
            <w:noWrap/>
            <w:hideMark/>
          </w:tcPr>
          <w:p w14:paraId="6CFA2068" w14:textId="77777777" w:rsidR="004551A8" w:rsidRPr="004551A8" w:rsidRDefault="004551A8">
            <w:r w:rsidRPr="004551A8">
              <w:t>Correction to Annex E for MCE RRM test cases</w:t>
            </w:r>
          </w:p>
        </w:tc>
        <w:tc>
          <w:tcPr>
            <w:tcW w:w="2265" w:type="dxa"/>
            <w:noWrap/>
            <w:hideMark/>
          </w:tcPr>
          <w:p w14:paraId="52BA1550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47D08EA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6FE8347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CFEFB03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CF048C1" w14:textId="77777777" w:rsidR="004551A8" w:rsidRPr="004551A8" w:rsidRDefault="004551A8">
            <w:r w:rsidRPr="004551A8">
              <w:t>NR_MC_enh-UEConTest</w:t>
            </w:r>
          </w:p>
        </w:tc>
        <w:tc>
          <w:tcPr>
            <w:tcW w:w="934" w:type="dxa"/>
            <w:noWrap/>
            <w:hideMark/>
          </w:tcPr>
          <w:p w14:paraId="1923E377" w14:textId="77777777" w:rsidR="004551A8" w:rsidRPr="004551A8" w:rsidRDefault="004551A8">
            <w:r w:rsidRPr="004551A8">
              <w:t>3132</w:t>
            </w:r>
          </w:p>
        </w:tc>
        <w:tc>
          <w:tcPr>
            <w:tcW w:w="942" w:type="dxa"/>
            <w:noWrap/>
            <w:hideMark/>
          </w:tcPr>
          <w:p w14:paraId="10DA0D6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8419CC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827A4FB" w14:textId="77777777" w:rsidR="004551A8" w:rsidRPr="004551A8" w:rsidRDefault="004551A8">
            <w:r w:rsidRPr="004551A8">
              <w:t>RP-240999</w:t>
            </w:r>
          </w:p>
        </w:tc>
      </w:tr>
      <w:tr w:rsidR="004551A8" w:rsidRPr="004551A8" w14:paraId="03678D9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E49D8FF" w14:textId="77777777" w:rsidR="004551A8" w:rsidRPr="004551A8" w:rsidRDefault="004551A8">
            <w:r w:rsidRPr="004551A8">
              <w:t>R5-242872</w:t>
            </w:r>
          </w:p>
        </w:tc>
        <w:tc>
          <w:tcPr>
            <w:tcW w:w="4593" w:type="dxa"/>
            <w:noWrap/>
            <w:hideMark/>
          </w:tcPr>
          <w:p w14:paraId="12166F74" w14:textId="77777777" w:rsidR="004551A8" w:rsidRPr="004551A8" w:rsidRDefault="004551A8">
            <w:r w:rsidRPr="004551A8">
              <w:t>Correction to R15 L1-RSRP absolute accuracy RRM test cases</w:t>
            </w:r>
          </w:p>
        </w:tc>
        <w:tc>
          <w:tcPr>
            <w:tcW w:w="2265" w:type="dxa"/>
            <w:noWrap/>
            <w:hideMark/>
          </w:tcPr>
          <w:p w14:paraId="01BE6D31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016F9F2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23A9243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C09EA0E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364D9FC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F0B9842" w14:textId="77777777" w:rsidR="004551A8" w:rsidRPr="004551A8" w:rsidRDefault="004551A8">
            <w:r w:rsidRPr="004551A8">
              <w:t>3133</w:t>
            </w:r>
          </w:p>
        </w:tc>
        <w:tc>
          <w:tcPr>
            <w:tcW w:w="942" w:type="dxa"/>
            <w:noWrap/>
            <w:hideMark/>
          </w:tcPr>
          <w:p w14:paraId="7ADD205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02FDB3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6F9ACD1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7D635AE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6B0A903" w14:textId="77777777" w:rsidR="004551A8" w:rsidRPr="004551A8" w:rsidRDefault="004551A8">
            <w:r w:rsidRPr="004551A8">
              <w:t>R5-242875</w:t>
            </w:r>
          </w:p>
        </w:tc>
        <w:tc>
          <w:tcPr>
            <w:tcW w:w="4593" w:type="dxa"/>
            <w:noWrap/>
            <w:hideMark/>
          </w:tcPr>
          <w:p w14:paraId="32509DED" w14:textId="77777777" w:rsidR="004551A8" w:rsidRPr="004551A8" w:rsidRDefault="004551A8">
            <w:r w:rsidRPr="004551A8">
              <w:t>Correction to R15 SCell activation test cases</w:t>
            </w:r>
          </w:p>
        </w:tc>
        <w:tc>
          <w:tcPr>
            <w:tcW w:w="2265" w:type="dxa"/>
            <w:noWrap/>
            <w:hideMark/>
          </w:tcPr>
          <w:p w14:paraId="59C74BA9" w14:textId="77777777" w:rsidR="004551A8" w:rsidRPr="004551A8" w:rsidRDefault="004551A8">
            <w:r w:rsidRPr="004551A8">
              <w:t>Huawei, HiSilicon, Starpoint</w:t>
            </w:r>
          </w:p>
        </w:tc>
        <w:tc>
          <w:tcPr>
            <w:tcW w:w="923" w:type="dxa"/>
            <w:noWrap/>
            <w:hideMark/>
          </w:tcPr>
          <w:p w14:paraId="4DAE85E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54FF1C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6CBB47B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FD7AE53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0475F3F" w14:textId="77777777" w:rsidR="004551A8" w:rsidRPr="004551A8" w:rsidRDefault="004551A8">
            <w:r w:rsidRPr="004551A8">
              <w:t>3136</w:t>
            </w:r>
          </w:p>
        </w:tc>
        <w:tc>
          <w:tcPr>
            <w:tcW w:w="942" w:type="dxa"/>
            <w:noWrap/>
            <w:hideMark/>
          </w:tcPr>
          <w:p w14:paraId="2D1DDD7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DC5CF1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8A642F3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5C5064E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7A2A4E8" w14:textId="77777777" w:rsidR="004551A8" w:rsidRPr="004551A8" w:rsidRDefault="004551A8">
            <w:r w:rsidRPr="004551A8">
              <w:t>R5-242876</w:t>
            </w:r>
          </w:p>
        </w:tc>
        <w:tc>
          <w:tcPr>
            <w:tcW w:w="4593" w:type="dxa"/>
            <w:noWrap/>
            <w:hideMark/>
          </w:tcPr>
          <w:p w14:paraId="659D4E97" w14:textId="77777777" w:rsidR="004551A8" w:rsidRPr="004551A8" w:rsidRDefault="004551A8">
            <w:r w:rsidRPr="004551A8">
              <w:t>Correction to R16 relaxed measurement RRM test cases</w:t>
            </w:r>
          </w:p>
        </w:tc>
        <w:tc>
          <w:tcPr>
            <w:tcW w:w="2265" w:type="dxa"/>
            <w:noWrap/>
            <w:hideMark/>
          </w:tcPr>
          <w:p w14:paraId="5EDCEFCA" w14:textId="77777777" w:rsidR="004551A8" w:rsidRPr="004551A8" w:rsidRDefault="004551A8">
            <w:r w:rsidRPr="004551A8">
              <w:t>Huawei, HiSilicon, Starpoint</w:t>
            </w:r>
          </w:p>
        </w:tc>
        <w:tc>
          <w:tcPr>
            <w:tcW w:w="923" w:type="dxa"/>
            <w:noWrap/>
            <w:hideMark/>
          </w:tcPr>
          <w:p w14:paraId="5CE7F8A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A3B7B42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6F46339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488F7027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41CE57F8" w14:textId="77777777" w:rsidR="004551A8" w:rsidRPr="004551A8" w:rsidRDefault="004551A8">
            <w:r w:rsidRPr="004551A8">
              <w:t>3137</w:t>
            </w:r>
          </w:p>
        </w:tc>
        <w:tc>
          <w:tcPr>
            <w:tcW w:w="942" w:type="dxa"/>
            <w:noWrap/>
            <w:hideMark/>
          </w:tcPr>
          <w:p w14:paraId="241189B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FDD8D1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17ABA79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58F6D0B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33B2366" w14:textId="77777777" w:rsidR="004551A8" w:rsidRPr="004551A8" w:rsidRDefault="004551A8">
            <w:r w:rsidRPr="004551A8">
              <w:t>R5-242878</w:t>
            </w:r>
          </w:p>
        </w:tc>
        <w:tc>
          <w:tcPr>
            <w:tcW w:w="4593" w:type="dxa"/>
            <w:noWrap/>
            <w:hideMark/>
          </w:tcPr>
          <w:p w14:paraId="5EC9B135" w14:textId="77777777" w:rsidR="004551A8" w:rsidRPr="004551A8" w:rsidRDefault="004551A8">
            <w:r w:rsidRPr="004551A8">
              <w:t>Correction to RedCap RRM test case 16.1.1.5 and 16.1.1.7</w:t>
            </w:r>
          </w:p>
        </w:tc>
        <w:tc>
          <w:tcPr>
            <w:tcW w:w="2265" w:type="dxa"/>
            <w:noWrap/>
            <w:hideMark/>
          </w:tcPr>
          <w:p w14:paraId="7AA01E15" w14:textId="77777777" w:rsidR="004551A8" w:rsidRPr="004551A8" w:rsidRDefault="004551A8">
            <w:r w:rsidRPr="004551A8">
              <w:t>Huawei, HiSilicon, Starpoint</w:t>
            </w:r>
          </w:p>
        </w:tc>
        <w:tc>
          <w:tcPr>
            <w:tcW w:w="923" w:type="dxa"/>
            <w:noWrap/>
            <w:hideMark/>
          </w:tcPr>
          <w:p w14:paraId="6BAF180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73A471F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1C7441B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648CA376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0267D60A" w14:textId="77777777" w:rsidR="004551A8" w:rsidRPr="004551A8" w:rsidRDefault="004551A8">
            <w:r w:rsidRPr="004551A8">
              <w:t>3138</w:t>
            </w:r>
          </w:p>
        </w:tc>
        <w:tc>
          <w:tcPr>
            <w:tcW w:w="942" w:type="dxa"/>
            <w:noWrap/>
            <w:hideMark/>
          </w:tcPr>
          <w:p w14:paraId="648AEDE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0D4F66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4FDD590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3B8DDDC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FB23A21" w14:textId="77777777" w:rsidR="004551A8" w:rsidRPr="004551A8" w:rsidRDefault="004551A8">
            <w:r w:rsidRPr="004551A8">
              <w:t>R5-242883</w:t>
            </w:r>
          </w:p>
        </w:tc>
        <w:tc>
          <w:tcPr>
            <w:tcW w:w="4593" w:type="dxa"/>
            <w:noWrap/>
            <w:hideMark/>
          </w:tcPr>
          <w:p w14:paraId="436CAD33" w14:textId="77777777" w:rsidR="004551A8" w:rsidRPr="004551A8" w:rsidRDefault="004551A8">
            <w:r w:rsidRPr="004551A8">
              <w:t>Correction to RedCap RRM test case 17.3.1.1 with TT</w:t>
            </w:r>
          </w:p>
        </w:tc>
        <w:tc>
          <w:tcPr>
            <w:tcW w:w="2265" w:type="dxa"/>
            <w:noWrap/>
            <w:hideMark/>
          </w:tcPr>
          <w:p w14:paraId="3B3D539F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ABDC94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DDFDD26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033B64D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4AE563FD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D39CDB4" w14:textId="77777777" w:rsidR="004551A8" w:rsidRPr="004551A8" w:rsidRDefault="004551A8">
            <w:r w:rsidRPr="004551A8">
              <w:t>3143</w:t>
            </w:r>
          </w:p>
        </w:tc>
        <w:tc>
          <w:tcPr>
            <w:tcW w:w="942" w:type="dxa"/>
            <w:noWrap/>
            <w:hideMark/>
          </w:tcPr>
          <w:p w14:paraId="0D9568B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7DE93F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0DF24A6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40F62F7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C82F815" w14:textId="77777777" w:rsidR="004551A8" w:rsidRPr="004551A8" w:rsidRDefault="004551A8">
            <w:r w:rsidRPr="004551A8">
              <w:t>R5-242884</w:t>
            </w:r>
          </w:p>
        </w:tc>
        <w:tc>
          <w:tcPr>
            <w:tcW w:w="4593" w:type="dxa"/>
            <w:noWrap/>
            <w:hideMark/>
          </w:tcPr>
          <w:p w14:paraId="57742C12" w14:textId="77777777" w:rsidR="004551A8" w:rsidRPr="004551A8" w:rsidRDefault="004551A8">
            <w:r w:rsidRPr="004551A8">
              <w:t>Correction to RedCap RRM test case 17.3.1.2 with TT</w:t>
            </w:r>
          </w:p>
        </w:tc>
        <w:tc>
          <w:tcPr>
            <w:tcW w:w="2265" w:type="dxa"/>
            <w:noWrap/>
            <w:hideMark/>
          </w:tcPr>
          <w:p w14:paraId="1ECBA4B4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057A520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0A998B4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5541A24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467BAE5F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1DD3D71" w14:textId="77777777" w:rsidR="004551A8" w:rsidRPr="004551A8" w:rsidRDefault="004551A8">
            <w:r w:rsidRPr="004551A8">
              <w:t>3144</w:t>
            </w:r>
          </w:p>
        </w:tc>
        <w:tc>
          <w:tcPr>
            <w:tcW w:w="942" w:type="dxa"/>
            <w:noWrap/>
            <w:hideMark/>
          </w:tcPr>
          <w:p w14:paraId="6F8AE41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E5DA14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901B129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37E1528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F888DBA" w14:textId="77777777" w:rsidR="004551A8" w:rsidRPr="004551A8" w:rsidRDefault="004551A8">
            <w:r w:rsidRPr="004551A8">
              <w:t>R5-242885</w:t>
            </w:r>
          </w:p>
        </w:tc>
        <w:tc>
          <w:tcPr>
            <w:tcW w:w="4593" w:type="dxa"/>
            <w:noWrap/>
            <w:hideMark/>
          </w:tcPr>
          <w:p w14:paraId="74B1DEB3" w14:textId="77777777" w:rsidR="004551A8" w:rsidRPr="004551A8" w:rsidRDefault="004551A8">
            <w:r w:rsidRPr="004551A8">
              <w:t>Correction to RedCap RRM test case 17.3.2.3.1 with TT</w:t>
            </w:r>
          </w:p>
        </w:tc>
        <w:tc>
          <w:tcPr>
            <w:tcW w:w="2265" w:type="dxa"/>
            <w:noWrap/>
            <w:hideMark/>
          </w:tcPr>
          <w:p w14:paraId="66B979D4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74839D2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8307A31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6CC9D6A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2BFCFD7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39526F9" w14:textId="77777777" w:rsidR="004551A8" w:rsidRPr="004551A8" w:rsidRDefault="004551A8">
            <w:r w:rsidRPr="004551A8">
              <w:t>3145</w:t>
            </w:r>
          </w:p>
        </w:tc>
        <w:tc>
          <w:tcPr>
            <w:tcW w:w="942" w:type="dxa"/>
            <w:noWrap/>
            <w:hideMark/>
          </w:tcPr>
          <w:p w14:paraId="7C04FD5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676E49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A2D534B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0C27EC5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A28605B" w14:textId="77777777" w:rsidR="004551A8" w:rsidRPr="004551A8" w:rsidRDefault="004551A8">
            <w:r w:rsidRPr="004551A8">
              <w:t>R5-242887</w:t>
            </w:r>
          </w:p>
        </w:tc>
        <w:tc>
          <w:tcPr>
            <w:tcW w:w="4593" w:type="dxa"/>
            <w:noWrap/>
            <w:hideMark/>
          </w:tcPr>
          <w:p w14:paraId="5A05764C" w14:textId="77777777" w:rsidR="004551A8" w:rsidRPr="004551A8" w:rsidRDefault="004551A8">
            <w:r w:rsidRPr="004551A8">
              <w:t>Correction to RedCap RRM test case 17.4.3.1 with TT</w:t>
            </w:r>
          </w:p>
        </w:tc>
        <w:tc>
          <w:tcPr>
            <w:tcW w:w="2265" w:type="dxa"/>
            <w:noWrap/>
            <w:hideMark/>
          </w:tcPr>
          <w:p w14:paraId="1E982963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4E78846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07BF0D6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DD2E290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E4A7739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9CC7A91" w14:textId="77777777" w:rsidR="004551A8" w:rsidRPr="004551A8" w:rsidRDefault="004551A8">
            <w:r w:rsidRPr="004551A8">
              <w:t>3147</w:t>
            </w:r>
          </w:p>
        </w:tc>
        <w:tc>
          <w:tcPr>
            <w:tcW w:w="942" w:type="dxa"/>
            <w:noWrap/>
            <w:hideMark/>
          </w:tcPr>
          <w:p w14:paraId="1486FF5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9FF0CC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89A8D34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2422CA5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2A2A762" w14:textId="77777777" w:rsidR="004551A8" w:rsidRPr="004551A8" w:rsidRDefault="004551A8">
            <w:r w:rsidRPr="004551A8">
              <w:t>R5-242892</w:t>
            </w:r>
          </w:p>
        </w:tc>
        <w:tc>
          <w:tcPr>
            <w:tcW w:w="4593" w:type="dxa"/>
            <w:noWrap/>
            <w:hideMark/>
          </w:tcPr>
          <w:p w14:paraId="64FC5C60" w14:textId="77777777" w:rsidR="004551A8" w:rsidRPr="004551A8" w:rsidRDefault="004551A8">
            <w:r w:rsidRPr="004551A8">
              <w:t>Correction to RedCap RRM test case 17.5.4.1.1 with TT</w:t>
            </w:r>
          </w:p>
        </w:tc>
        <w:tc>
          <w:tcPr>
            <w:tcW w:w="2265" w:type="dxa"/>
            <w:noWrap/>
            <w:hideMark/>
          </w:tcPr>
          <w:p w14:paraId="4070BFCB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407A9E5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1885E2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6D4FDA1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412CAC1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FF9099A" w14:textId="77777777" w:rsidR="004551A8" w:rsidRPr="004551A8" w:rsidRDefault="004551A8">
            <w:r w:rsidRPr="004551A8">
              <w:t>3152</w:t>
            </w:r>
          </w:p>
        </w:tc>
        <w:tc>
          <w:tcPr>
            <w:tcW w:w="942" w:type="dxa"/>
            <w:noWrap/>
            <w:hideMark/>
          </w:tcPr>
          <w:p w14:paraId="0FF261B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09A89C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3A5A11E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0D5E1F9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5B998FD" w14:textId="77777777" w:rsidR="004551A8" w:rsidRPr="004551A8" w:rsidRDefault="004551A8">
            <w:r w:rsidRPr="004551A8">
              <w:lastRenderedPageBreak/>
              <w:t>R5-242893</w:t>
            </w:r>
          </w:p>
        </w:tc>
        <w:tc>
          <w:tcPr>
            <w:tcW w:w="4593" w:type="dxa"/>
            <w:noWrap/>
            <w:hideMark/>
          </w:tcPr>
          <w:p w14:paraId="1C2F07E4" w14:textId="77777777" w:rsidR="004551A8" w:rsidRPr="004551A8" w:rsidRDefault="004551A8">
            <w:r w:rsidRPr="004551A8">
              <w:t>Correction to RedCap RRM test case 17.5.4.2.1 with TT</w:t>
            </w:r>
          </w:p>
        </w:tc>
        <w:tc>
          <w:tcPr>
            <w:tcW w:w="2265" w:type="dxa"/>
            <w:noWrap/>
            <w:hideMark/>
          </w:tcPr>
          <w:p w14:paraId="534E7178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0363F8E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D50E733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13C2603A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2F25C9A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6D73704" w14:textId="77777777" w:rsidR="004551A8" w:rsidRPr="004551A8" w:rsidRDefault="004551A8">
            <w:r w:rsidRPr="004551A8">
              <w:t>3153</w:t>
            </w:r>
          </w:p>
        </w:tc>
        <w:tc>
          <w:tcPr>
            <w:tcW w:w="942" w:type="dxa"/>
            <w:noWrap/>
            <w:hideMark/>
          </w:tcPr>
          <w:p w14:paraId="496681B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C8A836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8E0A671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58616B8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EEE6B7F" w14:textId="77777777" w:rsidR="004551A8" w:rsidRPr="004551A8" w:rsidRDefault="004551A8">
            <w:r w:rsidRPr="004551A8">
              <w:t>R5-242895</w:t>
            </w:r>
          </w:p>
        </w:tc>
        <w:tc>
          <w:tcPr>
            <w:tcW w:w="4593" w:type="dxa"/>
            <w:noWrap/>
            <w:hideMark/>
          </w:tcPr>
          <w:p w14:paraId="4B9ED535" w14:textId="77777777" w:rsidR="004551A8" w:rsidRPr="004551A8" w:rsidRDefault="004551A8">
            <w:r w:rsidRPr="004551A8">
              <w:t>Correction to RedCap RRM test case 17.5.5.2.1 with TT</w:t>
            </w:r>
          </w:p>
        </w:tc>
        <w:tc>
          <w:tcPr>
            <w:tcW w:w="2265" w:type="dxa"/>
            <w:noWrap/>
            <w:hideMark/>
          </w:tcPr>
          <w:p w14:paraId="276625A7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4BF318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5DB5120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9C3E6A1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B739C8E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D49ED46" w14:textId="77777777" w:rsidR="004551A8" w:rsidRPr="004551A8" w:rsidRDefault="004551A8">
            <w:r w:rsidRPr="004551A8">
              <w:t>3155</w:t>
            </w:r>
          </w:p>
        </w:tc>
        <w:tc>
          <w:tcPr>
            <w:tcW w:w="942" w:type="dxa"/>
            <w:noWrap/>
            <w:hideMark/>
          </w:tcPr>
          <w:p w14:paraId="3820494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9A91BF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7A38CE7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5A31CA5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C664227" w14:textId="77777777" w:rsidR="004551A8" w:rsidRPr="004551A8" w:rsidRDefault="004551A8">
            <w:r w:rsidRPr="004551A8">
              <w:t>R5-242904</w:t>
            </w:r>
          </w:p>
        </w:tc>
        <w:tc>
          <w:tcPr>
            <w:tcW w:w="4593" w:type="dxa"/>
            <w:noWrap/>
            <w:hideMark/>
          </w:tcPr>
          <w:p w14:paraId="6A04A988" w14:textId="77777777" w:rsidR="004551A8" w:rsidRPr="004551A8" w:rsidRDefault="004551A8">
            <w:r w:rsidRPr="004551A8">
              <w:t>Correction to Annex E for RedCap RRM test cases</w:t>
            </w:r>
          </w:p>
        </w:tc>
        <w:tc>
          <w:tcPr>
            <w:tcW w:w="2265" w:type="dxa"/>
            <w:noWrap/>
            <w:hideMark/>
          </w:tcPr>
          <w:p w14:paraId="4FE8BEAA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2EE76E0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F75D0F2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5DDC72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82E0B19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696C6F15" w14:textId="77777777" w:rsidR="004551A8" w:rsidRPr="004551A8" w:rsidRDefault="004551A8">
            <w:r w:rsidRPr="004551A8">
              <w:t>3164</w:t>
            </w:r>
          </w:p>
        </w:tc>
        <w:tc>
          <w:tcPr>
            <w:tcW w:w="942" w:type="dxa"/>
            <w:noWrap/>
            <w:hideMark/>
          </w:tcPr>
          <w:p w14:paraId="7FEE70E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96DA2C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E09D4B3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7C60E3F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32C5A6D" w14:textId="77777777" w:rsidR="004551A8" w:rsidRPr="004551A8" w:rsidRDefault="004551A8">
            <w:r w:rsidRPr="004551A8">
              <w:t>R5-242909</w:t>
            </w:r>
          </w:p>
        </w:tc>
        <w:tc>
          <w:tcPr>
            <w:tcW w:w="4593" w:type="dxa"/>
            <w:noWrap/>
            <w:hideMark/>
          </w:tcPr>
          <w:p w14:paraId="1795D3E1" w14:textId="77777777" w:rsidR="004551A8" w:rsidRPr="004551A8" w:rsidRDefault="004551A8">
            <w:r w:rsidRPr="004551A8">
              <w:t>Correction to L2U redirection RRM test case 6.3.12</w:t>
            </w:r>
          </w:p>
        </w:tc>
        <w:tc>
          <w:tcPr>
            <w:tcW w:w="2265" w:type="dxa"/>
            <w:noWrap/>
            <w:hideMark/>
          </w:tcPr>
          <w:p w14:paraId="69EE0EC4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CB95F9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E956E17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65AD256C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3E817B7F" w14:textId="77777777" w:rsidR="004551A8" w:rsidRPr="004551A8" w:rsidRDefault="004551A8">
            <w:r w:rsidRPr="004551A8">
              <w:t>TEI10_Test</w:t>
            </w:r>
          </w:p>
        </w:tc>
        <w:tc>
          <w:tcPr>
            <w:tcW w:w="934" w:type="dxa"/>
            <w:noWrap/>
            <w:hideMark/>
          </w:tcPr>
          <w:p w14:paraId="086B9A1F" w14:textId="77777777" w:rsidR="004551A8" w:rsidRPr="004551A8" w:rsidRDefault="004551A8">
            <w:r w:rsidRPr="004551A8">
              <w:t>3035</w:t>
            </w:r>
          </w:p>
        </w:tc>
        <w:tc>
          <w:tcPr>
            <w:tcW w:w="942" w:type="dxa"/>
            <w:noWrap/>
            <w:hideMark/>
          </w:tcPr>
          <w:p w14:paraId="230448B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66669D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1F69938" w14:textId="77777777" w:rsidR="004551A8" w:rsidRPr="004551A8" w:rsidRDefault="004551A8">
            <w:r w:rsidRPr="004551A8">
              <w:t>RP-241011</w:t>
            </w:r>
          </w:p>
        </w:tc>
      </w:tr>
      <w:tr w:rsidR="004551A8" w:rsidRPr="004551A8" w14:paraId="090E731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C1666C7" w14:textId="77777777" w:rsidR="004551A8" w:rsidRPr="004551A8" w:rsidRDefault="004551A8">
            <w:r w:rsidRPr="004551A8">
              <w:t>R5-242912</w:t>
            </w:r>
          </w:p>
        </w:tc>
        <w:tc>
          <w:tcPr>
            <w:tcW w:w="4593" w:type="dxa"/>
            <w:noWrap/>
            <w:hideMark/>
          </w:tcPr>
          <w:p w14:paraId="7271B76F" w14:textId="77777777" w:rsidR="004551A8" w:rsidRPr="004551A8" w:rsidRDefault="004551A8">
            <w:r w:rsidRPr="004551A8">
              <w:t>Correction to NR sidelink SIG test case 12.2.5.1</w:t>
            </w:r>
          </w:p>
        </w:tc>
        <w:tc>
          <w:tcPr>
            <w:tcW w:w="2265" w:type="dxa"/>
            <w:noWrap/>
            <w:hideMark/>
          </w:tcPr>
          <w:p w14:paraId="0F9700AF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2F01E7A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720E6B4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43F7CF4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52A97654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4A2D5E9D" w14:textId="77777777" w:rsidR="004551A8" w:rsidRPr="004551A8" w:rsidRDefault="004551A8">
            <w:r w:rsidRPr="004551A8">
              <w:t>4426</w:t>
            </w:r>
          </w:p>
        </w:tc>
        <w:tc>
          <w:tcPr>
            <w:tcW w:w="942" w:type="dxa"/>
            <w:noWrap/>
            <w:hideMark/>
          </w:tcPr>
          <w:p w14:paraId="49938EA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CD5039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2F7D761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42C7B88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A6109F4" w14:textId="77777777" w:rsidR="004551A8" w:rsidRPr="004551A8" w:rsidRDefault="004551A8">
            <w:r w:rsidRPr="004551A8">
              <w:t>R5-242914</w:t>
            </w:r>
          </w:p>
        </w:tc>
        <w:tc>
          <w:tcPr>
            <w:tcW w:w="4593" w:type="dxa"/>
            <w:noWrap/>
            <w:hideMark/>
          </w:tcPr>
          <w:p w14:paraId="47C780A6" w14:textId="77777777" w:rsidR="004551A8" w:rsidRPr="004551A8" w:rsidRDefault="004551A8">
            <w:r w:rsidRPr="004551A8">
              <w:t>Addition of applicability for NR sidelink SIG test cases</w:t>
            </w:r>
          </w:p>
        </w:tc>
        <w:tc>
          <w:tcPr>
            <w:tcW w:w="2265" w:type="dxa"/>
            <w:noWrap/>
            <w:hideMark/>
          </w:tcPr>
          <w:p w14:paraId="4B9F442F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8079DC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73CF247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1827417F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3508655A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1E24FAB9" w14:textId="77777777" w:rsidR="004551A8" w:rsidRPr="004551A8" w:rsidRDefault="004551A8">
            <w:r w:rsidRPr="004551A8">
              <w:t>0474</w:t>
            </w:r>
          </w:p>
        </w:tc>
        <w:tc>
          <w:tcPr>
            <w:tcW w:w="942" w:type="dxa"/>
            <w:noWrap/>
            <w:hideMark/>
          </w:tcPr>
          <w:p w14:paraId="0BB35A8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AA5E12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8BAD69A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3FD7CE7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2FEB9B6" w14:textId="77777777" w:rsidR="004551A8" w:rsidRPr="004551A8" w:rsidRDefault="004551A8">
            <w:r w:rsidRPr="004551A8">
              <w:t>R5-242916</w:t>
            </w:r>
          </w:p>
        </w:tc>
        <w:tc>
          <w:tcPr>
            <w:tcW w:w="4593" w:type="dxa"/>
            <w:noWrap/>
            <w:hideMark/>
          </w:tcPr>
          <w:p w14:paraId="0127241B" w14:textId="77777777" w:rsidR="004551A8" w:rsidRPr="004551A8" w:rsidRDefault="004551A8">
            <w:r w:rsidRPr="004551A8">
              <w:t>Addition of REFSENS TP analysis for 2CC ENDC for n78A and n79A</w:t>
            </w:r>
          </w:p>
        </w:tc>
        <w:tc>
          <w:tcPr>
            <w:tcW w:w="2265" w:type="dxa"/>
            <w:noWrap/>
            <w:hideMark/>
          </w:tcPr>
          <w:p w14:paraId="55A0E0FF" w14:textId="77777777" w:rsidR="004551A8" w:rsidRPr="004551A8" w:rsidRDefault="004551A8">
            <w:r w:rsidRPr="004551A8">
              <w:t>NTT DOCOMO INC.</w:t>
            </w:r>
          </w:p>
        </w:tc>
        <w:tc>
          <w:tcPr>
            <w:tcW w:w="923" w:type="dxa"/>
            <w:noWrap/>
            <w:hideMark/>
          </w:tcPr>
          <w:p w14:paraId="17E4888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5564702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49EEF8C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FCA0CEE" w14:textId="77777777" w:rsidR="004551A8" w:rsidRPr="004551A8" w:rsidRDefault="004551A8">
            <w:r w:rsidRPr="004551A8">
              <w:t>HPUE_NR_CADC_NR_LTE_DC_R18-UEConTest</w:t>
            </w:r>
          </w:p>
        </w:tc>
        <w:tc>
          <w:tcPr>
            <w:tcW w:w="934" w:type="dxa"/>
            <w:noWrap/>
            <w:hideMark/>
          </w:tcPr>
          <w:p w14:paraId="355EFA3A" w14:textId="77777777" w:rsidR="004551A8" w:rsidRPr="004551A8" w:rsidRDefault="004551A8">
            <w:r w:rsidRPr="004551A8">
              <w:t>0893</w:t>
            </w:r>
          </w:p>
        </w:tc>
        <w:tc>
          <w:tcPr>
            <w:tcW w:w="942" w:type="dxa"/>
            <w:noWrap/>
            <w:hideMark/>
          </w:tcPr>
          <w:p w14:paraId="17B24EF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E8C805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F259526" w14:textId="77777777" w:rsidR="004551A8" w:rsidRPr="004551A8" w:rsidRDefault="004551A8">
            <w:r w:rsidRPr="004551A8">
              <w:t>RP-240990</w:t>
            </w:r>
          </w:p>
        </w:tc>
      </w:tr>
      <w:tr w:rsidR="004551A8" w:rsidRPr="004551A8" w14:paraId="23C040F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5176D49" w14:textId="77777777" w:rsidR="004551A8" w:rsidRPr="004551A8" w:rsidRDefault="004551A8">
            <w:r w:rsidRPr="004551A8">
              <w:t>R5-242918</w:t>
            </w:r>
          </w:p>
        </w:tc>
        <w:tc>
          <w:tcPr>
            <w:tcW w:w="4593" w:type="dxa"/>
            <w:noWrap/>
            <w:hideMark/>
          </w:tcPr>
          <w:p w14:paraId="7EC8781C" w14:textId="77777777" w:rsidR="004551A8" w:rsidRPr="004551A8" w:rsidRDefault="004551A8">
            <w:r w:rsidRPr="004551A8">
              <w:t>Correction to initial condition for SUL Tx switching TC 6.3C.3.2.4.1</w:t>
            </w:r>
          </w:p>
        </w:tc>
        <w:tc>
          <w:tcPr>
            <w:tcW w:w="2265" w:type="dxa"/>
            <w:noWrap/>
            <w:hideMark/>
          </w:tcPr>
          <w:p w14:paraId="6BB4CE45" w14:textId="77777777" w:rsidR="004551A8" w:rsidRPr="004551A8" w:rsidRDefault="004551A8">
            <w:r w:rsidRPr="004551A8">
              <w:t>Qualcomm Tech. Netherlands B.V</w:t>
            </w:r>
          </w:p>
        </w:tc>
        <w:tc>
          <w:tcPr>
            <w:tcW w:w="923" w:type="dxa"/>
            <w:noWrap/>
            <w:hideMark/>
          </w:tcPr>
          <w:p w14:paraId="125A0FE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420B483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15B9C3C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298A05B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44C8E97" w14:textId="77777777" w:rsidR="004551A8" w:rsidRPr="004551A8" w:rsidRDefault="004551A8">
            <w:r w:rsidRPr="004551A8">
              <w:t>2783</w:t>
            </w:r>
          </w:p>
        </w:tc>
        <w:tc>
          <w:tcPr>
            <w:tcW w:w="942" w:type="dxa"/>
            <w:noWrap/>
            <w:hideMark/>
          </w:tcPr>
          <w:p w14:paraId="0806EDE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CE28A5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9E2255D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5FE229B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18A32CE" w14:textId="77777777" w:rsidR="004551A8" w:rsidRPr="004551A8" w:rsidRDefault="004551A8">
            <w:r w:rsidRPr="004551A8">
              <w:t>R5-242919</w:t>
            </w:r>
          </w:p>
        </w:tc>
        <w:tc>
          <w:tcPr>
            <w:tcW w:w="4593" w:type="dxa"/>
            <w:noWrap/>
            <w:hideMark/>
          </w:tcPr>
          <w:p w14:paraId="4DCBDD34" w14:textId="77777777" w:rsidR="004551A8" w:rsidRPr="004551A8" w:rsidRDefault="004551A8">
            <w:r w:rsidRPr="004551A8">
              <w:t>Addition of TE and UE connection diagram for 3Tx NR CA and EN-DC</w:t>
            </w:r>
          </w:p>
        </w:tc>
        <w:tc>
          <w:tcPr>
            <w:tcW w:w="2265" w:type="dxa"/>
            <w:noWrap/>
            <w:hideMark/>
          </w:tcPr>
          <w:p w14:paraId="20F201F6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7F420DA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413F22E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C3E8F1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703A6DD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622559C1" w14:textId="77777777" w:rsidR="004551A8" w:rsidRPr="004551A8" w:rsidRDefault="004551A8">
            <w:r w:rsidRPr="004551A8">
              <w:t>3193</w:t>
            </w:r>
          </w:p>
        </w:tc>
        <w:tc>
          <w:tcPr>
            <w:tcW w:w="942" w:type="dxa"/>
            <w:noWrap/>
            <w:hideMark/>
          </w:tcPr>
          <w:p w14:paraId="4DF1297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7D17B3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A71193D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4F4C98A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266B1A4" w14:textId="77777777" w:rsidR="004551A8" w:rsidRPr="004551A8" w:rsidRDefault="004551A8">
            <w:r w:rsidRPr="004551A8">
              <w:t>R5-242921</w:t>
            </w:r>
          </w:p>
        </w:tc>
        <w:tc>
          <w:tcPr>
            <w:tcW w:w="4593" w:type="dxa"/>
            <w:noWrap/>
            <w:hideMark/>
          </w:tcPr>
          <w:p w14:paraId="38B98C7D" w14:textId="77777777" w:rsidR="004551A8" w:rsidRPr="004551A8" w:rsidRDefault="004551A8">
            <w:r w:rsidRPr="004551A8">
              <w:t>Update of configured transmitted power requirements for 3Tx NR CA</w:t>
            </w:r>
          </w:p>
        </w:tc>
        <w:tc>
          <w:tcPr>
            <w:tcW w:w="2265" w:type="dxa"/>
            <w:noWrap/>
            <w:hideMark/>
          </w:tcPr>
          <w:p w14:paraId="414F5BD3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C8271E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358E3B1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1423D44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D9416AA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7536544B" w14:textId="77777777" w:rsidR="004551A8" w:rsidRPr="004551A8" w:rsidRDefault="004551A8">
            <w:r w:rsidRPr="004551A8">
              <w:t>2784</w:t>
            </w:r>
          </w:p>
        </w:tc>
        <w:tc>
          <w:tcPr>
            <w:tcW w:w="942" w:type="dxa"/>
            <w:noWrap/>
            <w:hideMark/>
          </w:tcPr>
          <w:p w14:paraId="404CA79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7C6773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3D862A0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413C049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889E4C3" w14:textId="77777777" w:rsidR="004551A8" w:rsidRPr="004551A8" w:rsidRDefault="004551A8">
            <w:r w:rsidRPr="004551A8">
              <w:t>R5-242922</w:t>
            </w:r>
          </w:p>
        </w:tc>
        <w:tc>
          <w:tcPr>
            <w:tcW w:w="4593" w:type="dxa"/>
            <w:noWrap/>
            <w:hideMark/>
          </w:tcPr>
          <w:p w14:paraId="6D19E45B" w14:textId="77777777" w:rsidR="004551A8" w:rsidRPr="004551A8" w:rsidRDefault="004551A8">
            <w:r w:rsidRPr="004551A8">
              <w:t>Addition of new test case 6.2H.3.1 MOP for inter-band CA with MIMO</w:t>
            </w:r>
          </w:p>
        </w:tc>
        <w:tc>
          <w:tcPr>
            <w:tcW w:w="2265" w:type="dxa"/>
            <w:noWrap/>
            <w:hideMark/>
          </w:tcPr>
          <w:p w14:paraId="155A56E5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45C44EF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715D696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BD5FA3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AEC8232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7E4B81D1" w14:textId="77777777" w:rsidR="004551A8" w:rsidRPr="004551A8" w:rsidRDefault="004551A8">
            <w:r w:rsidRPr="004551A8">
              <w:t>2785</w:t>
            </w:r>
          </w:p>
        </w:tc>
        <w:tc>
          <w:tcPr>
            <w:tcW w:w="942" w:type="dxa"/>
            <w:noWrap/>
            <w:hideMark/>
          </w:tcPr>
          <w:p w14:paraId="31C01DF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24A946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22CF190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61ACE13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689089F" w14:textId="77777777" w:rsidR="004551A8" w:rsidRPr="004551A8" w:rsidRDefault="004551A8">
            <w:r w:rsidRPr="004551A8">
              <w:t>R5-242923</w:t>
            </w:r>
          </w:p>
        </w:tc>
        <w:tc>
          <w:tcPr>
            <w:tcW w:w="4593" w:type="dxa"/>
            <w:noWrap/>
            <w:hideMark/>
          </w:tcPr>
          <w:p w14:paraId="421C8797" w14:textId="77777777" w:rsidR="004551A8" w:rsidRPr="004551A8" w:rsidRDefault="004551A8">
            <w:r w:rsidRPr="004551A8">
              <w:t>Addition of new test cases 6.2H.3.x for inter-band CA with MIMO</w:t>
            </w:r>
          </w:p>
        </w:tc>
        <w:tc>
          <w:tcPr>
            <w:tcW w:w="2265" w:type="dxa"/>
            <w:noWrap/>
            <w:hideMark/>
          </w:tcPr>
          <w:p w14:paraId="5B8A7ECD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B2F5B3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2CBE1B2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29E158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5AB8CF0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514AD14B" w14:textId="77777777" w:rsidR="004551A8" w:rsidRPr="004551A8" w:rsidRDefault="004551A8">
            <w:r w:rsidRPr="004551A8">
              <w:t>2786</w:t>
            </w:r>
          </w:p>
        </w:tc>
        <w:tc>
          <w:tcPr>
            <w:tcW w:w="942" w:type="dxa"/>
            <w:noWrap/>
            <w:hideMark/>
          </w:tcPr>
          <w:p w14:paraId="3E4BF8B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390A55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F2320C4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2646226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0489E92" w14:textId="77777777" w:rsidR="004551A8" w:rsidRPr="004551A8" w:rsidRDefault="004551A8">
            <w:r w:rsidRPr="004551A8">
              <w:t>R5-242924</w:t>
            </w:r>
          </w:p>
        </w:tc>
        <w:tc>
          <w:tcPr>
            <w:tcW w:w="4593" w:type="dxa"/>
            <w:noWrap/>
            <w:hideMark/>
          </w:tcPr>
          <w:p w14:paraId="3CF82B98" w14:textId="77777777" w:rsidR="004551A8" w:rsidRPr="004551A8" w:rsidRDefault="004551A8">
            <w:r w:rsidRPr="004551A8">
              <w:t>Addition of new test case 6.2L.3.1 MOP for inter-band CA with TxD</w:t>
            </w:r>
          </w:p>
        </w:tc>
        <w:tc>
          <w:tcPr>
            <w:tcW w:w="2265" w:type="dxa"/>
            <w:noWrap/>
            <w:hideMark/>
          </w:tcPr>
          <w:p w14:paraId="17AD36EB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B20A0E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DC974FD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1499FB3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247E0CB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4A87CE32" w14:textId="77777777" w:rsidR="004551A8" w:rsidRPr="004551A8" w:rsidRDefault="004551A8">
            <w:r w:rsidRPr="004551A8">
              <w:t>2787</w:t>
            </w:r>
          </w:p>
        </w:tc>
        <w:tc>
          <w:tcPr>
            <w:tcW w:w="942" w:type="dxa"/>
            <w:noWrap/>
            <w:hideMark/>
          </w:tcPr>
          <w:p w14:paraId="56FE372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1965E4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0AADF52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4C3A3E6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BA3C766" w14:textId="77777777" w:rsidR="004551A8" w:rsidRPr="004551A8" w:rsidRDefault="004551A8">
            <w:r w:rsidRPr="004551A8">
              <w:t>R5-242926</w:t>
            </w:r>
          </w:p>
        </w:tc>
        <w:tc>
          <w:tcPr>
            <w:tcW w:w="4593" w:type="dxa"/>
            <w:noWrap/>
            <w:hideMark/>
          </w:tcPr>
          <w:p w14:paraId="05259469" w14:textId="77777777" w:rsidR="004551A8" w:rsidRPr="004551A8" w:rsidRDefault="004551A8">
            <w:r w:rsidRPr="004551A8">
              <w:t>Addition of MU and TT analysis for 3Tx NR CA test cases</w:t>
            </w:r>
          </w:p>
        </w:tc>
        <w:tc>
          <w:tcPr>
            <w:tcW w:w="2265" w:type="dxa"/>
            <w:noWrap/>
            <w:hideMark/>
          </w:tcPr>
          <w:p w14:paraId="0DBB3978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298625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B01BB30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5C76E58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8500B49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11CDE5E9" w14:textId="77777777" w:rsidR="004551A8" w:rsidRPr="004551A8" w:rsidRDefault="004551A8">
            <w:r w:rsidRPr="004551A8">
              <w:t>2789</w:t>
            </w:r>
          </w:p>
        </w:tc>
        <w:tc>
          <w:tcPr>
            <w:tcW w:w="942" w:type="dxa"/>
            <w:noWrap/>
            <w:hideMark/>
          </w:tcPr>
          <w:p w14:paraId="22F9CED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4802A7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3E967A7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1EE72B8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1788287" w14:textId="77777777" w:rsidR="004551A8" w:rsidRPr="004551A8" w:rsidRDefault="004551A8">
            <w:r w:rsidRPr="004551A8">
              <w:lastRenderedPageBreak/>
              <w:t>R5-242928</w:t>
            </w:r>
          </w:p>
        </w:tc>
        <w:tc>
          <w:tcPr>
            <w:tcW w:w="4593" w:type="dxa"/>
            <w:noWrap/>
            <w:hideMark/>
          </w:tcPr>
          <w:p w14:paraId="37346D14" w14:textId="77777777" w:rsidR="004551A8" w:rsidRPr="004551A8" w:rsidRDefault="004551A8">
            <w:r w:rsidRPr="004551A8">
              <w:t>Addition of new test case 6.2H.1.3 MOP for inter-band EN-DC with MIMO</w:t>
            </w:r>
          </w:p>
        </w:tc>
        <w:tc>
          <w:tcPr>
            <w:tcW w:w="2265" w:type="dxa"/>
            <w:noWrap/>
            <w:hideMark/>
          </w:tcPr>
          <w:p w14:paraId="714971CD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299FC80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1C86BA8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30D70D0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51CCA32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7C85C085" w14:textId="77777777" w:rsidR="004551A8" w:rsidRPr="004551A8" w:rsidRDefault="004551A8">
            <w:r w:rsidRPr="004551A8">
              <w:t>1777</w:t>
            </w:r>
          </w:p>
        </w:tc>
        <w:tc>
          <w:tcPr>
            <w:tcW w:w="942" w:type="dxa"/>
            <w:noWrap/>
            <w:hideMark/>
          </w:tcPr>
          <w:p w14:paraId="32379EC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AD3513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7DFC722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7F0E16B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57CF0FF" w14:textId="77777777" w:rsidR="004551A8" w:rsidRPr="004551A8" w:rsidRDefault="004551A8">
            <w:r w:rsidRPr="004551A8">
              <w:t>R5-242929</w:t>
            </w:r>
          </w:p>
        </w:tc>
        <w:tc>
          <w:tcPr>
            <w:tcW w:w="4593" w:type="dxa"/>
            <w:noWrap/>
            <w:hideMark/>
          </w:tcPr>
          <w:p w14:paraId="45362726" w14:textId="77777777" w:rsidR="004551A8" w:rsidRPr="004551A8" w:rsidRDefault="004551A8">
            <w:r w:rsidRPr="004551A8">
              <w:t>Addition of new test cases 6.2H.x.3 for inter-band EN-DC with MIMO</w:t>
            </w:r>
          </w:p>
        </w:tc>
        <w:tc>
          <w:tcPr>
            <w:tcW w:w="2265" w:type="dxa"/>
            <w:noWrap/>
            <w:hideMark/>
          </w:tcPr>
          <w:p w14:paraId="4988C5B4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F156F9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467E973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7173AD9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DD6E792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387EBFF4" w14:textId="77777777" w:rsidR="004551A8" w:rsidRPr="004551A8" w:rsidRDefault="004551A8">
            <w:r w:rsidRPr="004551A8">
              <w:t>1778</w:t>
            </w:r>
          </w:p>
        </w:tc>
        <w:tc>
          <w:tcPr>
            <w:tcW w:w="942" w:type="dxa"/>
            <w:noWrap/>
            <w:hideMark/>
          </w:tcPr>
          <w:p w14:paraId="7196CD7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155B95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0B4B19A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4AF6FD2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A8B60E5" w14:textId="77777777" w:rsidR="004551A8" w:rsidRPr="004551A8" w:rsidRDefault="004551A8">
            <w:r w:rsidRPr="004551A8">
              <w:t>R5-242930</w:t>
            </w:r>
          </w:p>
        </w:tc>
        <w:tc>
          <w:tcPr>
            <w:tcW w:w="4593" w:type="dxa"/>
            <w:noWrap/>
            <w:hideMark/>
          </w:tcPr>
          <w:p w14:paraId="3011245C" w14:textId="77777777" w:rsidR="004551A8" w:rsidRPr="004551A8" w:rsidRDefault="004551A8">
            <w:r w:rsidRPr="004551A8">
              <w:t>Addition of new test case 6.2L.1.3 MOP for inter-band EN-DC with TxD</w:t>
            </w:r>
          </w:p>
        </w:tc>
        <w:tc>
          <w:tcPr>
            <w:tcW w:w="2265" w:type="dxa"/>
            <w:noWrap/>
            <w:hideMark/>
          </w:tcPr>
          <w:p w14:paraId="1CAC97DE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244AED3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97A974A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1F0AE2F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FB161C9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5301503C" w14:textId="77777777" w:rsidR="004551A8" w:rsidRPr="004551A8" w:rsidRDefault="004551A8">
            <w:r w:rsidRPr="004551A8">
              <w:t>1779</w:t>
            </w:r>
          </w:p>
        </w:tc>
        <w:tc>
          <w:tcPr>
            <w:tcW w:w="942" w:type="dxa"/>
            <w:noWrap/>
            <w:hideMark/>
          </w:tcPr>
          <w:p w14:paraId="746FDD2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283BBF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2CFDA50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4516C48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05A22E7" w14:textId="77777777" w:rsidR="004551A8" w:rsidRPr="004551A8" w:rsidRDefault="004551A8">
            <w:r w:rsidRPr="004551A8">
              <w:t>R5-242931</w:t>
            </w:r>
          </w:p>
        </w:tc>
        <w:tc>
          <w:tcPr>
            <w:tcW w:w="4593" w:type="dxa"/>
            <w:noWrap/>
            <w:hideMark/>
          </w:tcPr>
          <w:p w14:paraId="1CF99CB6" w14:textId="77777777" w:rsidR="004551A8" w:rsidRPr="004551A8" w:rsidRDefault="004551A8">
            <w:r w:rsidRPr="004551A8">
              <w:t>Addition of new test cases 6.2L.x.3 for inter-band EN-DC with TxD</w:t>
            </w:r>
          </w:p>
        </w:tc>
        <w:tc>
          <w:tcPr>
            <w:tcW w:w="2265" w:type="dxa"/>
            <w:noWrap/>
            <w:hideMark/>
          </w:tcPr>
          <w:p w14:paraId="2EFDACB7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54D7ABF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0EDFBFF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74E965D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8F4BADA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1FB11DA1" w14:textId="77777777" w:rsidR="004551A8" w:rsidRPr="004551A8" w:rsidRDefault="004551A8">
            <w:r w:rsidRPr="004551A8">
              <w:t>1780</w:t>
            </w:r>
          </w:p>
        </w:tc>
        <w:tc>
          <w:tcPr>
            <w:tcW w:w="942" w:type="dxa"/>
            <w:noWrap/>
            <w:hideMark/>
          </w:tcPr>
          <w:p w14:paraId="68CA7A8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ACCAE5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948489E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66A1864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57DE41B" w14:textId="77777777" w:rsidR="004551A8" w:rsidRPr="004551A8" w:rsidRDefault="004551A8">
            <w:r w:rsidRPr="004551A8">
              <w:t>R5-242932</w:t>
            </w:r>
          </w:p>
        </w:tc>
        <w:tc>
          <w:tcPr>
            <w:tcW w:w="4593" w:type="dxa"/>
            <w:noWrap/>
            <w:hideMark/>
          </w:tcPr>
          <w:p w14:paraId="19A4A5B8" w14:textId="77777777" w:rsidR="004551A8" w:rsidRPr="004551A8" w:rsidRDefault="004551A8">
            <w:r w:rsidRPr="004551A8">
              <w:t>Addition of applicabilities for 3Tx NR CA and EN-DC test cases</w:t>
            </w:r>
          </w:p>
        </w:tc>
        <w:tc>
          <w:tcPr>
            <w:tcW w:w="2265" w:type="dxa"/>
            <w:noWrap/>
            <w:hideMark/>
          </w:tcPr>
          <w:p w14:paraId="5C764960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40E9D74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5F535E8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0B21E11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DC43693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5B6E605F" w14:textId="77777777" w:rsidR="004551A8" w:rsidRPr="004551A8" w:rsidRDefault="004551A8">
            <w:r w:rsidRPr="004551A8">
              <w:t>0424</w:t>
            </w:r>
          </w:p>
        </w:tc>
        <w:tc>
          <w:tcPr>
            <w:tcW w:w="942" w:type="dxa"/>
            <w:noWrap/>
            <w:hideMark/>
          </w:tcPr>
          <w:p w14:paraId="3473F47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F76CF9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C071445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1A21057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DA99C06" w14:textId="77777777" w:rsidR="004551A8" w:rsidRPr="004551A8" w:rsidRDefault="004551A8">
            <w:r w:rsidRPr="004551A8">
              <w:t>R5-242933</w:t>
            </w:r>
          </w:p>
        </w:tc>
        <w:tc>
          <w:tcPr>
            <w:tcW w:w="4593" w:type="dxa"/>
            <w:noWrap/>
            <w:hideMark/>
          </w:tcPr>
          <w:p w14:paraId="4ED37589" w14:textId="77777777" w:rsidR="004551A8" w:rsidRPr="004551A8" w:rsidRDefault="004551A8">
            <w:r w:rsidRPr="004551A8">
              <w:t>Addition of test point analysis for 6.2H.3.1 MOP for inter-band CA with MIMO</w:t>
            </w:r>
          </w:p>
        </w:tc>
        <w:tc>
          <w:tcPr>
            <w:tcW w:w="2265" w:type="dxa"/>
            <w:noWrap/>
            <w:hideMark/>
          </w:tcPr>
          <w:p w14:paraId="2150DD11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63D95E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3AD0972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505059A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58BD2E7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5026B817" w14:textId="77777777" w:rsidR="004551A8" w:rsidRPr="004551A8" w:rsidRDefault="004551A8">
            <w:r w:rsidRPr="004551A8">
              <w:t>0895</w:t>
            </w:r>
          </w:p>
        </w:tc>
        <w:tc>
          <w:tcPr>
            <w:tcW w:w="942" w:type="dxa"/>
            <w:noWrap/>
            <w:hideMark/>
          </w:tcPr>
          <w:p w14:paraId="787131D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9918C4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FC02A3B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100681B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FDC16AC" w14:textId="77777777" w:rsidR="004551A8" w:rsidRPr="004551A8" w:rsidRDefault="004551A8">
            <w:r w:rsidRPr="004551A8">
              <w:t>R5-242934</w:t>
            </w:r>
          </w:p>
        </w:tc>
        <w:tc>
          <w:tcPr>
            <w:tcW w:w="4593" w:type="dxa"/>
            <w:noWrap/>
            <w:hideMark/>
          </w:tcPr>
          <w:p w14:paraId="395EC044" w14:textId="77777777" w:rsidR="004551A8" w:rsidRPr="004551A8" w:rsidRDefault="004551A8">
            <w:r w:rsidRPr="004551A8">
              <w:t>Addition of test point analysis for 6.2L.3.1 MOP for inter-band CA with TxD</w:t>
            </w:r>
          </w:p>
        </w:tc>
        <w:tc>
          <w:tcPr>
            <w:tcW w:w="2265" w:type="dxa"/>
            <w:noWrap/>
            <w:hideMark/>
          </w:tcPr>
          <w:p w14:paraId="0302CD3E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D88838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92A1714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7EC4269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60A58C2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15FBF0E8" w14:textId="77777777" w:rsidR="004551A8" w:rsidRPr="004551A8" w:rsidRDefault="004551A8">
            <w:r w:rsidRPr="004551A8">
              <w:t>0896</w:t>
            </w:r>
          </w:p>
        </w:tc>
        <w:tc>
          <w:tcPr>
            <w:tcW w:w="942" w:type="dxa"/>
            <w:noWrap/>
            <w:hideMark/>
          </w:tcPr>
          <w:p w14:paraId="7D55B35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BCF1B1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34F9B53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669DA14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4AA222A" w14:textId="77777777" w:rsidR="004551A8" w:rsidRPr="004551A8" w:rsidRDefault="004551A8">
            <w:r w:rsidRPr="004551A8">
              <w:t>R5-242935</w:t>
            </w:r>
          </w:p>
        </w:tc>
        <w:tc>
          <w:tcPr>
            <w:tcW w:w="4593" w:type="dxa"/>
            <w:noWrap/>
            <w:hideMark/>
          </w:tcPr>
          <w:p w14:paraId="6DED8E4E" w14:textId="77777777" w:rsidR="004551A8" w:rsidRPr="004551A8" w:rsidRDefault="004551A8">
            <w:r w:rsidRPr="004551A8">
              <w:t>Addition of test point analysis for 6.2H.1.3 MOP for inter-band EN-DC with MIMO</w:t>
            </w:r>
          </w:p>
        </w:tc>
        <w:tc>
          <w:tcPr>
            <w:tcW w:w="2265" w:type="dxa"/>
            <w:noWrap/>
            <w:hideMark/>
          </w:tcPr>
          <w:p w14:paraId="4D793980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E9FC46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23DB820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64CD52E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3F2595C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735AF868" w14:textId="77777777" w:rsidR="004551A8" w:rsidRPr="004551A8" w:rsidRDefault="004551A8">
            <w:r w:rsidRPr="004551A8">
              <w:t>0897</w:t>
            </w:r>
          </w:p>
        </w:tc>
        <w:tc>
          <w:tcPr>
            <w:tcW w:w="942" w:type="dxa"/>
            <w:noWrap/>
            <w:hideMark/>
          </w:tcPr>
          <w:p w14:paraId="03F8B3C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714C44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2BA0D50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6B9587F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84144A9" w14:textId="77777777" w:rsidR="004551A8" w:rsidRPr="004551A8" w:rsidRDefault="004551A8">
            <w:r w:rsidRPr="004551A8">
              <w:t>R5-242936</w:t>
            </w:r>
          </w:p>
        </w:tc>
        <w:tc>
          <w:tcPr>
            <w:tcW w:w="4593" w:type="dxa"/>
            <w:noWrap/>
            <w:hideMark/>
          </w:tcPr>
          <w:p w14:paraId="0AF3EAC1" w14:textId="77777777" w:rsidR="004551A8" w:rsidRPr="004551A8" w:rsidRDefault="004551A8">
            <w:r w:rsidRPr="004551A8">
              <w:t>Addition of test point analysis for 6.2L.1.3 MOP for inter-band EN-DC with TxD</w:t>
            </w:r>
          </w:p>
        </w:tc>
        <w:tc>
          <w:tcPr>
            <w:tcW w:w="2265" w:type="dxa"/>
            <w:noWrap/>
            <w:hideMark/>
          </w:tcPr>
          <w:p w14:paraId="4A819C0B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94C391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C374B86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60592C8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80EBAAB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481C1AB9" w14:textId="77777777" w:rsidR="004551A8" w:rsidRPr="004551A8" w:rsidRDefault="004551A8">
            <w:r w:rsidRPr="004551A8">
              <w:t>0898</w:t>
            </w:r>
          </w:p>
        </w:tc>
        <w:tc>
          <w:tcPr>
            <w:tcW w:w="942" w:type="dxa"/>
            <w:noWrap/>
            <w:hideMark/>
          </w:tcPr>
          <w:p w14:paraId="7939F48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F680B7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58D5F81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34BF90D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28E0018" w14:textId="77777777" w:rsidR="004551A8" w:rsidRPr="004551A8" w:rsidRDefault="004551A8">
            <w:r w:rsidRPr="004551A8">
              <w:t>R5-242937</w:t>
            </w:r>
          </w:p>
        </w:tc>
        <w:tc>
          <w:tcPr>
            <w:tcW w:w="4593" w:type="dxa"/>
            <w:noWrap/>
            <w:hideMark/>
          </w:tcPr>
          <w:p w14:paraId="7CA6922D" w14:textId="77777777" w:rsidR="004551A8" w:rsidRPr="004551A8" w:rsidRDefault="004551A8">
            <w:r w:rsidRPr="004551A8">
              <w:t>Addition of NR P-CSCF restoration test case 10.1.2.3</w:t>
            </w:r>
          </w:p>
        </w:tc>
        <w:tc>
          <w:tcPr>
            <w:tcW w:w="2265" w:type="dxa"/>
            <w:noWrap/>
            <w:hideMark/>
          </w:tcPr>
          <w:p w14:paraId="1D42B30C" w14:textId="77777777" w:rsidR="004551A8" w:rsidRPr="004551A8" w:rsidRDefault="004551A8">
            <w:r w:rsidRPr="004551A8">
              <w:t>Qualcomm Incorporated, Orange</w:t>
            </w:r>
          </w:p>
        </w:tc>
        <w:tc>
          <w:tcPr>
            <w:tcW w:w="923" w:type="dxa"/>
            <w:noWrap/>
            <w:hideMark/>
          </w:tcPr>
          <w:p w14:paraId="22DBA003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E9665F6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AD26429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45951EA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1A82963" w14:textId="77777777" w:rsidR="004551A8" w:rsidRPr="004551A8" w:rsidRDefault="004551A8">
            <w:r w:rsidRPr="004551A8">
              <w:t>4428</w:t>
            </w:r>
          </w:p>
        </w:tc>
        <w:tc>
          <w:tcPr>
            <w:tcW w:w="942" w:type="dxa"/>
            <w:noWrap/>
            <w:hideMark/>
          </w:tcPr>
          <w:p w14:paraId="5B48C1A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13B473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A26FCDE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56F68EB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4253B50" w14:textId="77777777" w:rsidR="004551A8" w:rsidRPr="004551A8" w:rsidRDefault="004551A8">
            <w:r w:rsidRPr="004551A8">
              <w:t>R5-242938</w:t>
            </w:r>
          </w:p>
        </w:tc>
        <w:tc>
          <w:tcPr>
            <w:tcW w:w="4593" w:type="dxa"/>
            <w:noWrap/>
            <w:hideMark/>
          </w:tcPr>
          <w:p w14:paraId="13613B6A" w14:textId="77777777" w:rsidR="004551A8" w:rsidRPr="004551A8" w:rsidRDefault="004551A8">
            <w:r w:rsidRPr="004551A8">
              <w:t>Applicability updates for P-CSCF restoration test cases</w:t>
            </w:r>
          </w:p>
        </w:tc>
        <w:tc>
          <w:tcPr>
            <w:tcW w:w="2265" w:type="dxa"/>
            <w:noWrap/>
            <w:hideMark/>
          </w:tcPr>
          <w:p w14:paraId="143112B3" w14:textId="77777777" w:rsidR="004551A8" w:rsidRPr="004551A8" w:rsidRDefault="004551A8">
            <w:r w:rsidRPr="004551A8">
              <w:t>Qualcomm Incorporated, Orange</w:t>
            </w:r>
          </w:p>
        </w:tc>
        <w:tc>
          <w:tcPr>
            <w:tcW w:w="923" w:type="dxa"/>
            <w:noWrap/>
            <w:hideMark/>
          </w:tcPr>
          <w:p w14:paraId="39A7118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95934B9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4E4889A1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4FD4B8F5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EC8762E" w14:textId="77777777" w:rsidR="004551A8" w:rsidRPr="004551A8" w:rsidRDefault="004551A8">
            <w:r w:rsidRPr="004551A8">
              <w:t>0475</w:t>
            </w:r>
          </w:p>
        </w:tc>
        <w:tc>
          <w:tcPr>
            <w:tcW w:w="942" w:type="dxa"/>
            <w:noWrap/>
            <w:hideMark/>
          </w:tcPr>
          <w:p w14:paraId="5B6AA11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4B3F70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717CBEA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5BD08C7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BCE2A52" w14:textId="77777777" w:rsidR="004551A8" w:rsidRPr="004551A8" w:rsidRDefault="004551A8">
            <w:r w:rsidRPr="004551A8">
              <w:t>R5-242940</w:t>
            </w:r>
          </w:p>
        </w:tc>
        <w:tc>
          <w:tcPr>
            <w:tcW w:w="4593" w:type="dxa"/>
            <w:noWrap/>
            <w:hideMark/>
          </w:tcPr>
          <w:p w14:paraId="3F3A60D5" w14:textId="77777777" w:rsidR="004551A8" w:rsidRPr="004551A8" w:rsidRDefault="004551A8">
            <w:r w:rsidRPr="004551A8">
              <w:t>Addition of EPS P-CSCF restoration test case 10.3.2</w:t>
            </w:r>
          </w:p>
        </w:tc>
        <w:tc>
          <w:tcPr>
            <w:tcW w:w="2265" w:type="dxa"/>
            <w:noWrap/>
            <w:hideMark/>
          </w:tcPr>
          <w:p w14:paraId="3DA1AB70" w14:textId="77777777" w:rsidR="004551A8" w:rsidRPr="004551A8" w:rsidRDefault="004551A8">
            <w:r w:rsidRPr="004551A8">
              <w:t>Qualcomm Incorporated, Orange</w:t>
            </w:r>
          </w:p>
        </w:tc>
        <w:tc>
          <w:tcPr>
            <w:tcW w:w="923" w:type="dxa"/>
            <w:noWrap/>
            <w:hideMark/>
          </w:tcPr>
          <w:p w14:paraId="7E3ABC4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E55F2C5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324F3686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23EB8D0C" w14:textId="77777777" w:rsidR="004551A8" w:rsidRPr="004551A8" w:rsidRDefault="004551A8">
            <w:r w:rsidRPr="004551A8">
              <w:t>TEI9_Test</w:t>
            </w:r>
          </w:p>
        </w:tc>
        <w:tc>
          <w:tcPr>
            <w:tcW w:w="934" w:type="dxa"/>
            <w:noWrap/>
            <w:hideMark/>
          </w:tcPr>
          <w:p w14:paraId="1E8EBB16" w14:textId="77777777" w:rsidR="004551A8" w:rsidRPr="004551A8" w:rsidRDefault="004551A8">
            <w:r w:rsidRPr="004551A8">
              <w:t>5322</w:t>
            </w:r>
          </w:p>
        </w:tc>
        <w:tc>
          <w:tcPr>
            <w:tcW w:w="942" w:type="dxa"/>
            <w:noWrap/>
            <w:hideMark/>
          </w:tcPr>
          <w:p w14:paraId="64ABF78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444139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2B16DDD" w14:textId="77777777" w:rsidR="004551A8" w:rsidRPr="004551A8" w:rsidRDefault="004551A8">
            <w:r w:rsidRPr="004551A8">
              <w:t>RP-241009</w:t>
            </w:r>
          </w:p>
        </w:tc>
      </w:tr>
      <w:tr w:rsidR="004551A8" w:rsidRPr="004551A8" w14:paraId="0B5ABCA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AAA1250" w14:textId="77777777" w:rsidR="004551A8" w:rsidRPr="004551A8" w:rsidRDefault="004551A8">
            <w:r w:rsidRPr="004551A8">
              <w:t>R5-242944</w:t>
            </w:r>
          </w:p>
        </w:tc>
        <w:tc>
          <w:tcPr>
            <w:tcW w:w="4593" w:type="dxa"/>
            <w:noWrap/>
            <w:hideMark/>
          </w:tcPr>
          <w:p w14:paraId="198D79C8" w14:textId="77777777" w:rsidR="004551A8" w:rsidRPr="004551A8" w:rsidRDefault="004551A8">
            <w:r w:rsidRPr="004551A8">
              <w:t>Update to FR1 CA Configurations for n78A-n79A with 1UL</w:t>
            </w:r>
          </w:p>
        </w:tc>
        <w:tc>
          <w:tcPr>
            <w:tcW w:w="2265" w:type="dxa"/>
            <w:noWrap/>
            <w:hideMark/>
          </w:tcPr>
          <w:p w14:paraId="6385A4A7" w14:textId="77777777" w:rsidR="004551A8" w:rsidRPr="004551A8" w:rsidRDefault="004551A8">
            <w:r w:rsidRPr="004551A8">
              <w:t>NTT DOCOMO INC.</w:t>
            </w:r>
          </w:p>
        </w:tc>
        <w:tc>
          <w:tcPr>
            <w:tcW w:w="923" w:type="dxa"/>
            <w:noWrap/>
            <w:hideMark/>
          </w:tcPr>
          <w:p w14:paraId="190A80F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3019B6E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FB4AAC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10913CC" w14:textId="77777777" w:rsidR="004551A8" w:rsidRPr="004551A8" w:rsidRDefault="004551A8">
            <w:r w:rsidRPr="004551A8">
              <w:t>HPUE_NR_CADC_NR_LTE_DC_R18-UEConTest</w:t>
            </w:r>
          </w:p>
        </w:tc>
        <w:tc>
          <w:tcPr>
            <w:tcW w:w="934" w:type="dxa"/>
            <w:noWrap/>
            <w:hideMark/>
          </w:tcPr>
          <w:p w14:paraId="14496216" w14:textId="77777777" w:rsidR="004551A8" w:rsidRPr="004551A8" w:rsidRDefault="004551A8">
            <w:r w:rsidRPr="004551A8">
              <w:t>2791</w:t>
            </w:r>
          </w:p>
        </w:tc>
        <w:tc>
          <w:tcPr>
            <w:tcW w:w="942" w:type="dxa"/>
            <w:noWrap/>
            <w:hideMark/>
          </w:tcPr>
          <w:p w14:paraId="5E44ABD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B80A29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0E9FB4E" w14:textId="77777777" w:rsidR="004551A8" w:rsidRPr="004551A8" w:rsidRDefault="004551A8">
            <w:r w:rsidRPr="004551A8">
              <w:t>RP-240990</w:t>
            </w:r>
          </w:p>
        </w:tc>
      </w:tr>
      <w:tr w:rsidR="004551A8" w:rsidRPr="004551A8" w14:paraId="4C1824C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302FF12" w14:textId="77777777" w:rsidR="004551A8" w:rsidRPr="004551A8" w:rsidRDefault="004551A8">
            <w:r w:rsidRPr="004551A8">
              <w:lastRenderedPageBreak/>
              <w:t>R5-242945</w:t>
            </w:r>
          </w:p>
        </w:tc>
        <w:tc>
          <w:tcPr>
            <w:tcW w:w="4593" w:type="dxa"/>
            <w:noWrap/>
            <w:hideMark/>
          </w:tcPr>
          <w:p w14:paraId="1500312E" w14:textId="77777777" w:rsidR="004551A8" w:rsidRPr="004551A8" w:rsidRDefault="004551A8">
            <w:r w:rsidRPr="004551A8">
              <w:t>Core spec alignment Missing DMRS configuration restriction for intra ULCA</w:t>
            </w:r>
          </w:p>
        </w:tc>
        <w:tc>
          <w:tcPr>
            <w:tcW w:w="2265" w:type="dxa"/>
            <w:noWrap/>
            <w:hideMark/>
          </w:tcPr>
          <w:p w14:paraId="436B6ACE" w14:textId="77777777" w:rsidR="004551A8" w:rsidRPr="004551A8" w:rsidRDefault="004551A8">
            <w:r w:rsidRPr="004551A8">
              <w:t>Qualcomm Tech. Netherlands B.V</w:t>
            </w:r>
          </w:p>
        </w:tc>
        <w:tc>
          <w:tcPr>
            <w:tcW w:w="923" w:type="dxa"/>
            <w:noWrap/>
            <w:hideMark/>
          </w:tcPr>
          <w:p w14:paraId="0AED4A6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C4C755C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C3F34B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FD75390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52AD7C6D" w14:textId="77777777" w:rsidR="004551A8" w:rsidRPr="004551A8" w:rsidRDefault="004551A8">
            <w:r w:rsidRPr="004551A8">
              <w:t>2792</w:t>
            </w:r>
          </w:p>
        </w:tc>
        <w:tc>
          <w:tcPr>
            <w:tcW w:w="942" w:type="dxa"/>
            <w:noWrap/>
            <w:hideMark/>
          </w:tcPr>
          <w:p w14:paraId="648B358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B90F39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2DD3A74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5A399E0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5476EFC" w14:textId="77777777" w:rsidR="004551A8" w:rsidRPr="004551A8" w:rsidRDefault="004551A8">
            <w:r w:rsidRPr="004551A8">
              <w:t>R5-242947</w:t>
            </w:r>
          </w:p>
        </w:tc>
        <w:tc>
          <w:tcPr>
            <w:tcW w:w="4593" w:type="dxa"/>
            <w:noWrap/>
            <w:hideMark/>
          </w:tcPr>
          <w:p w14:paraId="30799616" w14:textId="77777777" w:rsidR="004551A8" w:rsidRPr="004551A8" w:rsidRDefault="004551A8">
            <w:r w:rsidRPr="004551A8">
              <w:t>Updates to additional spurious emissions TC 6.5.3.3</w:t>
            </w:r>
          </w:p>
        </w:tc>
        <w:tc>
          <w:tcPr>
            <w:tcW w:w="2265" w:type="dxa"/>
            <w:noWrap/>
            <w:hideMark/>
          </w:tcPr>
          <w:p w14:paraId="437F89FB" w14:textId="77777777" w:rsidR="004551A8" w:rsidRPr="004551A8" w:rsidRDefault="004551A8">
            <w:r w:rsidRPr="004551A8">
              <w:t>Qualcomm Tech. Netherlands B.V</w:t>
            </w:r>
          </w:p>
        </w:tc>
        <w:tc>
          <w:tcPr>
            <w:tcW w:w="923" w:type="dxa"/>
            <w:noWrap/>
            <w:hideMark/>
          </w:tcPr>
          <w:p w14:paraId="0EDD40A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906BBD5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7260C0CE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04D1844B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74CCE29F" w14:textId="77777777" w:rsidR="004551A8" w:rsidRPr="004551A8" w:rsidRDefault="004551A8">
            <w:r w:rsidRPr="004551A8">
              <w:t>0051</w:t>
            </w:r>
          </w:p>
        </w:tc>
        <w:tc>
          <w:tcPr>
            <w:tcW w:w="942" w:type="dxa"/>
            <w:noWrap/>
            <w:hideMark/>
          </w:tcPr>
          <w:p w14:paraId="731EE27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2E4225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506355B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138F431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F71602E" w14:textId="77777777" w:rsidR="004551A8" w:rsidRPr="004551A8" w:rsidRDefault="004551A8">
            <w:r w:rsidRPr="004551A8">
              <w:t>R5-242952</w:t>
            </w:r>
          </w:p>
        </w:tc>
        <w:tc>
          <w:tcPr>
            <w:tcW w:w="4593" w:type="dxa"/>
            <w:noWrap/>
            <w:hideMark/>
          </w:tcPr>
          <w:p w14:paraId="6B83C536" w14:textId="77777777" w:rsidR="004551A8" w:rsidRPr="004551A8" w:rsidRDefault="004551A8">
            <w:r w:rsidRPr="004551A8">
              <w:t>Addition of REFSENS for PC2 CA n78A-n79A with 1UL</w:t>
            </w:r>
          </w:p>
        </w:tc>
        <w:tc>
          <w:tcPr>
            <w:tcW w:w="2265" w:type="dxa"/>
            <w:noWrap/>
            <w:hideMark/>
          </w:tcPr>
          <w:p w14:paraId="3931963D" w14:textId="77777777" w:rsidR="004551A8" w:rsidRPr="004551A8" w:rsidRDefault="004551A8">
            <w:r w:rsidRPr="004551A8">
              <w:t>NTT DOCOMO INC.</w:t>
            </w:r>
          </w:p>
        </w:tc>
        <w:tc>
          <w:tcPr>
            <w:tcW w:w="923" w:type="dxa"/>
            <w:noWrap/>
            <w:hideMark/>
          </w:tcPr>
          <w:p w14:paraId="3E5D721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1EF6EBF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9784F4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7874CD6" w14:textId="77777777" w:rsidR="004551A8" w:rsidRPr="004551A8" w:rsidRDefault="004551A8">
            <w:r w:rsidRPr="004551A8">
              <w:t>HPUE_NR_CADC_NR_LTE_DC_R18-UEConTest</w:t>
            </w:r>
          </w:p>
        </w:tc>
        <w:tc>
          <w:tcPr>
            <w:tcW w:w="934" w:type="dxa"/>
            <w:noWrap/>
            <w:hideMark/>
          </w:tcPr>
          <w:p w14:paraId="3C9B7DFE" w14:textId="77777777" w:rsidR="004551A8" w:rsidRPr="004551A8" w:rsidRDefault="004551A8">
            <w:r w:rsidRPr="004551A8">
              <w:t>2794</w:t>
            </w:r>
          </w:p>
        </w:tc>
        <w:tc>
          <w:tcPr>
            <w:tcW w:w="942" w:type="dxa"/>
            <w:noWrap/>
            <w:hideMark/>
          </w:tcPr>
          <w:p w14:paraId="343D415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D010FD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CCA2F8F" w14:textId="77777777" w:rsidR="004551A8" w:rsidRPr="004551A8" w:rsidRDefault="004551A8">
            <w:r w:rsidRPr="004551A8">
              <w:t>RP-240990</w:t>
            </w:r>
          </w:p>
        </w:tc>
      </w:tr>
      <w:tr w:rsidR="004551A8" w:rsidRPr="004551A8" w14:paraId="1B2C584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A0E71EB" w14:textId="77777777" w:rsidR="004551A8" w:rsidRPr="004551A8" w:rsidRDefault="004551A8">
            <w:r w:rsidRPr="004551A8">
              <w:t>R5-242956</w:t>
            </w:r>
          </w:p>
        </w:tc>
        <w:tc>
          <w:tcPr>
            <w:tcW w:w="4593" w:type="dxa"/>
            <w:noWrap/>
            <w:hideMark/>
          </w:tcPr>
          <w:p w14:paraId="17354207" w14:textId="77777777" w:rsidR="004551A8" w:rsidRPr="004551A8" w:rsidRDefault="004551A8">
            <w:r w:rsidRPr="004551A8">
              <w:t>Update ATSSS test case 11.9.3</w:t>
            </w:r>
          </w:p>
        </w:tc>
        <w:tc>
          <w:tcPr>
            <w:tcW w:w="2265" w:type="dxa"/>
            <w:noWrap/>
            <w:hideMark/>
          </w:tcPr>
          <w:p w14:paraId="7132D18B" w14:textId="77777777" w:rsidR="004551A8" w:rsidRPr="004551A8" w:rsidRDefault="004551A8">
            <w:r w:rsidRPr="004551A8">
              <w:t>ZTE</w:t>
            </w:r>
          </w:p>
        </w:tc>
        <w:tc>
          <w:tcPr>
            <w:tcW w:w="923" w:type="dxa"/>
            <w:noWrap/>
            <w:hideMark/>
          </w:tcPr>
          <w:p w14:paraId="459DBAE1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F172D78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738255E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FFE59A5" w14:textId="77777777" w:rsidR="004551A8" w:rsidRPr="004551A8" w:rsidRDefault="004551A8">
            <w:r w:rsidRPr="004551A8">
              <w:t>ATSSS_Ph2-UEConTest</w:t>
            </w:r>
          </w:p>
        </w:tc>
        <w:tc>
          <w:tcPr>
            <w:tcW w:w="934" w:type="dxa"/>
            <w:noWrap/>
            <w:hideMark/>
          </w:tcPr>
          <w:p w14:paraId="6BC1E841" w14:textId="77777777" w:rsidR="004551A8" w:rsidRPr="004551A8" w:rsidRDefault="004551A8">
            <w:r w:rsidRPr="004551A8">
              <w:t>4429</w:t>
            </w:r>
          </w:p>
        </w:tc>
        <w:tc>
          <w:tcPr>
            <w:tcW w:w="942" w:type="dxa"/>
            <w:noWrap/>
            <w:hideMark/>
          </w:tcPr>
          <w:p w14:paraId="08F7F33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B3B14B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497B5F6" w14:textId="77777777" w:rsidR="004551A8" w:rsidRPr="004551A8" w:rsidRDefault="004551A8">
            <w:r w:rsidRPr="004551A8">
              <w:t>RP-240983</w:t>
            </w:r>
          </w:p>
        </w:tc>
      </w:tr>
      <w:tr w:rsidR="004551A8" w:rsidRPr="004551A8" w14:paraId="1FB4F22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F43D206" w14:textId="77777777" w:rsidR="004551A8" w:rsidRPr="004551A8" w:rsidRDefault="004551A8">
            <w:r w:rsidRPr="004551A8">
              <w:t>R5-242957</w:t>
            </w:r>
          </w:p>
        </w:tc>
        <w:tc>
          <w:tcPr>
            <w:tcW w:w="4593" w:type="dxa"/>
            <w:noWrap/>
            <w:hideMark/>
          </w:tcPr>
          <w:p w14:paraId="37DCDA11" w14:textId="77777777" w:rsidR="004551A8" w:rsidRPr="004551A8" w:rsidRDefault="004551A8">
            <w:r w:rsidRPr="004551A8">
              <w:t>Update ATSSS test case 11.9.4</w:t>
            </w:r>
          </w:p>
        </w:tc>
        <w:tc>
          <w:tcPr>
            <w:tcW w:w="2265" w:type="dxa"/>
            <w:noWrap/>
            <w:hideMark/>
          </w:tcPr>
          <w:p w14:paraId="2EA68642" w14:textId="77777777" w:rsidR="004551A8" w:rsidRPr="004551A8" w:rsidRDefault="004551A8">
            <w:r w:rsidRPr="004551A8">
              <w:t>ZTE</w:t>
            </w:r>
          </w:p>
        </w:tc>
        <w:tc>
          <w:tcPr>
            <w:tcW w:w="923" w:type="dxa"/>
            <w:noWrap/>
            <w:hideMark/>
          </w:tcPr>
          <w:p w14:paraId="457961C6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CA8D3ED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3D7139F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D18A382" w14:textId="77777777" w:rsidR="004551A8" w:rsidRPr="004551A8" w:rsidRDefault="004551A8">
            <w:r w:rsidRPr="004551A8">
              <w:t>ATSSS_Ph2-UEConTest</w:t>
            </w:r>
          </w:p>
        </w:tc>
        <w:tc>
          <w:tcPr>
            <w:tcW w:w="934" w:type="dxa"/>
            <w:noWrap/>
            <w:hideMark/>
          </w:tcPr>
          <w:p w14:paraId="3545AFE2" w14:textId="77777777" w:rsidR="004551A8" w:rsidRPr="004551A8" w:rsidRDefault="004551A8">
            <w:r w:rsidRPr="004551A8">
              <w:t>4430</w:t>
            </w:r>
          </w:p>
        </w:tc>
        <w:tc>
          <w:tcPr>
            <w:tcW w:w="942" w:type="dxa"/>
            <w:noWrap/>
            <w:hideMark/>
          </w:tcPr>
          <w:p w14:paraId="4D793C1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F03AAD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ABD6AC0" w14:textId="77777777" w:rsidR="004551A8" w:rsidRPr="004551A8" w:rsidRDefault="004551A8">
            <w:r w:rsidRPr="004551A8">
              <w:t>RP-240983</w:t>
            </w:r>
          </w:p>
        </w:tc>
      </w:tr>
      <w:tr w:rsidR="004551A8" w:rsidRPr="004551A8" w14:paraId="2E65735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BBAE163" w14:textId="77777777" w:rsidR="004551A8" w:rsidRPr="004551A8" w:rsidRDefault="004551A8">
            <w:r w:rsidRPr="004551A8">
              <w:t>R5-242958</w:t>
            </w:r>
          </w:p>
        </w:tc>
        <w:tc>
          <w:tcPr>
            <w:tcW w:w="4593" w:type="dxa"/>
            <w:noWrap/>
            <w:hideMark/>
          </w:tcPr>
          <w:p w14:paraId="4B6592A4" w14:textId="77777777" w:rsidR="004551A8" w:rsidRPr="004551A8" w:rsidRDefault="004551A8">
            <w:r w:rsidRPr="004551A8">
              <w:t>Correction to eNS test case 10.1.8.2</w:t>
            </w:r>
          </w:p>
        </w:tc>
        <w:tc>
          <w:tcPr>
            <w:tcW w:w="2265" w:type="dxa"/>
            <w:noWrap/>
            <w:hideMark/>
          </w:tcPr>
          <w:p w14:paraId="12B78B34" w14:textId="77777777" w:rsidR="004551A8" w:rsidRPr="004551A8" w:rsidRDefault="004551A8">
            <w:r w:rsidRPr="004551A8">
              <w:t>Anritsu EMEA Ltd, MediaTek</w:t>
            </w:r>
          </w:p>
        </w:tc>
        <w:tc>
          <w:tcPr>
            <w:tcW w:w="923" w:type="dxa"/>
            <w:noWrap/>
            <w:hideMark/>
          </w:tcPr>
          <w:p w14:paraId="2663F367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37D8205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0F1DE38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9E6F378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6C17165C" w14:textId="77777777" w:rsidR="004551A8" w:rsidRPr="004551A8" w:rsidRDefault="004551A8">
            <w:r w:rsidRPr="004551A8">
              <w:t>4431</w:t>
            </w:r>
          </w:p>
        </w:tc>
        <w:tc>
          <w:tcPr>
            <w:tcW w:w="942" w:type="dxa"/>
            <w:noWrap/>
            <w:hideMark/>
          </w:tcPr>
          <w:p w14:paraId="4CC1CA7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18151F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9320138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1009B3F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505F08D" w14:textId="77777777" w:rsidR="004551A8" w:rsidRPr="004551A8" w:rsidRDefault="004551A8">
            <w:r w:rsidRPr="004551A8">
              <w:t>R5-242979</w:t>
            </w:r>
          </w:p>
        </w:tc>
        <w:tc>
          <w:tcPr>
            <w:tcW w:w="4593" w:type="dxa"/>
            <w:noWrap/>
            <w:hideMark/>
          </w:tcPr>
          <w:p w14:paraId="4FEA09F1" w14:textId="77777777" w:rsidR="004551A8" w:rsidRPr="004551A8" w:rsidRDefault="004551A8">
            <w:r w:rsidRPr="004551A8">
              <w:t>Editorial correction of references to TS 38.101-1 in section 7</w:t>
            </w:r>
          </w:p>
        </w:tc>
        <w:tc>
          <w:tcPr>
            <w:tcW w:w="2265" w:type="dxa"/>
            <w:noWrap/>
            <w:hideMark/>
          </w:tcPr>
          <w:p w14:paraId="608C4FA5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01D858C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3D2194A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E210DAC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516252D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5D9CF0D5" w14:textId="77777777" w:rsidR="004551A8" w:rsidRPr="004551A8" w:rsidRDefault="004551A8">
            <w:r w:rsidRPr="004551A8">
              <w:t>3167</w:t>
            </w:r>
          </w:p>
        </w:tc>
        <w:tc>
          <w:tcPr>
            <w:tcW w:w="942" w:type="dxa"/>
            <w:noWrap/>
            <w:hideMark/>
          </w:tcPr>
          <w:p w14:paraId="68D0122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154C51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C1A17A3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3EAD155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F49C5FF" w14:textId="77777777" w:rsidR="004551A8" w:rsidRPr="004551A8" w:rsidRDefault="004551A8">
            <w:r w:rsidRPr="004551A8">
              <w:t>R5-242980</w:t>
            </w:r>
          </w:p>
        </w:tc>
        <w:tc>
          <w:tcPr>
            <w:tcW w:w="4593" w:type="dxa"/>
            <w:noWrap/>
            <w:hideMark/>
          </w:tcPr>
          <w:p w14:paraId="2C3DBB7A" w14:textId="77777777" w:rsidR="004551A8" w:rsidRPr="004551A8" w:rsidRDefault="004551A8">
            <w:r w:rsidRPr="004551A8">
              <w:t>Editorial correction of references to TS 38.101-1 in section 6.7</w:t>
            </w:r>
          </w:p>
        </w:tc>
        <w:tc>
          <w:tcPr>
            <w:tcW w:w="2265" w:type="dxa"/>
            <w:noWrap/>
            <w:hideMark/>
          </w:tcPr>
          <w:p w14:paraId="574E0A1D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67E6EFB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1876958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2E1265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288BB7B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028D62C3" w14:textId="77777777" w:rsidR="004551A8" w:rsidRPr="004551A8" w:rsidRDefault="004551A8">
            <w:r w:rsidRPr="004551A8">
              <w:t>3168</w:t>
            </w:r>
          </w:p>
        </w:tc>
        <w:tc>
          <w:tcPr>
            <w:tcW w:w="942" w:type="dxa"/>
            <w:noWrap/>
            <w:hideMark/>
          </w:tcPr>
          <w:p w14:paraId="051276B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061BE0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0C2DD35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3598023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1181C43" w14:textId="77777777" w:rsidR="004551A8" w:rsidRPr="004551A8" w:rsidRDefault="004551A8">
            <w:r w:rsidRPr="004551A8">
              <w:t>R5-242981</w:t>
            </w:r>
          </w:p>
        </w:tc>
        <w:tc>
          <w:tcPr>
            <w:tcW w:w="4593" w:type="dxa"/>
            <w:noWrap/>
            <w:hideMark/>
          </w:tcPr>
          <w:p w14:paraId="6500DEF3" w14:textId="77777777" w:rsidR="004551A8" w:rsidRPr="004551A8" w:rsidRDefault="004551A8">
            <w:r w:rsidRPr="004551A8">
              <w:t>Editorial correction of references to TS 38.101-1 in section 6.6</w:t>
            </w:r>
          </w:p>
        </w:tc>
        <w:tc>
          <w:tcPr>
            <w:tcW w:w="2265" w:type="dxa"/>
            <w:noWrap/>
            <w:hideMark/>
          </w:tcPr>
          <w:p w14:paraId="6D75FB59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623874D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AE6A748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DAC4CD2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60C0210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5B7D756" w14:textId="77777777" w:rsidR="004551A8" w:rsidRPr="004551A8" w:rsidRDefault="004551A8">
            <w:r w:rsidRPr="004551A8">
              <w:t>3169</w:t>
            </w:r>
          </w:p>
        </w:tc>
        <w:tc>
          <w:tcPr>
            <w:tcW w:w="942" w:type="dxa"/>
            <w:noWrap/>
            <w:hideMark/>
          </w:tcPr>
          <w:p w14:paraId="48CCC89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3376A1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FED16FF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075F9A4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398C534" w14:textId="77777777" w:rsidR="004551A8" w:rsidRPr="004551A8" w:rsidRDefault="004551A8">
            <w:r w:rsidRPr="004551A8">
              <w:t>R5-242982</w:t>
            </w:r>
          </w:p>
        </w:tc>
        <w:tc>
          <w:tcPr>
            <w:tcW w:w="4593" w:type="dxa"/>
            <w:noWrap/>
            <w:hideMark/>
          </w:tcPr>
          <w:p w14:paraId="36D22698" w14:textId="77777777" w:rsidR="004551A8" w:rsidRPr="004551A8" w:rsidRDefault="004551A8">
            <w:r w:rsidRPr="004551A8">
              <w:t>Editorial correction of references to TS 38.101-1 in section 5</w:t>
            </w:r>
          </w:p>
        </w:tc>
        <w:tc>
          <w:tcPr>
            <w:tcW w:w="2265" w:type="dxa"/>
            <w:noWrap/>
            <w:hideMark/>
          </w:tcPr>
          <w:p w14:paraId="371F72BB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4C813DC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52C174C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78678D4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CD63C06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21C9984F" w14:textId="77777777" w:rsidR="004551A8" w:rsidRPr="004551A8" w:rsidRDefault="004551A8">
            <w:r w:rsidRPr="004551A8">
              <w:t>3170</w:t>
            </w:r>
          </w:p>
        </w:tc>
        <w:tc>
          <w:tcPr>
            <w:tcW w:w="942" w:type="dxa"/>
            <w:noWrap/>
            <w:hideMark/>
          </w:tcPr>
          <w:p w14:paraId="4DE4D84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F4A03D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58340F4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04F9D6C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9AF1E49" w14:textId="77777777" w:rsidR="004551A8" w:rsidRPr="004551A8" w:rsidRDefault="004551A8">
            <w:r w:rsidRPr="004551A8">
              <w:t>R5-242983</w:t>
            </w:r>
          </w:p>
        </w:tc>
        <w:tc>
          <w:tcPr>
            <w:tcW w:w="4593" w:type="dxa"/>
            <w:noWrap/>
            <w:hideMark/>
          </w:tcPr>
          <w:p w14:paraId="4E29DE10" w14:textId="77777777" w:rsidR="004551A8" w:rsidRPr="004551A8" w:rsidRDefault="004551A8">
            <w:r w:rsidRPr="004551A8">
              <w:t>Editorial correction of references to TS 38.101-1 in section 4</w:t>
            </w:r>
          </w:p>
        </w:tc>
        <w:tc>
          <w:tcPr>
            <w:tcW w:w="2265" w:type="dxa"/>
            <w:noWrap/>
            <w:hideMark/>
          </w:tcPr>
          <w:p w14:paraId="3738FC48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2033224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4B712F9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E5FCD19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C4C0E7A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2CD4225B" w14:textId="77777777" w:rsidR="004551A8" w:rsidRPr="004551A8" w:rsidRDefault="004551A8">
            <w:r w:rsidRPr="004551A8">
              <w:t>3171</w:t>
            </w:r>
          </w:p>
        </w:tc>
        <w:tc>
          <w:tcPr>
            <w:tcW w:w="942" w:type="dxa"/>
            <w:noWrap/>
            <w:hideMark/>
          </w:tcPr>
          <w:p w14:paraId="6136D43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F778BE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83E3165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0717EEF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FB2012F" w14:textId="77777777" w:rsidR="004551A8" w:rsidRPr="004551A8" w:rsidRDefault="004551A8">
            <w:r w:rsidRPr="004551A8">
              <w:t>R5-242984</w:t>
            </w:r>
          </w:p>
        </w:tc>
        <w:tc>
          <w:tcPr>
            <w:tcW w:w="4593" w:type="dxa"/>
            <w:noWrap/>
            <w:hideMark/>
          </w:tcPr>
          <w:p w14:paraId="6AE4674D" w14:textId="77777777" w:rsidR="004551A8" w:rsidRPr="004551A8" w:rsidRDefault="004551A8">
            <w:r w:rsidRPr="004551A8">
              <w:t>Addition of missing applicability to RedCap SS-RSRP test cases</w:t>
            </w:r>
          </w:p>
        </w:tc>
        <w:tc>
          <w:tcPr>
            <w:tcW w:w="2265" w:type="dxa"/>
            <w:noWrap/>
            <w:hideMark/>
          </w:tcPr>
          <w:p w14:paraId="575BDF4B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7A9236D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64F5E00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3DD61C5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A08FBA2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5AA5623" w14:textId="77777777" w:rsidR="004551A8" w:rsidRPr="004551A8" w:rsidRDefault="004551A8">
            <w:r w:rsidRPr="004551A8">
              <w:t>0425</w:t>
            </w:r>
          </w:p>
        </w:tc>
        <w:tc>
          <w:tcPr>
            <w:tcW w:w="942" w:type="dxa"/>
            <w:noWrap/>
            <w:hideMark/>
          </w:tcPr>
          <w:p w14:paraId="12B73FD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B195E7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749037F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6758365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C3631D3" w14:textId="77777777" w:rsidR="004551A8" w:rsidRPr="004551A8" w:rsidRDefault="004551A8">
            <w:r w:rsidRPr="004551A8">
              <w:t>R5-242986</w:t>
            </w:r>
          </w:p>
        </w:tc>
        <w:tc>
          <w:tcPr>
            <w:tcW w:w="4593" w:type="dxa"/>
            <w:noWrap/>
            <w:hideMark/>
          </w:tcPr>
          <w:p w14:paraId="06222DD1" w14:textId="77777777" w:rsidR="004551A8" w:rsidRPr="004551A8" w:rsidRDefault="004551A8">
            <w:r w:rsidRPr="004551A8">
              <w:t>Editorial correction to title of R17 RedCap test case 16.6.4.7</w:t>
            </w:r>
          </w:p>
        </w:tc>
        <w:tc>
          <w:tcPr>
            <w:tcW w:w="2265" w:type="dxa"/>
            <w:noWrap/>
            <w:hideMark/>
          </w:tcPr>
          <w:p w14:paraId="68446D4F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24226D5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7CA06FC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C7AE3F6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1883C39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27B00E5" w14:textId="77777777" w:rsidR="004551A8" w:rsidRPr="004551A8" w:rsidRDefault="004551A8">
            <w:r w:rsidRPr="004551A8">
              <w:t>3173</w:t>
            </w:r>
          </w:p>
        </w:tc>
        <w:tc>
          <w:tcPr>
            <w:tcW w:w="942" w:type="dxa"/>
            <w:noWrap/>
            <w:hideMark/>
          </w:tcPr>
          <w:p w14:paraId="33DE0EC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8E9F45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24F4D5F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3DB7913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E287E31" w14:textId="77777777" w:rsidR="004551A8" w:rsidRPr="004551A8" w:rsidRDefault="004551A8">
            <w:r w:rsidRPr="004551A8">
              <w:t>R5-242987</w:t>
            </w:r>
          </w:p>
        </w:tc>
        <w:tc>
          <w:tcPr>
            <w:tcW w:w="4593" w:type="dxa"/>
            <w:noWrap/>
            <w:hideMark/>
          </w:tcPr>
          <w:p w14:paraId="327E038E" w14:textId="77777777" w:rsidR="004551A8" w:rsidRPr="004551A8" w:rsidRDefault="004551A8">
            <w:r w:rsidRPr="004551A8">
              <w:t>Test procedure correction for R17 RedCap NCD-SSB test cases</w:t>
            </w:r>
          </w:p>
        </w:tc>
        <w:tc>
          <w:tcPr>
            <w:tcW w:w="2265" w:type="dxa"/>
            <w:noWrap/>
            <w:hideMark/>
          </w:tcPr>
          <w:p w14:paraId="275B2BB0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6FA7D54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4AD020C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C343B55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AD515D5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BB339B6" w14:textId="77777777" w:rsidR="004551A8" w:rsidRPr="004551A8" w:rsidRDefault="004551A8">
            <w:r w:rsidRPr="004551A8">
              <w:t>3174</w:t>
            </w:r>
          </w:p>
        </w:tc>
        <w:tc>
          <w:tcPr>
            <w:tcW w:w="942" w:type="dxa"/>
            <w:noWrap/>
            <w:hideMark/>
          </w:tcPr>
          <w:p w14:paraId="15B9D0D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48D73C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19FE241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1535615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64B786C" w14:textId="77777777" w:rsidR="004551A8" w:rsidRPr="004551A8" w:rsidRDefault="004551A8">
            <w:r w:rsidRPr="004551A8">
              <w:lastRenderedPageBreak/>
              <w:t>R5-242988</w:t>
            </w:r>
          </w:p>
        </w:tc>
        <w:tc>
          <w:tcPr>
            <w:tcW w:w="4593" w:type="dxa"/>
            <w:noWrap/>
            <w:hideMark/>
          </w:tcPr>
          <w:p w14:paraId="5857A7F7" w14:textId="77777777" w:rsidR="004551A8" w:rsidRPr="004551A8" w:rsidRDefault="004551A8">
            <w:r w:rsidRPr="004551A8">
              <w:t>Addition of SA FR1 NR-U RSSI minimum conformance requirements</w:t>
            </w:r>
          </w:p>
        </w:tc>
        <w:tc>
          <w:tcPr>
            <w:tcW w:w="2265" w:type="dxa"/>
            <w:noWrap/>
            <w:hideMark/>
          </w:tcPr>
          <w:p w14:paraId="35D39BAD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120819B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BD00BA0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75ADA28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37012FC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0D954151" w14:textId="77777777" w:rsidR="004551A8" w:rsidRPr="004551A8" w:rsidRDefault="004551A8">
            <w:r w:rsidRPr="004551A8">
              <w:t>3175</w:t>
            </w:r>
          </w:p>
        </w:tc>
        <w:tc>
          <w:tcPr>
            <w:tcW w:w="942" w:type="dxa"/>
            <w:noWrap/>
            <w:hideMark/>
          </w:tcPr>
          <w:p w14:paraId="31F765E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B0CAEC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099BEB1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1C3B19E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BE44D07" w14:textId="77777777" w:rsidR="004551A8" w:rsidRPr="004551A8" w:rsidRDefault="004551A8">
            <w:r w:rsidRPr="004551A8">
              <w:t>R5-242989</w:t>
            </w:r>
          </w:p>
        </w:tc>
        <w:tc>
          <w:tcPr>
            <w:tcW w:w="4593" w:type="dxa"/>
            <w:noWrap/>
            <w:hideMark/>
          </w:tcPr>
          <w:p w14:paraId="406BDA23" w14:textId="77777777" w:rsidR="004551A8" w:rsidRPr="004551A8" w:rsidRDefault="004551A8">
            <w:r w:rsidRPr="004551A8">
              <w:t>Addition of SA FR1 NR-U RSSI measurement accuracy test case 11.6.5.3</w:t>
            </w:r>
          </w:p>
        </w:tc>
        <w:tc>
          <w:tcPr>
            <w:tcW w:w="2265" w:type="dxa"/>
            <w:noWrap/>
            <w:hideMark/>
          </w:tcPr>
          <w:p w14:paraId="049C4D55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7B4F567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DB53A52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1C8B380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3F12F06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76A5C1C8" w14:textId="77777777" w:rsidR="004551A8" w:rsidRPr="004551A8" w:rsidRDefault="004551A8">
            <w:r w:rsidRPr="004551A8">
              <w:t>3176</w:t>
            </w:r>
          </w:p>
        </w:tc>
        <w:tc>
          <w:tcPr>
            <w:tcW w:w="942" w:type="dxa"/>
            <w:noWrap/>
            <w:hideMark/>
          </w:tcPr>
          <w:p w14:paraId="5008163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149C9F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6D5340F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79D73B8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25DE028" w14:textId="77777777" w:rsidR="004551A8" w:rsidRPr="004551A8" w:rsidRDefault="004551A8">
            <w:r w:rsidRPr="004551A8">
              <w:t>R5-242990</w:t>
            </w:r>
          </w:p>
        </w:tc>
        <w:tc>
          <w:tcPr>
            <w:tcW w:w="4593" w:type="dxa"/>
            <w:noWrap/>
            <w:hideMark/>
          </w:tcPr>
          <w:p w14:paraId="066D1036" w14:textId="77777777" w:rsidR="004551A8" w:rsidRPr="004551A8" w:rsidRDefault="004551A8">
            <w:r w:rsidRPr="004551A8">
              <w:t>Addition of SA FR1 NR-U SSB based L1-RSRP measurement test case 11.6.4.1</w:t>
            </w:r>
          </w:p>
        </w:tc>
        <w:tc>
          <w:tcPr>
            <w:tcW w:w="2265" w:type="dxa"/>
            <w:noWrap/>
            <w:hideMark/>
          </w:tcPr>
          <w:p w14:paraId="2113AB81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0AA73D1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CDEA0C6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13CA9F7A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F54D31A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543366BC" w14:textId="77777777" w:rsidR="004551A8" w:rsidRPr="004551A8" w:rsidRDefault="004551A8">
            <w:r w:rsidRPr="004551A8">
              <w:t>3177</w:t>
            </w:r>
          </w:p>
        </w:tc>
        <w:tc>
          <w:tcPr>
            <w:tcW w:w="942" w:type="dxa"/>
            <w:noWrap/>
            <w:hideMark/>
          </w:tcPr>
          <w:p w14:paraId="52F90F6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7D13C8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10C243D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51BA2FB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112D419" w14:textId="77777777" w:rsidR="004551A8" w:rsidRPr="004551A8" w:rsidRDefault="004551A8">
            <w:r w:rsidRPr="004551A8">
              <w:t>R5-242991</w:t>
            </w:r>
          </w:p>
        </w:tc>
        <w:tc>
          <w:tcPr>
            <w:tcW w:w="4593" w:type="dxa"/>
            <w:noWrap/>
            <w:hideMark/>
          </w:tcPr>
          <w:p w14:paraId="5A5FB63F" w14:textId="77777777" w:rsidR="004551A8" w:rsidRPr="004551A8" w:rsidRDefault="004551A8">
            <w:r w:rsidRPr="004551A8">
              <w:t>Addition of SA FR1 NR-U channel occupancy inter-frequency test case 11.6.6.3</w:t>
            </w:r>
          </w:p>
        </w:tc>
        <w:tc>
          <w:tcPr>
            <w:tcW w:w="2265" w:type="dxa"/>
            <w:noWrap/>
            <w:hideMark/>
          </w:tcPr>
          <w:p w14:paraId="24DF6FB2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2ACCCD3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DE990BF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462BA1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6A89E1DD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46AACF80" w14:textId="77777777" w:rsidR="004551A8" w:rsidRPr="004551A8" w:rsidRDefault="004551A8">
            <w:r w:rsidRPr="004551A8">
              <w:t>3178</w:t>
            </w:r>
          </w:p>
        </w:tc>
        <w:tc>
          <w:tcPr>
            <w:tcW w:w="942" w:type="dxa"/>
            <w:noWrap/>
            <w:hideMark/>
          </w:tcPr>
          <w:p w14:paraId="21E730C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D46FC8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7520C99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49F9AE6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EC522B2" w14:textId="77777777" w:rsidR="004551A8" w:rsidRPr="004551A8" w:rsidRDefault="004551A8">
            <w:r w:rsidRPr="004551A8">
              <w:t>R5-242992</w:t>
            </w:r>
          </w:p>
        </w:tc>
        <w:tc>
          <w:tcPr>
            <w:tcW w:w="4593" w:type="dxa"/>
            <w:noWrap/>
            <w:hideMark/>
          </w:tcPr>
          <w:p w14:paraId="1BD0EEBE" w14:textId="77777777" w:rsidR="004551A8" w:rsidRPr="004551A8" w:rsidRDefault="004551A8">
            <w:r w:rsidRPr="004551A8">
              <w:t>Correction to frequencies table for RRM FR2 SA test cases</w:t>
            </w:r>
          </w:p>
        </w:tc>
        <w:tc>
          <w:tcPr>
            <w:tcW w:w="2265" w:type="dxa"/>
            <w:noWrap/>
            <w:hideMark/>
          </w:tcPr>
          <w:p w14:paraId="3963AE0A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4018864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7E3568A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77BA754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DCF0807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A73A519" w14:textId="77777777" w:rsidR="004551A8" w:rsidRPr="004551A8" w:rsidRDefault="004551A8">
            <w:r w:rsidRPr="004551A8">
              <w:t>3179</w:t>
            </w:r>
          </w:p>
        </w:tc>
        <w:tc>
          <w:tcPr>
            <w:tcW w:w="942" w:type="dxa"/>
            <w:noWrap/>
            <w:hideMark/>
          </w:tcPr>
          <w:p w14:paraId="31917E8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5B0081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D3233CA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3D2C1C7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AA3FC49" w14:textId="77777777" w:rsidR="004551A8" w:rsidRPr="004551A8" w:rsidRDefault="004551A8">
            <w:r w:rsidRPr="004551A8">
              <w:t>R5-242993</w:t>
            </w:r>
          </w:p>
        </w:tc>
        <w:tc>
          <w:tcPr>
            <w:tcW w:w="4593" w:type="dxa"/>
            <w:noWrap/>
            <w:hideMark/>
          </w:tcPr>
          <w:p w14:paraId="50123AB6" w14:textId="77777777" w:rsidR="004551A8" w:rsidRPr="004551A8" w:rsidRDefault="004551A8">
            <w:r w:rsidRPr="004551A8">
              <w:t>Corrections to message contents for SA FR2 event triggered intra-frequency test cases</w:t>
            </w:r>
          </w:p>
        </w:tc>
        <w:tc>
          <w:tcPr>
            <w:tcW w:w="2265" w:type="dxa"/>
            <w:noWrap/>
            <w:hideMark/>
          </w:tcPr>
          <w:p w14:paraId="666328D0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0521A57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6D53093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BB564A5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8E307DA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8B0FE0E" w14:textId="77777777" w:rsidR="004551A8" w:rsidRPr="004551A8" w:rsidRDefault="004551A8">
            <w:r w:rsidRPr="004551A8">
              <w:t>3180</w:t>
            </w:r>
          </w:p>
        </w:tc>
        <w:tc>
          <w:tcPr>
            <w:tcW w:w="942" w:type="dxa"/>
            <w:noWrap/>
            <w:hideMark/>
          </w:tcPr>
          <w:p w14:paraId="290F19F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364832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209631E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409CF56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04DAFCB" w14:textId="77777777" w:rsidR="004551A8" w:rsidRPr="004551A8" w:rsidRDefault="004551A8">
            <w:r w:rsidRPr="004551A8">
              <w:t>R5-242994</w:t>
            </w:r>
          </w:p>
        </w:tc>
        <w:tc>
          <w:tcPr>
            <w:tcW w:w="4593" w:type="dxa"/>
            <w:noWrap/>
            <w:hideMark/>
          </w:tcPr>
          <w:p w14:paraId="1F5DDB0F" w14:textId="77777777" w:rsidR="004551A8" w:rsidRPr="004551A8" w:rsidRDefault="004551A8">
            <w:r w:rsidRPr="004551A8">
              <w:t>Corrections to message contents for SA FR2 timing test cases</w:t>
            </w:r>
          </w:p>
        </w:tc>
        <w:tc>
          <w:tcPr>
            <w:tcW w:w="2265" w:type="dxa"/>
            <w:noWrap/>
            <w:hideMark/>
          </w:tcPr>
          <w:p w14:paraId="6EA99FE5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7C67FF0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CAFFD5F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697FE2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4FFDF37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C70DE49" w14:textId="77777777" w:rsidR="004551A8" w:rsidRPr="004551A8" w:rsidRDefault="004551A8">
            <w:r w:rsidRPr="004551A8">
              <w:t>3181</w:t>
            </w:r>
          </w:p>
        </w:tc>
        <w:tc>
          <w:tcPr>
            <w:tcW w:w="942" w:type="dxa"/>
            <w:noWrap/>
            <w:hideMark/>
          </w:tcPr>
          <w:p w14:paraId="710C851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85B874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A6144E6" w14:textId="77777777" w:rsidR="004551A8" w:rsidRPr="004551A8" w:rsidRDefault="004551A8">
            <w:r w:rsidRPr="004551A8">
              <w:t>RP-241018</w:t>
            </w:r>
          </w:p>
        </w:tc>
      </w:tr>
      <w:tr w:rsidR="004551A8" w:rsidRPr="004551A8" w14:paraId="609FA1A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08080E8" w14:textId="77777777" w:rsidR="004551A8" w:rsidRPr="004551A8" w:rsidRDefault="004551A8">
            <w:r w:rsidRPr="004551A8">
              <w:t>R5-243005</w:t>
            </w:r>
          </w:p>
        </w:tc>
        <w:tc>
          <w:tcPr>
            <w:tcW w:w="4593" w:type="dxa"/>
            <w:noWrap/>
            <w:hideMark/>
          </w:tcPr>
          <w:p w14:paraId="3CDE3F77" w14:textId="77777777" w:rsidR="004551A8" w:rsidRPr="004551A8" w:rsidRDefault="004551A8">
            <w:r w:rsidRPr="004551A8">
              <w:t>Correction to test requirement of CA_2A-2A-66A-66A in 7.3A.9</w:t>
            </w:r>
          </w:p>
        </w:tc>
        <w:tc>
          <w:tcPr>
            <w:tcW w:w="2265" w:type="dxa"/>
            <w:noWrap/>
            <w:hideMark/>
          </w:tcPr>
          <w:p w14:paraId="35358362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60FE278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1407471" w14:textId="77777777" w:rsidR="004551A8" w:rsidRPr="004551A8" w:rsidRDefault="004551A8">
            <w:r w:rsidRPr="004551A8">
              <w:t>36.521-1</w:t>
            </w:r>
          </w:p>
        </w:tc>
        <w:tc>
          <w:tcPr>
            <w:tcW w:w="914" w:type="dxa"/>
            <w:noWrap/>
            <w:hideMark/>
          </w:tcPr>
          <w:p w14:paraId="70BFBE35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06F0E913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632A2E14" w14:textId="77777777" w:rsidR="004551A8" w:rsidRPr="004551A8" w:rsidRDefault="004551A8">
            <w:r w:rsidRPr="004551A8">
              <w:t>5514</w:t>
            </w:r>
          </w:p>
        </w:tc>
        <w:tc>
          <w:tcPr>
            <w:tcW w:w="942" w:type="dxa"/>
            <w:noWrap/>
            <w:hideMark/>
          </w:tcPr>
          <w:p w14:paraId="6436AD9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0AEBBD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A693192" w14:textId="77777777" w:rsidR="004551A8" w:rsidRPr="004551A8" w:rsidRDefault="004551A8">
            <w:r w:rsidRPr="004551A8">
              <w:t>RP-241015</w:t>
            </w:r>
          </w:p>
        </w:tc>
      </w:tr>
      <w:tr w:rsidR="004551A8" w:rsidRPr="004551A8" w14:paraId="353BB34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70967EC" w14:textId="77777777" w:rsidR="004551A8" w:rsidRPr="004551A8" w:rsidRDefault="004551A8">
            <w:r w:rsidRPr="004551A8">
              <w:t>R5-243006</w:t>
            </w:r>
          </w:p>
        </w:tc>
        <w:tc>
          <w:tcPr>
            <w:tcW w:w="4593" w:type="dxa"/>
            <w:noWrap/>
            <w:hideMark/>
          </w:tcPr>
          <w:p w14:paraId="6EE4A3EB" w14:textId="77777777" w:rsidR="004551A8" w:rsidRPr="004551A8" w:rsidRDefault="004551A8">
            <w:r w:rsidRPr="004551A8">
              <w:t>Correction to test requirement of CA_2A-2A-12A-66A-66A in 7.3A.10</w:t>
            </w:r>
          </w:p>
        </w:tc>
        <w:tc>
          <w:tcPr>
            <w:tcW w:w="2265" w:type="dxa"/>
            <w:noWrap/>
            <w:hideMark/>
          </w:tcPr>
          <w:p w14:paraId="547170BF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1EFF2B5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E2DE41F" w14:textId="77777777" w:rsidR="004551A8" w:rsidRPr="004551A8" w:rsidRDefault="004551A8">
            <w:r w:rsidRPr="004551A8">
              <w:t>36.521-1</w:t>
            </w:r>
          </w:p>
        </w:tc>
        <w:tc>
          <w:tcPr>
            <w:tcW w:w="914" w:type="dxa"/>
            <w:noWrap/>
            <w:hideMark/>
          </w:tcPr>
          <w:p w14:paraId="0195525B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58851F69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612DB63" w14:textId="77777777" w:rsidR="004551A8" w:rsidRPr="004551A8" w:rsidRDefault="004551A8">
            <w:r w:rsidRPr="004551A8">
              <w:t>5515</w:t>
            </w:r>
          </w:p>
        </w:tc>
        <w:tc>
          <w:tcPr>
            <w:tcW w:w="942" w:type="dxa"/>
            <w:noWrap/>
            <w:hideMark/>
          </w:tcPr>
          <w:p w14:paraId="1C77148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F5BFF7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763A849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25176AE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E58FAC3" w14:textId="77777777" w:rsidR="004551A8" w:rsidRPr="004551A8" w:rsidRDefault="004551A8">
            <w:r w:rsidRPr="004551A8">
              <w:t>R5-243008</w:t>
            </w:r>
          </w:p>
        </w:tc>
        <w:tc>
          <w:tcPr>
            <w:tcW w:w="4593" w:type="dxa"/>
            <w:noWrap/>
            <w:hideMark/>
          </w:tcPr>
          <w:p w14:paraId="4698FA7C" w14:textId="77777777" w:rsidR="004551A8" w:rsidRPr="004551A8" w:rsidRDefault="004551A8">
            <w:r w:rsidRPr="004551A8">
              <w:t>Clarification of test frequency for n5 CBW 25 MHz</w:t>
            </w:r>
          </w:p>
        </w:tc>
        <w:tc>
          <w:tcPr>
            <w:tcW w:w="2265" w:type="dxa"/>
            <w:noWrap/>
            <w:hideMark/>
          </w:tcPr>
          <w:p w14:paraId="75CE333F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0290EDA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CFACE02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0CBDD32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95996DB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CFD4680" w14:textId="77777777" w:rsidR="004551A8" w:rsidRPr="004551A8" w:rsidRDefault="004551A8">
            <w:r w:rsidRPr="004551A8">
              <w:t>3195</w:t>
            </w:r>
          </w:p>
        </w:tc>
        <w:tc>
          <w:tcPr>
            <w:tcW w:w="942" w:type="dxa"/>
            <w:noWrap/>
            <w:hideMark/>
          </w:tcPr>
          <w:p w14:paraId="0B86618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D579D3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537B493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3A80EA3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E6E0C26" w14:textId="77777777" w:rsidR="004551A8" w:rsidRPr="004551A8" w:rsidRDefault="004551A8">
            <w:r w:rsidRPr="004551A8">
              <w:t>R5-243009</w:t>
            </w:r>
          </w:p>
        </w:tc>
        <w:tc>
          <w:tcPr>
            <w:tcW w:w="4593" w:type="dxa"/>
            <w:noWrap/>
            <w:hideMark/>
          </w:tcPr>
          <w:p w14:paraId="2ED4BF8F" w14:textId="77777777" w:rsidR="004551A8" w:rsidRPr="004551A8" w:rsidRDefault="004551A8">
            <w:r w:rsidRPr="004551A8">
              <w:t>Correction to note for inter-band CA including n48</w:t>
            </w:r>
          </w:p>
        </w:tc>
        <w:tc>
          <w:tcPr>
            <w:tcW w:w="2265" w:type="dxa"/>
            <w:noWrap/>
            <w:hideMark/>
          </w:tcPr>
          <w:p w14:paraId="32C59BCE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61F6F2E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9D20D57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6A56B8F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C03C1D1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572F24B9" w14:textId="77777777" w:rsidR="004551A8" w:rsidRPr="004551A8" w:rsidRDefault="004551A8">
            <w:r w:rsidRPr="004551A8">
              <w:t>2795</w:t>
            </w:r>
          </w:p>
        </w:tc>
        <w:tc>
          <w:tcPr>
            <w:tcW w:w="942" w:type="dxa"/>
            <w:noWrap/>
            <w:hideMark/>
          </w:tcPr>
          <w:p w14:paraId="46A0B71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E9C6D5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21C15E5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608BFFD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A68C9B" w14:textId="77777777" w:rsidR="004551A8" w:rsidRPr="004551A8" w:rsidRDefault="004551A8">
            <w:r w:rsidRPr="004551A8">
              <w:t>R5-243010</w:t>
            </w:r>
          </w:p>
        </w:tc>
        <w:tc>
          <w:tcPr>
            <w:tcW w:w="4593" w:type="dxa"/>
            <w:noWrap/>
            <w:hideMark/>
          </w:tcPr>
          <w:p w14:paraId="566D18D5" w14:textId="77777777" w:rsidR="004551A8" w:rsidRPr="004551A8" w:rsidRDefault="004551A8">
            <w:r w:rsidRPr="004551A8">
              <w:t>Correction to test configuration and test requirements for NS_49 A-MPR</w:t>
            </w:r>
          </w:p>
        </w:tc>
        <w:tc>
          <w:tcPr>
            <w:tcW w:w="2265" w:type="dxa"/>
            <w:noWrap/>
            <w:hideMark/>
          </w:tcPr>
          <w:p w14:paraId="325E8D67" w14:textId="77777777" w:rsidR="004551A8" w:rsidRPr="004551A8" w:rsidRDefault="004551A8">
            <w:r w:rsidRPr="004551A8">
              <w:t>Anritsu, China Unicom</w:t>
            </w:r>
          </w:p>
        </w:tc>
        <w:tc>
          <w:tcPr>
            <w:tcW w:w="923" w:type="dxa"/>
            <w:noWrap/>
            <w:hideMark/>
          </w:tcPr>
          <w:p w14:paraId="7063831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4A88E3A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4165199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E92A8FD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B69DF88" w14:textId="77777777" w:rsidR="004551A8" w:rsidRPr="004551A8" w:rsidRDefault="004551A8">
            <w:r w:rsidRPr="004551A8">
              <w:t>2796</w:t>
            </w:r>
          </w:p>
        </w:tc>
        <w:tc>
          <w:tcPr>
            <w:tcW w:w="942" w:type="dxa"/>
            <w:noWrap/>
            <w:hideMark/>
          </w:tcPr>
          <w:p w14:paraId="67B1344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42F79C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C5EEBE1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12EBCE8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5E39520" w14:textId="77777777" w:rsidR="004551A8" w:rsidRPr="004551A8" w:rsidRDefault="004551A8">
            <w:r w:rsidRPr="004551A8">
              <w:t>R5-243011</w:t>
            </w:r>
          </w:p>
        </w:tc>
        <w:tc>
          <w:tcPr>
            <w:tcW w:w="4593" w:type="dxa"/>
            <w:noWrap/>
            <w:hideMark/>
          </w:tcPr>
          <w:p w14:paraId="36DCF6A5" w14:textId="77777777" w:rsidR="004551A8" w:rsidRPr="004551A8" w:rsidRDefault="004551A8">
            <w:r w:rsidRPr="004551A8">
              <w:t>Correction to test configuration and test requirements for NS_21 A-MPR</w:t>
            </w:r>
          </w:p>
        </w:tc>
        <w:tc>
          <w:tcPr>
            <w:tcW w:w="2265" w:type="dxa"/>
            <w:noWrap/>
            <w:hideMark/>
          </w:tcPr>
          <w:p w14:paraId="55EEE1E5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485CF2B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0D95A16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1D61C98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B7CD0C0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0E614300" w14:textId="77777777" w:rsidR="004551A8" w:rsidRPr="004551A8" w:rsidRDefault="004551A8">
            <w:r w:rsidRPr="004551A8">
              <w:t>2797</w:t>
            </w:r>
          </w:p>
        </w:tc>
        <w:tc>
          <w:tcPr>
            <w:tcW w:w="942" w:type="dxa"/>
            <w:noWrap/>
            <w:hideMark/>
          </w:tcPr>
          <w:p w14:paraId="4454040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62B871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EEB4611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40F7CBB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B5F9890" w14:textId="77777777" w:rsidR="004551A8" w:rsidRPr="004551A8" w:rsidRDefault="004551A8">
            <w:r w:rsidRPr="004551A8">
              <w:t>R5-243012</w:t>
            </w:r>
          </w:p>
        </w:tc>
        <w:tc>
          <w:tcPr>
            <w:tcW w:w="4593" w:type="dxa"/>
            <w:noWrap/>
            <w:hideMark/>
          </w:tcPr>
          <w:p w14:paraId="1D6CC600" w14:textId="77777777" w:rsidR="004551A8" w:rsidRPr="004551A8" w:rsidRDefault="004551A8">
            <w:r w:rsidRPr="004551A8">
              <w:t>Correction to notes for NS_21 A-SEM</w:t>
            </w:r>
          </w:p>
        </w:tc>
        <w:tc>
          <w:tcPr>
            <w:tcW w:w="2265" w:type="dxa"/>
            <w:noWrap/>
            <w:hideMark/>
          </w:tcPr>
          <w:p w14:paraId="70F4A0E0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73CC980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AF118B1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5E4CF12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8CD3200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0303FE00" w14:textId="77777777" w:rsidR="004551A8" w:rsidRPr="004551A8" w:rsidRDefault="004551A8">
            <w:r w:rsidRPr="004551A8">
              <w:t>2798</w:t>
            </w:r>
          </w:p>
        </w:tc>
        <w:tc>
          <w:tcPr>
            <w:tcW w:w="942" w:type="dxa"/>
            <w:noWrap/>
            <w:hideMark/>
          </w:tcPr>
          <w:p w14:paraId="4B33EAD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1C6083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35EDFD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39E0FF9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D5000C7" w14:textId="77777777" w:rsidR="004551A8" w:rsidRPr="004551A8" w:rsidRDefault="004551A8">
            <w:r w:rsidRPr="004551A8">
              <w:lastRenderedPageBreak/>
              <w:t>R5-243015</w:t>
            </w:r>
          </w:p>
        </w:tc>
        <w:tc>
          <w:tcPr>
            <w:tcW w:w="4593" w:type="dxa"/>
            <w:noWrap/>
            <w:hideMark/>
          </w:tcPr>
          <w:p w14:paraId="013ABA73" w14:textId="77777777" w:rsidR="004551A8" w:rsidRPr="004551A8" w:rsidRDefault="004551A8">
            <w:r w:rsidRPr="004551A8">
              <w:t>Correction to notes for FR1 EN-DC Spurious emission band UE co-existence</w:t>
            </w:r>
          </w:p>
        </w:tc>
        <w:tc>
          <w:tcPr>
            <w:tcW w:w="2265" w:type="dxa"/>
            <w:noWrap/>
            <w:hideMark/>
          </w:tcPr>
          <w:p w14:paraId="450F6D79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7BE78E6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D4FDE3C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7C0DA0B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1DAEB7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686FDA2" w14:textId="77777777" w:rsidR="004551A8" w:rsidRPr="004551A8" w:rsidRDefault="004551A8">
            <w:r w:rsidRPr="004551A8">
              <w:t>1782</w:t>
            </w:r>
          </w:p>
        </w:tc>
        <w:tc>
          <w:tcPr>
            <w:tcW w:w="942" w:type="dxa"/>
            <w:noWrap/>
            <w:hideMark/>
          </w:tcPr>
          <w:p w14:paraId="73BCF07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260E88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AC670C5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45AF534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7BA55BF" w14:textId="77777777" w:rsidR="004551A8" w:rsidRPr="004551A8" w:rsidRDefault="004551A8">
            <w:r w:rsidRPr="004551A8">
              <w:t>R5-243019</w:t>
            </w:r>
          </w:p>
        </w:tc>
        <w:tc>
          <w:tcPr>
            <w:tcW w:w="4593" w:type="dxa"/>
            <w:noWrap/>
            <w:hideMark/>
          </w:tcPr>
          <w:p w14:paraId="1278269A" w14:textId="77777777" w:rsidR="004551A8" w:rsidRPr="004551A8" w:rsidRDefault="004551A8">
            <w:r w:rsidRPr="004551A8">
              <w:t>Correction to K1 in 4.6.4.3 and 6.6.4.3 for FDD and TDD SCS 30 kHz</w:t>
            </w:r>
          </w:p>
        </w:tc>
        <w:tc>
          <w:tcPr>
            <w:tcW w:w="2265" w:type="dxa"/>
            <w:noWrap/>
            <w:hideMark/>
          </w:tcPr>
          <w:p w14:paraId="266DADD9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58B337B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E6E7306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1E3FA8D0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B3C025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8318D3C" w14:textId="77777777" w:rsidR="004551A8" w:rsidRPr="004551A8" w:rsidRDefault="004551A8">
            <w:r w:rsidRPr="004551A8">
              <w:t>3183</w:t>
            </w:r>
          </w:p>
        </w:tc>
        <w:tc>
          <w:tcPr>
            <w:tcW w:w="942" w:type="dxa"/>
            <w:noWrap/>
            <w:hideMark/>
          </w:tcPr>
          <w:p w14:paraId="4003E5E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098989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9232E2E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78FBF87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21AD050" w14:textId="77777777" w:rsidR="004551A8" w:rsidRPr="004551A8" w:rsidRDefault="004551A8">
            <w:r w:rsidRPr="004551A8">
              <w:t>R5-243020</w:t>
            </w:r>
          </w:p>
        </w:tc>
        <w:tc>
          <w:tcPr>
            <w:tcW w:w="4593" w:type="dxa"/>
            <w:noWrap/>
            <w:hideMark/>
          </w:tcPr>
          <w:p w14:paraId="09B68121" w14:textId="77777777" w:rsidR="004551A8" w:rsidRPr="004551A8" w:rsidRDefault="004551A8">
            <w:r w:rsidRPr="004551A8">
              <w:t>Correction to DCI trigger in 6.6.4.3 for FDD and TDD SCS 15 kHz</w:t>
            </w:r>
          </w:p>
        </w:tc>
        <w:tc>
          <w:tcPr>
            <w:tcW w:w="2265" w:type="dxa"/>
            <w:noWrap/>
            <w:hideMark/>
          </w:tcPr>
          <w:p w14:paraId="39849067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2DA488D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C22C6F9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D3805A3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693D2D7B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B06BDD8" w14:textId="77777777" w:rsidR="004551A8" w:rsidRPr="004551A8" w:rsidRDefault="004551A8">
            <w:r w:rsidRPr="004551A8">
              <w:t>3184</w:t>
            </w:r>
          </w:p>
        </w:tc>
        <w:tc>
          <w:tcPr>
            <w:tcW w:w="942" w:type="dxa"/>
            <w:noWrap/>
            <w:hideMark/>
          </w:tcPr>
          <w:p w14:paraId="7CADF27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83BA7C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39F7FF0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4AAF220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5771A95" w14:textId="77777777" w:rsidR="004551A8" w:rsidRPr="004551A8" w:rsidRDefault="004551A8">
            <w:r w:rsidRPr="004551A8">
              <w:t>R5-243025</w:t>
            </w:r>
          </w:p>
        </w:tc>
        <w:tc>
          <w:tcPr>
            <w:tcW w:w="4593" w:type="dxa"/>
            <w:noWrap/>
            <w:hideMark/>
          </w:tcPr>
          <w:p w14:paraId="7543B8FE" w14:textId="77777777" w:rsidR="004551A8" w:rsidRPr="004551A8" w:rsidRDefault="004551A8">
            <w:r w:rsidRPr="004551A8">
              <w:t>Correction to SMTC settings in 16.6.2.9 and 16.6.2.10</w:t>
            </w:r>
          </w:p>
        </w:tc>
        <w:tc>
          <w:tcPr>
            <w:tcW w:w="2265" w:type="dxa"/>
            <w:noWrap/>
            <w:hideMark/>
          </w:tcPr>
          <w:p w14:paraId="421CD3A5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66F0460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ABB08EE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4526781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48599FEC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158F554" w14:textId="77777777" w:rsidR="004551A8" w:rsidRPr="004551A8" w:rsidRDefault="004551A8">
            <w:r w:rsidRPr="004551A8">
              <w:t>3186</w:t>
            </w:r>
          </w:p>
        </w:tc>
        <w:tc>
          <w:tcPr>
            <w:tcW w:w="942" w:type="dxa"/>
            <w:noWrap/>
            <w:hideMark/>
          </w:tcPr>
          <w:p w14:paraId="3CC8742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11BDCF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4F80A47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7ADB8BE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BB95763" w14:textId="77777777" w:rsidR="004551A8" w:rsidRPr="004551A8" w:rsidRDefault="004551A8">
            <w:r w:rsidRPr="004551A8">
              <w:t>R5-243027</w:t>
            </w:r>
          </w:p>
        </w:tc>
        <w:tc>
          <w:tcPr>
            <w:tcW w:w="4593" w:type="dxa"/>
            <w:noWrap/>
            <w:hideMark/>
          </w:tcPr>
          <w:p w14:paraId="505A3992" w14:textId="77777777" w:rsidR="004551A8" w:rsidRPr="004551A8" w:rsidRDefault="004551A8">
            <w:r w:rsidRPr="004551A8">
              <w:t>Addition of delta TIB into 6.2A.4.0.2.3 for CA_n3A-n8A-n78A</w:t>
            </w:r>
          </w:p>
        </w:tc>
        <w:tc>
          <w:tcPr>
            <w:tcW w:w="2265" w:type="dxa"/>
            <w:noWrap/>
            <w:hideMark/>
          </w:tcPr>
          <w:p w14:paraId="305F7041" w14:textId="77777777" w:rsidR="004551A8" w:rsidRPr="004551A8" w:rsidRDefault="004551A8">
            <w:r w:rsidRPr="004551A8">
              <w:t>China Unicom</w:t>
            </w:r>
          </w:p>
        </w:tc>
        <w:tc>
          <w:tcPr>
            <w:tcW w:w="923" w:type="dxa"/>
            <w:noWrap/>
            <w:hideMark/>
          </w:tcPr>
          <w:p w14:paraId="58623BC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B9B92FD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A62C40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A06613C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51CD12D6" w14:textId="77777777" w:rsidR="004551A8" w:rsidRPr="004551A8" w:rsidRDefault="004551A8">
            <w:r w:rsidRPr="004551A8">
              <w:t>2802</w:t>
            </w:r>
          </w:p>
        </w:tc>
        <w:tc>
          <w:tcPr>
            <w:tcW w:w="942" w:type="dxa"/>
            <w:noWrap/>
            <w:hideMark/>
          </w:tcPr>
          <w:p w14:paraId="435885F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6192A7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E7F75EA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3CC818C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3937E3A" w14:textId="77777777" w:rsidR="004551A8" w:rsidRPr="004551A8" w:rsidRDefault="004551A8">
            <w:r w:rsidRPr="004551A8">
              <w:t>R5-243029</w:t>
            </w:r>
          </w:p>
        </w:tc>
        <w:tc>
          <w:tcPr>
            <w:tcW w:w="4593" w:type="dxa"/>
            <w:noWrap/>
            <w:hideMark/>
          </w:tcPr>
          <w:p w14:paraId="5C5E5867" w14:textId="77777777" w:rsidR="004551A8" w:rsidRPr="004551A8" w:rsidRDefault="004551A8">
            <w:r w:rsidRPr="004551A8">
              <w:t>Addition of 3DL CA minimun requirements of reference sensitivity exceptions into 7.3A.0.5 for CA_n3A-n8A-n78A</w:t>
            </w:r>
          </w:p>
        </w:tc>
        <w:tc>
          <w:tcPr>
            <w:tcW w:w="2265" w:type="dxa"/>
            <w:noWrap/>
            <w:hideMark/>
          </w:tcPr>
          <w:p w14:paraId="2A723F63" w14:textId="77777777" w:rsidR="004551A8" w:rsidRPr="004551A8" w:rsidRDefault="004551A8">
            <w:r w:rsidRPr="004551A8">
              <w:t>China Unicom</w:t>
            </w:r>
          </w:p>
        </w:tc>
        <w:tc>
          <w:tcPr>
            <w:tcW w:w="923" w:type="dxa"/>
            <w:noWrap/>
            <w:hideMark/>
          </w:tcPr>
          <w:p w14:paraId="7BF675E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9152C6E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C563CD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3681B5C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1BEE4E99" w14:textId="77777777" w:rsidR="004551A8" w:rsidRPr="004551A8" w:rsidRDefault="004551A8">
            <w:r w:rsidRPr="004551A8">
              <w:t>2804</w:t>
            </w:r>
          </w:p>
        </w:tc>
        <w:tc>
          <w:tcPr>
            <w:tcW w:w="942" w:type="dxa"/>
            <w:noWrap/>
            <w:hideMark/>
          </w:tcPr>
          <w:p w14:paraId="204A039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277D68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A6DAE64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1BC3CED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36A8990" w14:textId="77777777" w:rsidR="004551A8" w:rsidRPr="004551A8" w:rsidRDefault="004551A8">
            <w:r w:rsidRPr="004551A8">
              <w:t>R5-243037</w:t>
            </w:r>
          </w:p>
        </w:tc>
        <w:tc>
          <w:tcPr>
            <w:tcW w:w="4593" w:type="dxa"/>
            <w:noWrap/>
            <w:hideMark/>
          </w:tcPr>
          <w:p w14:paraId="092C5745" w14:textId="77777777" w:rsidR="004551A8" w:rsidRPr="004551A8" w:rsidRDefault="004551A8">
            <w:r w:rsidRPr="004551A8">
              <w:t>Update to ATG RF Tx TCs</w:t>
            </w:r>
          </w:p>
        </w:tc>
        <w:tc>
          <w:tcPr>
            <w:tcW w:w="2265" w:type="dxa"/>
            <w:noWrap/>
            <w:hideMark/>
          </w:tcPr>
          <w:p w14:paraId="051CB282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38F8E0C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ED4B518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134426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CE3ED04" w14:textId="77777777" w:rsidR="004551A8" w:rsidRPr="004551A8" w:rsidRDefault="004551A8">
            <w:r w:rsidRPr="004551A8">
              <w:t>NR_ATG-UEConTest</w:t>
            </w:r>
          </w:p>
        </w:tc>
        <w:tc>
          <w:tcPr>
            <w:tcW w:w="934" w:type="dxa"/>
            <w:noWrap/>
            <w:hideMark/>
          </w:tcPr>
          <w:p w14:paraId="5F088181" w14:textId="77777777" w:rsidR="004551A8" w:rsidRPr="004551A8" w:rsidRDefault="004551A8">
            <w:r w:rsidRPr="004551A8">
              <w:t>2807</w:t>
            </w:r>
          </w:p>
        </w:tc>
        <w:tc>
          <w:tcPr>
            <w:tcW w:w="942" w:type="dxa"/>
            <w:noWrap/>
            <w:hideMark/>
          </w:tcPr>
          <w:p w14:paraId="645D090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02F4EB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1EBBD24" w14:textId="77777777" w:rsidR="004551A8" w:rsidRPr="004551A8" w:rsidRDefault="004551A8">
            <w:r w:rsidRPr="004551A8">
              <w:t>RP-240992</w:t>
            </w:r>
          </w:p>
        </w:tc>
      </w:tr>
      <w:tr w:rsidR="004551A8" w:rsidRPr="004551A8" w14:paraId="2BD3D9F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1E1FF5E" w14:textId="77777777" w:rsidR="004551A8" w:rsidRPr="004551A8" w:rsidRDefault="004551A8">
            <w:r w:rsidRPr="004551A8">
              <w:t>R5-243038</w:t>
            </w:r>
          </w:p>
        </w:tc>
        <w:tc>
          <w:tcPr>
            <w:tcW w:w="4593" w:type="dxa"/>
            <w:noWrap/>
            <w:hideMark/>
          </w:tcPr>
          <w:p w14:paraId="160E9204" w14:textId="77777777" w:rsidR="004551A8" w:rsidRPr="004551A8" w:rsidRDefault="004551A8">
            <w:r w:rsidRPr="004551A8">
              <w:t>Update to ATG RF Rx TCs</w:t>
            </w:r>
          </w:p>
        </w:tc>
        <w:tc>
          <w:tcPr>
            <w:tcW w:w="2265" w:type="dxa"/>
            <w:noWrap/>
            <w:hideMark/>
          </w:tcPr>
          <w:p w14:paraId="48046743" w14:textId="77777777" w:rsidR="004551A8" w:rsidRPr="004551A8" w:rsidRDefault="004551A8">
            <w:r w:rsidRPr="004551A8">
              <w:t>CMCC, CAICT</w:t>
            </w:r>
          </w:p>
        </w:tc>
        <w:tc>
          <w:tcPr>
            <w:tcW w:w="923" w:type="dxa"/>
            <w:noWrap/>
            <w:hideMark/>
          </w:tcPr>
          <w:p w14:paraId="6BFA5DF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EF2AFE7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F532A8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4934F63" w14:textId="77777777" w:rsidR="004551A8" w:rsidRPr="004551A8" w:rsidRDefault="004551A8">
            <w:r w:rsidRPr="004551A8">
              <w:t>NR_ATG-UEConTest</w:t>
            </w:r>
          </w:p>
        </w:tc>
        <w:tc>
          <w:tcPr>
            <w:tcW w:w="934" w:type="dxa"/>
            <w:noWrap/>
            <w:hideMark/>
          </w:tcPr>
          <w:p w14:paraId="52597AB5" w14:textId="77777777" w:rsidR="004551A8" w:rsidRPr="004551A8" w:rsidRDefault="004551A8">
            <w:r w:rsidRPr="004551A8">
              <w:t>2808</w:t>
            </w:r>
          </w:p>
        </w:tc>
        <w:tc>
          <w:tcPr>
            <w:tcW w:w="942" w:type="dxa"/>
            <w:noWrap/>
            <w:hideMark/>
          </w:tcPr>
          <w:p w14:paraId="4DC5416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36AE97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78BDE16" w14:textId="77777777" w:rsidR="004551A8" w:rsidRPr="004551A8" w:rsidRDefault="004551A8">
            <w:r w:rsidRPr="004551A8">
              <w:t>RP-240992</w:t>
            </w:r>
          </w:p>
        </w:tc>
      </w:tr>
      <w:tr w:rsidR="004551A8" w:rsidRPr="004551A8" w14:paraId="2239718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95EC39B" w14:textId="77777777" w:rsidR="004551A8" w:rsidRPr="004551A8" w:rsidRDefault="004551A8">
            <w:r w:rsidRPr="004551A8">
              <w:t>R5-243044</w:t>
            </w:r>
          </w:p>
        </w:tc>
        <w:tc>
          <w:tcPr>
            <w:tcW w:w="4593" w:type="dxa"/>
            <w:noWrap/>
            <w:hideMark/>
          </w:tcPr>
          <w:p w14:paraId="43830573" w14:textId="77777777" w:rsidR="004551A8" w:rsidRPr="004551A8" w:rsidRDefault="004551A8">
            <w:r w:rsidRPr="004551A8">
              <w:t>Update REFSENSE TP analysis for CA_n79C</w:t>
            </w:r>
          </w:p>
        </w:tc>
        <w:tc>
          <w:tcPr>
            <w:tcW w:w="2265" w:type="dxa"/>
            <w:noWrap/>
            <w:hideMark/>
          </w:tcPr>
          <w:p w14:paraId="1474D53C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61252B1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9F24E4B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0FB27DA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D8AFA15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67A8DAFB" w14:textId="77777777" w:rsidR="004551A8" w:rsidRPr="004551A8" w:rsidRDefault="004551A8">
            <w:r w:rsidRPr="004551A8">
              <w:t>0902</w:t>
            </w:r>
          </w:p>
        </w:tc>
        <w:tc>
          <w:tcPr>
            <w:tcW w:w="942" w:type="dxa"/>
            <w:noWrap/>
            <w:hideMark/>
          </w:tcPr>
          <w:p w14:paraId="53E5C9D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17D243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8E2DCB2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31D09A6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0C53238" w14:textId="77777777" w:rsidR="004551A8" w:rsidRPr="004551A8" w:rsidRDefault="004551A8">
            <w:r w:rsidRPr="004551A8">
              <w:t>R5-243045</w:t>
            </w:r>
          </w:p>
        </w:tc>
        <w:tc>
          <w:tcPr>
            <w:tcW w:w="4593" w:type="dxa"/>
            <w:noWrap/>
            <w:hideMark/>
          </w:tcPr>
          <w:p w14:paraId="78245094" w14:textId="77777777" w:rsidR="004551A8" w:rsidRPr="004551A8" w:rsidRDefault="004551A8">
            <w:r w:rsidRPr="004551A8">
              <w:t>Update to REFSENSE TC for CA_n79C</w:t>
            </w:r>
          </w:p>
        </w:tc>
        <w:tc>
          <w:tcPr>
            <w:tcW w:w="2265" w:type="dxa"/>
            <w:noWrap/>
            <w:hideMark/>
          </w:tcPr>
          <w:p w14:paraId="24342D7C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00C1C14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4212C85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7B5AEB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FFCF4B0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264407B3" w14:textId="77777777" w:rsidR="004551A8" w:rsidRPr="004551A8" w:rsidRDefault="004551A8">
            <w:r w:rsidRPr="004551A8">
              <w:t>2809</w:t>
            </w:r>
          </w:p>
        </w:tc>
        <w:tc>
          <w:tcPr>
            <w:tcW w:w="942" w:type="dxa"/>
            <w:noWrap/>
            <w:hideMark/>
          </w:tcPr>
          <w:p w14:paraId="1AE834B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93B56C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47BF0C5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0AC39CF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AC0E772" w14:textId="77777777" w:rsidR="004551A8" w:rsidRPr="004551A8" w:rsidRDefault="004551A8">
            <w:r w:rsidRPr="004551A8">
              <w:t>R5-243046</w:t>
            </w:r>
          </w:p>
        </w:tc>
        <w:tc>
          <w:tcPr>
            <w:tcW w:w="4593" w:type="dxa"/>
            <w:noWrap/>
            <w:hideMark/>
          </w:tcPr>
          <w:p w14:paraId="457BBB75" w14:textId="77777777" w:rsidR="004551A8" w:rsidRPr="004551A8" w:rsidRDefault="004551A8">
            <w:r w:rsidRPr="004551A8">
              <w:t>Update delta TIBc of CA_n39A-n41A for simultaneous  RxTx capability</w:t>
            </w:r>
          </w:p>
        </w:tc>
        <w:tc>
          <w:tcPr>
            <w:tcW w:w="2265" w:type="dxa"/>
            <w:noWrap/>
            <w:hideMark/>
          </w:tcPr>
          <w:p w14:paraId="36D35670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64A7E5D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8298389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BA7E01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24D54A2" w14:textId="77777777" w:rsidR="004551A8" w:rsidRPr="004551A8" w:rsidRDefault="004551A8">
            <w:r w:rsidRPr="004551A8">
              <w:t>LTE_NR_Simult_RxTx_R18-UEConTest</w:t>
            </w:r>
          </w:p>
        </w:tc>
        <w:tc>
          <w:tcPr>
            <w:tcW w:w="934" w:type="dxa"/>
            <w:noWrap/>
            <w:hideMark/>
          </w:tcPr>
          <w:p w14:paraId="2BB4A91D" w14:textId="77777777" w:rsidR="004551A8" w:rsidRPr="004551A8" w:rsidRDefault="004551A8">
            <w:r w:rsidRPr="004551A8">
              <w:t>2810</w:t>
            </w:r>
          </w:p>
        </w:tc>
        <w:tc>
          <w:tcPr>
            <w:tcW w:w="942" w:type="dxa"/>
            <w:noWrap/>
            <w:hideMark/>
          </w:tcPr>
          <w:p w14:paraId="4CC8845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389F06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DD83706" w14:textId="77777777" w:rsidR="004551A8" w:rsidRPr="004551A8" w:rsidRDefault="004551A8">
            <w:r w:rsidRPr="004551A8">
              <w:t>RP-240998</w:t>
            </w:r>
          </w:p>
        </w:tc>
      </w:tr>
      <w:tr w:rsidR="004551A8" w:rsidRPr="004551A8" w14:paraId="07A0EE1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D69D45A" w14:textId="77777777" w:rsidR="004551A8" w:rsidRPr="004551A8" w:rsidRDefault="004551A8">
            <w:r w:rsidRPr="004551A8">
              <w:t>R5-243047</w:t>
            </w:r>
          </w:p>
        </w:tc>
        <w:tc>
          <w:tcPr>
            <w:tcW w:w="4593" w:type="dxa"/>
            <w:noWrap/>
            <w:hideMark/>
          </w:tcPr>
          <w:p w14:paraId="300436A5" w14:textId="77777777" w:rsidR="004551A8" w:rsidRPr="004551A8" w:rsidRDefault="004551A8">
            <w:r w:rsidRPr="004551A8">
              <w:t>Update delta RIBc of CA_n39A-n41A for simultaneous  RxTx capability</w:t>
            </w:r>
          </w:p>
        </w:tc>
        <w:tc>
          <w:tcPr>
            <w:tcW w:w="2265" w:type="dxa"/>
            <w:noWrap/>
            <w:hideMark/>
          </w:tcPr>
          <w:p w14:paraId="2CB12964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238DA5D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C1EF728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1AFC5DC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EA731A6" w14:textId="77777777" w:rsidR="004551A8" w:rsidRPr="004551A8" w:rsidRDefault="004551A8">
            <w:r w:rsidRPr="004551A8">
              <w:t>LTE_NR_Simult_RxTx_R18-UEConTest</w:t>
            </w:r>
          </w:p>
        </w:tc>
        <w:tc>
          <w:tcPr>
            <w:tcW w:w="934" w:type="dxa"/>
            <w:noWrap/>
            <w:hideMark/>
          </w:tcPr>
          <w:p w14:paraId="4F28A5A4" w14:textId="77777777" w:rsidR="004551A8" w:rsidRPr="004551A8" w:rsidRDefault="004551A8">
            <w:r w:rsidRPr="004551A8">
              <w:t>2811</w:t>
            </w:r>
          </w:p>
        </w:tc>
        <w:tc>
          <w:tcPr>
            <w:tcW w:w="942" w:type="dxa"/>
            <w:noWrap/>
            <w:hideMark/>
          </w:tcPr>
          <w:p w14:paraId="6567537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7FA536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95F49D9" w14:textId="77777777" w:rsidR="004551A8" w:rsidRPr="004551A8" w:rsidRDefault="004551A8">
            <w:r w:rsidRPr="004551A8">
              <w:t>RP-240998</w:t>
            </w:r>
          </w:p>
        </w:tc>
      </w:tr>
      <w:tr w:rsidR="004551A8" w:rsidRPr="004551A8" w14:paraId="1D950FD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3DA9D2E" w14:textId="77777777" w:rsidR="004551A8" w:rsidRPr="004551A8" w:rsidRDefault="004551A8">
            <w:r w:rsidRPr="004551A8">
              <w:t>R5-243049</w:t>
            </w:r>
          </w:p>
        </w:tc>
        <w:tc>
          <w:tcPr>
            <w:tcW w:w="4593" w:type="dxa"/>
            <w:noWrap/>
            <w:hideMark/>
          </w:tcPr>
          <w:p w14:paraId="34CCC9B9" w14:textId="77777777" w:rsidR="004551A8" w:rsidRPr="004551A8" w:rsidRDefault="004551A8">
            <w:r w:rsidRPr="004551A8">
              <w:t>Update REFSENSE exceptions due to CBI for CA_n39A-n41A</w:t>
            </w:r>
          </w:p>
        </w:tc>
        <w:tc>
          <w:tcPr>
            <w:tcW w:w="2265" w:type="dxa"/>
            <w:noWrap/>
            <w:hideMark/>
          </w:tcPr>
          <w:p w14:paraId="2F639A25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1B1D526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EEF5F3C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5025598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3E7D2D4" w14:textId="77777777" w:rsidR="004551A8" w:rsidRPr="004551A8" w:rsidRDefault="004551A8">
            <w:r w:rsidRPr="004551A8">
              <w:t>LTE_NR_Simult_RxTx_R18-UEConTest</w:t>
            </w:r>
          </w:p>
        </w:tc>
        <w:tc>
          <w:tcPr>
            <w:tcW w:w="934" w:type="dxa"/>
            <w:noWrap/>
            <w:hideMark/>
          </w:tcPr>
          <w:p w14:paraId="2F8FD97F" w14:textId="77777777" w:rsidR="004551A8" w:rsidRPr="004551A8" w:rsidRDefault="004551A8">
            <w:r w:rsidRPr="004551A8">
              <w:t>2813</w:t>
            </w:r>
          </w:p>
        </w:tc>
        <w:tc>
          <w:tcPr>
            <w:tcW w:w="942" w:type="dxa"/>
            <w:noWrap/>
            <w:hideMark/>
          </w:tcPr>
          <w:p w14:paraId="3C97A5B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0BE443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E4CA650" w14:textId="77777777" w:rsidR="004551A8" w:rsidRPr="004551A8" w:rsidRDefault="004551A8">
            <w:r w:rsidRPr="004551A8">
              <w:t>RP-240998</w:t>
            </w:r>
          </w:p>
        </w:tc>
      </w:tr>
      <w:tr w:rsidR="004551A8" w:rsidRPr="004551A8" w14:paraId="76C9C3D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A8DC7ED" w14:textId="77777777" w:rsidR="004551A8" w:rsidRPr="004551A8" w:rsidRDefault="004551A8">
            <w:r w:rsidRPr="004551A8">
              <w:t>R5-243053</w:t>
            </w:r>
          </w:p>
        </w:tc>
        <w:tc>
          <w:tcPr>
            <w:tcW w:w="4593" w:type="dxa"/>
            <w:noWrap/>
            <w:hideMark/>
          </w:tcPr>
          <w:p w14:paraId="2C3BD5F8" w14:textId="77777777" w:rsidR="004551A8" w:rsidRPr="004551A8" w:rsidRDefault="004551A8">
            <w:r w:rsidRPr="004551A8">
              <w:t>Editorial corrections for IoT NTN RRM TCs</w:t>
            </w:r>
          </w:p>
        </w:tc>
        <w:tc>
          <w:tcPr>
            <w:tcW w:w="2265" w:type="dxa"/>
            <w:noWrap/>
            <w:hideMark/>
          </w:tcPr>
          <w:p w14:paraId="0E8C6323" w14:textId="77777777" w:rsidR="004551A8" w:rsidRPr="004551A8" w:rsidRDefault="004551A8">
            <w:r w:rsidRPr="004551A8">
              <w:t>CMCC, MediaTek</w:t>
            </w:r>
          </w:p>
        </w:tc>
        <w:tc>
          <w:tcPr>
            <w:tcW w:w="923" w:type="dxa"/>
            <w:noWrap/>
            <w:hideMark/>
          </w:tcPr>
          <w:p w14:paraId="3AC3F99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B4B5227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639B6766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5BDAADF6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6F50A482" w14:textId="77777777" w:rsidR="004551A8" w:rsidRPr="004551A8" w:rsidRDefault="004551A8">
            <w:r w:rsidRPr="004551A8">
              <w:t>3037</w:t>
            </w:r>
          </w:p>
        </w:tc>
        <w:tc>
          <w:tcPr>
            <w:tcW w:w="942" w:type="dxa"/>
            <w:noWrap/>
            <w:hideMark/>
          </w:tcPr>
          <w:p w14:paraId="03C40FE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3A1FFE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8E43B75" w14:textId="77777777" w:rsidR="004551A8" w:rsidRPr="004551A8" w:rsidRDefault="004551A8">
            <w:r w:rsidRPr="004551A8">
              <w:t>RP-241002</w:t>
            </w:r>
          </w:p>
        </w:tc>
      </w:tr>
      <w:tr w:rsidR="004551A8" w:rsidRPr="004551A8" w14:paraId="547A991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56B85EC" w14:textId="77777777" w:rsidR="004551A8" w:rsidRPr="004551A8" w:rsidRDefault="004551A8">
            <w:r w:rsidRPr="004551A8">
              <w:lastRenderedPageBreak/>
              <w:t>R5-243060</w:t>
            </w:r>
          </w:p>
        </w:tc>
        <w:tc>
          <w:tcPr>
            <w:tcW w:w="4593" w:type="dxa"/>
            <w:noWrap/>
            <w:hideMark/>
          </w:tcPr>
          <w:p w14:paraId="78FD6ECB" w14:textId="77777777" w:rsidR="004551A8" w:rsidRPr="004551A8" w:rsidRDefault="004551A8">
            <w:r w:rsidRPr="004551A8">
              <w:t>Addition of cell configuration mapping for IoT NTN RRM TCs</w:t>
            </w:r>
          </w:p>
        </w:tc>
        <w:tc>
          <w:tcPr>
            <w:tcW w:w="2265" w:type="dxa"/>
            <w:noWrap/>
            <w:hideMark/>
          </w:tcPr>
          <w:p w14:paraId="2D906D90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18C8050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C76B876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018F608F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747811AE" w14:textId="77777777" w:rsidR="004551A8" w:rsidRPr="004551A8" w:rsidRDefault="004551A8">
            <w:r w:rsidRPr="004551A8">
              <w:t>IoT_NTN_enh_plus_CT1-UEConTest</w:t>
            </w:r>
          </w:p>
        </w:tc>
        <w:tc>
          <w:tcPr>
            <w:tcW w:w="934" w:type="dxa"/>
            <w:noWrap/>
            <w:hideMark/>
          </w:tcPr>
          <w:p w14:paraId="3D4B4835" w14:textId="77777777" w:rsidR="004551A8" w:rsidRPr="004551A8" w:rsidRDefault="004551A8">
            <w:r w:rsidRPr="004551A8">
              <w:t>3041</w:t>
            </w:r>
          </w:p>
        </w:tc>
        <w:tc>
          <w:tcPr>
            <w:tcW w:w="942" w:type="dxa"/>
            <w:noWrap/>
            <w:hideMark/>
          </w:tcPr>
          <w:p w14:paraId="0C1DF25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3E6F2A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DF8FFCF" w14:textId="77777777" w:rsidR="004551A8" w:rsidRPr="004551A8" w:rsidRDefault="004551A8">
            <w:r w:rsidRPr="004551A8">
              <w:t>RP-241000</w:t>
            </w:r>
          </w:p>
        </w:tc>
      </w:tr>
      <w:tr w:rsidR="004551A8" w:rsidRPr="004551A8" w14:paraId="7B6AE79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50E38B" w14:textId="77777777" w:rsidR="004551A8" w:rsidRPr="004551A8" w:rsidRDefault="004551A8">
            <w:r w:rsidRPr="004551A8">
              <w:t>R5-243065</w:t>
            </w:r>
          </w:p>
        </w:tc>
        <w:tc>
          <w:tcPr>
            <w:tcW w:w="4593" w:type="dxa"/>
            <w:noWrap/>
            <w:hideMark/>
          </w:tcPr>
          <w:p w14:paraId="00364EED" w14:textId="77777777" w:rsidR="004551A8" w:rsidRPr="004551A8" w:rsidRDefault="004551A8">
            <w:r w:rsidRPr="004551A8">
              <w:t>Addition of PC1.5 n39 A-MPR</w:t>
            </w:r>
          </w:p>
        </w:tc>
        <w:tc>
          <w:tcPr>
            <w:tcW w:w="2265" w:type="dxa"/>
            <w:noWrap/>
            <w:hideMark/>
          </w:tcPr>
          <w:p w14:paraId="3E7E7E4A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15BFAC7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547E8FB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62C1D54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11FD471" w14:textId="77777777" w:rsidR="004551A8" w:rsidRPr="004551A8" w:rsidRDefault="004551A8">
            <w:r w:rsidRPr="004551A8">
              <w:t>HPUE_NR_FR1_TDD_R18-UEConTest</w:t>
            </w:r>
          </w:p>
        </w:tc>
        <w:tc>
          <w:tcPr>
            <w:tcW w:w="934" w:type="dxa"/>
            <w:noWrap/>
            <w:hideMark/>
          </w:tcPr>
          <w:p w14:paraId="7D25D01C" w14:textId="77777777" w:rsidR="004551A8" w:rsidRPr="004551A8" w:rsidRDefault="004551A8">
            <w:r w:rsidRPr="004551A8">
              <w:t>2815</w:t>
            </w:r>
          </w:p>
        </w:tc>
        <w:tc>
          <w:tcPr>
            <w:tcW w:w="942" w:type="dxa"/>
            <w:noWrap/>
            <w:hideMark/>
          </w:tcPr>
          <w:p w14:paraId="2EADB2F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8B6894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DBCB4A4" w14:textId="77777777" w:rsidR="004551A8" w:rsidRPr="004551A8" w:rsidRDefault="004551A8">
            <w:r w:rsidRPr="004551A8">
              <w:t>RP-240988</w:t>
            </w:r>
          </w:p>
        </w:tc>
      </w:tr>
      <w:tr w:rsidR="004551A8" w:rsidRPr="004551A8" w14:paraId="55976D0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F43A156" w14:textId="77777777" w:rsidR="004551A8" w:rsidRPr="004551A8" w:rsidRDefault="004551A8">
            <w:r w:rsidRPr="004551A8">
              <w:t>R5-243068</w:t>
            </w:r>
          </w:p>
        </w:tc>
        <w:tc>
          <w:tcPr>
            <w:tcW w:w="4593" w:type="dxa"/>
            <w:noWrap/>
            <w:hideMark/>
          </w:tcPr>
          <w:p w14:paraId="70914877" w14:textId="77777777" w:rsidR="004551A8" w:rsidRPr="004551A8" w:rsidRDefault="004551A8">
            <w:r w:rsidRPr="004551A8">
              <w:t>Update NR band and CADC configs status in ICS Annex B</w:t>
            </w:r>
          </w:p>
        </w:tc>
        <w:tc>
          <w:tcPr>
            <w:tcW w:w="2265" w:type="dxa"/>
            <w:noWrap/>
            <w:hideMark/>
          </w:tcPr>
          <w:p w14:paraId="1095F079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6337138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2F4ACAF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0F91877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D06F4E3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6EED90B0" w14:textId="77777777" w:rsidR="004551A8" w:rsidRPr="004551A8" w:rsidRDefault="004551A8">
            <w:r w:rsidRPr="004551A8">
              <w:t>0639</w:t>
            </w:r>
          </w:p>
        </w:tc>
        <w:tc>
          <w:tcPr>
            <w:tcW w:w="942" w:type="dxa"/>
            <w:noWrap/>
            <w:hideMark/>
          </w:tcPr>
          <w:p w14:paraId="2AD4A32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A84DD4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6299DCD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0BE9DBB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D3DADA9" w14:textId="77777777" w:rsidR="004551A8" w:rsidRPr="004551A8" w:rsidRDefault="004551A8">
            <w:r w:rsidRPr="004551A8">
              <w:t>R5-243088</w:t>
            </w:r>
          </w:p>
        </w:tc>
        <w:tc>
          <w:tcPr>
            <w:tcW w:w="4593" w:type="dxa"/>
            <w:noWrap/>
            <w:hideMark/>
          </w:tcPr>
          <w:p w14:paraId="323BEE42" w14:textId="77777777" w:rsidR="004551A8" w:rsidRPr="004551A8" w:rsidRDefault="004551A8">
            <w:r w:rsidRPr="004551A8">
              <w:t>Correction of MAC TC 7.1.1.3.2b-ULCGTYPE1</w:t>
            </w:r>
          </w:p>
        </w:tc>
        <w:tc>
          <w:tcPr>
            <w:tcW w:w="2265" w:type="dxa"/>
            <w:noWrap/>
            <w:hideMark/>
          </w:tcPr>
          <w:p w14:paraId="403026DA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24F60F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A47F9E4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064A539C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6C76287D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BFC32AF" w14:textId="77777777" w:rsidR="004551A8" w:rsidRPr="004551A8" w:rsidRDefault="004551A8">
            <w:r w:rsidRPr="004551A8">
              <w:t>4435</w:t>
            </w:r>
          </w:p>
        </w:tc>
        <w:tc>
          <w:tcPr>
            <w:tcW w:w="942" w:type="dxa"/>
            <w:noWrap/>
            <w:hideMark/>
          </w:tcPr>
          <w:p w14:paraId="65310D0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5CCF0B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23BD1BB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2309DE4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59D9FDE" w14:textId="77777777" w:rsidR="004551A8" w:rsidRPr="004551A8" w:rsidRDefault="004551A8">
            <w:r w:rsidRPr="004551A8">
              <w:t>R5-243089</w:t>
            </w:r>
          </w:p>
        </w:tc>
        <w:tc>
          <w:tcPr>
            <w:tcW w:w="4593" w:type="dxa"/>
            <w:noWrap/>
            <w:hideMark/>
          </w:tcPr>
          <w:p w14:paraId="2B0AD294" w14:textId="77777777" w:rsidR="004551A8" w:rsidRPr="004551A8" w:rsidRDefault="004551A8">
            <w:r w:rsidRPr="004551A8">
              <w:t>Correction to PDSCH TDD Test Cases</w:t>
            </w:r>
          </w:p>
        </w:tc>
        <w:tc>
          <w:tcPr>
            <w:tcW w:w="2265" w:type="dxa"/>
            <w:noWrap/>
            <w:hideMark/>
          </w:tcPr>
          <w:p w14:paraId="593D43D1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1E5F90C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341F2B1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2408465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C7E7F58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BE83EB7" w14:textId="77777777" w:rsidR="004551A8" w:rsidRPr="004551A8" w:rsidRDefault="004551A8">
            <w:r w:rsidRPr="004551A8">
              <w:t>0836</w:t>
            </w:r>
          </w:p>
        </w:tc>
        <w:tc>
          <w:tcPr>
            <w:tcW w:w="942" w:type="dxa"/>
            <w:noWrap/>
            <w:hideMark/>
          </w:tcPr>
          <w:p w14:paraId="27BAD41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5682A0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82087E3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08ADA6D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CA19A05" w14:textId="77777777" w:rsidR="004551A8" w:rsidRPr="004551A8" w:rsidRDefault="004551A8">
            <w:r w:rsidRPr="004551A8">
              <w:t>R5-243093</w:t>
            </w:r>
          </w:p>
        </w:tc>
        <w:tc>
          <w:tcPr>
            <w:tcW w:w="4593" w:type="dxa"/>
            <w:noWrap/>
            <w:hideMark/>
          </w:tcPr>
          <w:p w14:paraId="6E9E8330" w14:textId="77777777" w:rsidR="004551A8" w:rsidRPr="004551A8" w:rsidRDefault="004551A8">
            <w:r w:rsidRPr="004551A8">
              <w:t>Correction to URLLC message exceptions</w:t>
            </w:r>
          </w:p>
        </w:tc>
        <w:tc>
          <w:tcPr>
            <w:tcW w:w="2265" w:type="dxa"/>
            <w:noWrap/>
            <w:hideMark/>
          </w:tcPr>
          <w:p w14:paraId="521BAC51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0AAE7E3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32CAED6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443C440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70B674F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6B873191" w14:textId="77777777" w:rsidR="004551A8" w:rsidRPr="004551A8" w:rsidRDefault="004551A8">
            <w:r w:rsidRPr="004551A8">
              <w:t>0837</w:t>
            </w:r>
          </w:p>
        </w:tc>
        <w:tc>
          <w:tcPr>
            <w:tcW w:w="942" w:type="dxa"/>
            <w:noWrap/>
            <w:hideMark/>
          </w:tcPr>
          <w:p w14:paraId="3C8568C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511AA1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1B6B0E8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04FF766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8E6A256" w14:textId="77777777" w:rsidR="004551A8" w:rsidRPr="004551A8" w:rsidRDefault="004551A8">
            <w:r w:rsidRPr="004551A8">
              <w:t>R5-243095</w:t>
            </w:r>
          </w:p>
        </w:tc>
        <w:tc>
          <w:tcPr>
            <w:tcW w:w="4593" w:type="dxa"/>
            <w:noWrap/>
            <w:hideMark/>
          </w:tcPr>
          <w:p w14:paraId="12EE6602" w14:textId="77777777" w:rsidR="004551A8" w:rsidRPr="004551A8" w:rsidRDefault="004551A8">
            <w:r w:rsidRPr="004551A8">
              <w:t>Removal of Editors note for applicability of RedCap SS-RSRP test cases</w:t>
            </w:r>
          </w:p>
        </w:tc>
        <w:tc>
          <w:tcPr>
            <w:tcW w:w="2265" w:type="dxa"/>
            <w:noWrap/>
            <w:hideMark/>
          </w:tcPr>
          <w:p w14:paraId="5ECC0702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5435BEF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CEC6233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3800F2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62D20FBA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FB23421" w14:textId="77777777" w:rsidR="004551A8" w:rsidRPr="004551A8" w:rsidRDefault="004551A8">
            <w:r w:rsidRPr="004551A8">
              <w:t>3187</w:t>
            </w:r>
          </w:p>
        </w:tc>
        <w:tc>
          <w:tcPr>
            <w:tcW w:w="942" w:type="dxa"/>
            <w:noWrap/>
            <w:hideMark/>
          </w:tcPr>
          <w:p w14:paraId="62869C7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12E8B0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1996689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302BCDA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76F1993" w14:textId="77777777" w:rsidR="004551A8" w:rsidRPr="004551A8" w:rsidRDefault="004551A8">
            <w:r w:rsidRPr="004551A8">
              <w:t>R5-243097</w:t>
            </w:r>
          </w:p>
        </w:tc>
        <w:tc>
          <w:tcPr>
            <w:tcW w:w="4593" w:type="dxa"/>
            <w:noWrap/>
            <w:hideMark/>
          </w:tcPr>
          <w:p w14:paraId="5C34FE68" w14:textId="77777777" w:rsidR="004551A8" w:rsidRPr="004551A8" w:rsidRDefault="004551A8">
            <w:r w:rsidRPr="004551A8">
              <w:t>Addition of SA FR1 NR-U channel occupancy intra-frequency test cases</w:t>
            </w:r>
          </w:p>
        </w:tc>
        <w:tc>
          <w:tcPr>
            <w:tcW w:w="2265" w:type="dxa"/>
            <w:noWrap/>
            <w:hideMark/>
          </w:tcPr>
          <w:p w14:paraId="7810CC18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3772BFA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82EA110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FE5BC4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6B74C4FC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79B5E58A" w14:textId="77777777" w:rsidR="004551A8" w:rsidRPr="004551A8" w:rsidRDefault="004551A8">
            <w:r w:rsidRPr="004551A8">
              <w:t>3189</w:t>
            </w:r>
          </w:p>
        </w:tc>
        <w:tc>
          <w:tcPr>
            <w:tcW w:w="942" w:type="dxa"/>
            <w:noWrap/>
            <w:hideMark/>
          </w:tcPr>
          <w:p w14:paraId="5233D1D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9064F4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21BD0F2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59BDE70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B7E1FC5" w14:textId="77777777" w:rsidR="004551A8" w:rsidRPr="004551A8" w:rsidRDefault="004551A8">
            <w:r w:rsidRPr="004551A8">
              <w:t>R5-243104</w:t>
            </w:r>
          </w:p>
        </w:tc>
        <w:tc>
          <w:tcPr>
            <w:tcW w:w="4593" w:type="dxa"/>
            <w:noWrap/>
            <w:hideMark/>
          </w:tcPr>
          <w:p w14:paraId="50958BB4" w14:textId="77777777" w:rsidR="004551A8" w:rsidRPr="004551A8" w:rsidRDefault="004551A8">
            <w:r w:rsidRPr="004551A8">
              <w:t>Documentation of MU for UL MIMO</w:t>
            </w:r>
          </w:p>
        </w:tc>
        <w:tc>
          <w:tcPr>
            <w:tcW w:w="2265" w:type="dxa"/>
            <w:noWrap/>
            <w:hideMark/>
          </w:tcPr>
          <w:p w14:paraId="141D48A4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427883A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45FBA32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0776D4C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4CE7EA2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0DCF59A" w14:textId="77777777" w:rsidR="004551A8" w:rsidRPr="004551A8" w:rsidRDefault="004551A8">
            <w:r w:rsidRPr="004551A8">
              <w:t>0745</w:t>
            </w:r>
          </w:p>
        </w:tc>
        <w:tc>
          <w:tcPr>
            <w:tcW w:w="942" w:type="dxa"/>
            <w:noWrap/>
            <w:hideMark/>
          </w:tcPr>
          <w:p w14:paraId="27C6EC6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5676AD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B7A3131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2854420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55533FC" w14:textId="77777777" w:rsidR="004551A8" w:rsidRPr="004551A8" w:rsidRDefault="004551A8">
            <w:r w:rsidRPr="004551A8">
              <w:t>R5-243106</w:t>
            </w:r>
          </w:p>
        </w:tc>
        <w:tc>
          <w:tcPr>
            <w:tcW w:w="4593" w:type="dxa"/>
            <w:noWrap/>
            <w:hideMark/>
          </w:tcPr>
          <w:p w14:paraId="10B84415" w14:textId="77777777" w:rsidR="004551A8" w:rsidRPr="004551A8" w:rsidRDefault="004551A8">
            <w:r w:rsidRPr="004551A8">
              <w:t>Update of status of FR2 CA and UL MIMO test cases</w:t>
            </w:r>
          </w:p>
        </w:tc>
        <w:tc>
          <w:tcPr>
            <w:tcW w:w="2265" w:type="dxa"/>
            <w:noWrap/>
            <w:hideMark/>
          </w:tcPr>
          <w:p w14:paraId="0818A4F0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347C2D5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AE4CF4E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56F1B59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1D0E616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6178740" w14:textId="77777777" w:rsidR="004551A8" w:rsidRPr="004551A8" w:rsidRDefault="004551A8">
            <w:r w:rsidRPr="004551A8">
              <w:t>1784</w:t>
            </w:r>
          </w:p>
        </w:tc>
        <w:tc>
          <w:tcPr>
            <w:tcW w:w="942" w:type="dxa"/>
            <w:noWrap/>
            <w:hideMark/>
          </w:tcPr>
          <w:p w14:paraId="1FAC710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577E32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352BE1D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56431EA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3765BDD" w14:textId="77777777" w:rsidR="004551A8" w:rsidRPr="004551A8" w:rsidRDefault="004551A8">
            <w:r w:rsidRPr="004551A8">
              <w:t>R5-243108</w:t>
            </w:r>
          </w:p>
        </w:tc>
        <w:tc>
          <w:tcPr>
            <w:tcW w:w="4593" w:type="dxa"/>
            <w:noWrap/>
            <w:hideMark/>
          </w:tcPr>
          <w:p w14:paraId="2EAF0C25" w14:textId="77777777" w:rsidR="004551A8" w:rsidRPr="004551A8" w:rsidRDefault="004551A8">
            <w:r w:rsidRPr="004551A8">
              <w:t>Addition of power tolerance CA test cases for FR2</w:t>
            </w:r>
          </w:p>
        </w:tc>
        <w:tc>
          <w:tcPr>
            <w:tcW w:w="2265" w:type="dxa"/>
            <w:noWrap/>
            <w:hideMark/>
          </w:tcPr>
          <w:p w14:paraId="0C71BFA3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02D17BA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9825CD0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592F5D8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924A75E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E357D04" w14:textId="77777777" w:rsidR="004551A8" w:rsidRPr="004551A8" w:rsidRDefault="004551A8">
            <w:r w:rsidRPr="004551A8">
              <w:t>1785</w:t>
            </w:r>
          </w:p>
        </w:tc>
        <w:tc>
          <w:tcPr>
            <w:tcW w:w="942" w:type="dxa"/>
            <w:noWrap/>
            <w:hideMark/>
          </w:tcPr>
          <w:p w14:paraId="4509E15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715924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1989970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264A6EE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7FBB2A6" w14:textId="77777777" w:rsidR="004551A8" w:rsidRPr="004551A8" w:rsidRDefault="004551A8">
            <w:r w:rsidRPr="004551A8">
              <w:t>R5-243109</w:t>
            </w:r>
          </w:p>
        </w:tc>
        <w:tc>
          <w:tcPr>
            <w:tcW w:w="4593" w:type="dxa"/>
            <w:noWrap/>
            <w:hideMark/>
          </w:tcPr>
          <w:p w14:paraId="3E0188A2" w14:textId="77777777" w:rsidR="004551A8" w:rsidRPr="004551A8" w:rsidRDefault="004551A8">
            <w:r w:rsidRPr="004551A8">
              <w:t>Applicability for FR2 NSA power tolerance CA test cases</w:t>
            </w:r>
          </w:p>
        </w:tc>
        <w:tc>
          <w:tcPr>
            <w:tcW w:w="2265" w:type="dxa"/>
            <w:noWrap/>
            <w:hideMark/>
          </w:tcPr>
          <w:p w14:paraId="5BE39221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4469EFA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F1CAB12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79DBA89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AE01EB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3066B29" w14:textId="77777777" w:rsidR="004551A8" w:rsidRPr="004551A8" w:rsidRDefault="004551A8">
            <w:r w:rsidRPr="004551A8">
              <w:t>0430</w:t>
            </w:r>
          </w:p>
        </w:tc>
        <w:tc>
          <w:tcPr>
            <w:tcW w:w="942" w:type="dxa"/>
            <w:noWrap/>
            <w:hideMark/>
          </w:tcPr>
          <w:p w14:paraId="2849A4F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C49690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74DFF5E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5BA0DE2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08C43EC" w14:textId="77777777" w:rsidR="004551A8" w:rsidRPr="004551A8" w:rsidRDefault="004551A8">
            <w:r w:rsidRPr="004551A8">
              <w:t>R5-243110</w:t>
            </w:r>
          </w:p>
        </w:tc>
        <w:tc>
          <w:tcPr>
            <w:tcW w:w="4593" w:type="dxa"/>
            <w:noWrap/>
            <w:hideMark/>
          </w:tcPr>
          <w:p w14:paraId="70165F37" w14:textId="77777777" w:rsidR="004551A8" w:rsidRPr="004551A8" w:rsidRDefault="004551A8">
            <w:r w:rsidRPr="004551A8">
              <w:t>Update of MU and TT for FR1 CSI reporting</w:t>
            </w:r>
          </w:p>
        </w:tc>
        <w:tc>
          <w:tcPr>
            <w:tcW w:w="2265" w:type="dxa"/>
            <w:noWrap/>
            <w:hideMark/>
          </w:tcPr>
          <w:p w14:paraId="254FC0CF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7FA49A8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8C99C10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1974FC7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8051A5F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6D18581" w14:textId="77777777" w:rsidR="004551A8" w:rsidRPr="004551A8" w:rsidRDefault="004551A8">
            <w:r w:rsidRPr="004551A8">
              <w:t>0838</w:t>
            </w:r>
          </w:p>
        </w:tc>
        <w:tc>
          <w:tcPr>
            <w:tcW w:w="942" w:type="dxa"/>
            <w:noWrap/>
            <w:hideMark/>
          </w:tcPr>
          <w:p w14:paraId="1EFB7B4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0B555B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7A54DA7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49D96F9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57759E1" w14:textId="77777777" w:rsidR="004551A8" w:rsidRPr="004551A8" w:rsidRDefault="004551A8">
            <w:r w:rsidRPr="004551A8">
              <w:t>R5-243111</w:t>
            </w:r>
          </w:p>
        </w:tc>
        <w:tc>
          <w:tcPr>
            <w:tcW w:w="4593" w:type="dxa"/>
            <w:noWrap/>
            <w:hideMark/>
          </w:tcPr>
          <w:p w14:paraId="0EBFF32B" w14:textId="77777777" w:rsidR="004551A8" w:rsidRPr="004551A8" w:rsidRDefault="004551A8">
            <w:r w:rsidRPr="004551A8">
              <w:t>Editorial correction of UE capability in PDSCH repetition test cases</w:t>
            </w:r>
          </w:p>
        </w:tc>
        <w:tc>
          <w:tcPr>
            <w:tcW w:w="2265" w:type="dxa"/>
            <w:noWrap/>
            <w:hideMark/>
          </w:tcPr>
          <w:p w14:paraId="74E077B5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625D58B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220FEA2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36D54F6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0536E32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0BB736DB" w14:textId="77777777" w:rsidR="004551A8" w:rsidRPr="004551A8" w:rsidRDefault="004551A8">
            <w:r w:rsidRPr="004551A8">
              <w:t>0839</w:t>
            </w:r>
          </w:p>
        </w:tc>
        <w:tc>
          <w:tcPr>
            <w:tcW w:w="942" w:type="dxa"/>
            <w:noWrap/>
            <w:hideMark/>
          </w:tcPr>
          <w:p w14:paraId="0EC0160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A18B87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168BAF8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1A13454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59A05B6" w14:textId="77777777" w:rsidR="004551A8" w:rsidRPr="004551A8" w:rsidRDefault="004551A8">
            <w:r w:rsidRPr="004551A8">
              <w:lastRenderedPageBreak/>
              <w:t>R5-243114</w:t>
            </w:r>
          </w:p>
        </w:tc>
        <w:tc>
          <w:tcPr>
            <w:tcW w:w="4593" w:type="dxa"/>
            <w:noWrap/>
            <w:hideMark/>
          </w:tcPr>
          <w:p w14:paraId="70D9F081" w14:textId="77777777" w:rsidR="004551A8" w:rsidRPr="004551A8" w:rsidRDefault="004551A8">
            <w:r w:rsidRPr="004551A8">
              <w:t>Correction of MOP for NB1 and NB2 test case</w:t>
            </w:r>
          </w:p>
        </w:tc>
        <w:tc>
          <w:tcPr>
            <w:tcW w:w="2265" w:type="dxa"/>
            <w:noWrap/>
            <w:hideMark/>
          </w:tcPr>
          <w:p w14:paraId="73EC7973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51FC22E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0D3773E" w14:textId="77777777" w:rsidR="004551A8" w:rsidRPr="004551A8" w:rsidRDefault="004551A8">
            <w:r w:rsidRPr="004551A8">
              <w:t>36.521-4</w:t>
            </w:r>
          </w:p>
        </w:tc>
        <w:tc>
          <w:tcPr>
            <w:tcW w:w="914" w:type="dxa"/>
            <w:noWrap/>
            <w:hideMark/>
          </w:tcPr>
          <w:p w14:paraId="5B926D5F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1B7ACC47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50FB6F72" w14:textId="77777777" w:rsidR="004551A8" w:rsidRPr="004551A8" w:rsidRDefault="004551A8">
            <w:r w:rsidRPr="004551A8">
              <w:t>0024</w:t>
            </w:r>
          </w:p>
        </w:tc>
        <w:tc>
          <w:tcPr>
            <w:tcW w:w="942" w:type="dxa"/>
            <w:noWrap/>
            <w:hideMark/>
          </w:tcPr>
          <w:p w14:paraId="58EF565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0CFE6A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2CF699B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5942E3E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055E399" w14:textId="77777777" w:rsidR="004551A8" w:rsidRPr="004551A8" w:rsidRDefault="004551A8">
            <w:r w:rsidRPr="004551A8">
              <w:t>R5-243115</w:t>
            </w:r>
          </w:p>
        </w:tc>
        <w:tc>
          <w:tcPr>
            <w:tcW w:w="4593" w:type="dxa"/>
            <w:noWrap/>
            <w:hideMark/>
          </w:tcPr>
          <w:p w14:paraId="2A095BDF" w14:textId="77777777" w:rsidR="004551A8" w:rsidRPr="004551A8" w:rsidRDefault="004551A8">
            <w:r w:rsidRPr="004551A8">
              <w:t>Update of frequency error test cases</w:t>
            </w:r>
          </w:p>
        </w:tc>
        <w:tc>
          <w:tcPr>
            <w:tcW w:w="2265" w:type="dxa"/>
            <w:noWrap/>
            <w:hideMark/>
          </w:tcPr>
          <w:p w14:paraId="44163415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22D8DAB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44AF365" w14:textId="77777777" w:rsidR="004551A8" w:rsidRPr="004551A8" w:rsidRDefault="004551A8">
            <w:r w:rsidRPr="004551A8">
              <w:t>36.521-4</w:t>
            </w:r>
          </w:p>
        </w:tc>
        <w:tc>
          <w:tcPr>
            <w:tcW w:w="914" w:type="dxa"/>
            <w:noWrap/>
            <w:hideMark/>
          </w:tcPr>
          <w:p w14:paraId="7A6858E2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1026C539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3A68DD92" w14:textId="77777777" w:rsidR="004551A8" w:rsidRPr="004551A8" w:rsidRDefault="004551A8">
            <w:r w:rsidRPr="004551A8">
              <w:t>0025</w:t>
            </w:r>
          </w:p>
        </w:tc>
        <w:tc>
          <w:tcPr>
            <w:tcW w:w="942" w:type="dxa"/>
            <w:noWrap/>
            <w:hideMark/>
          </w:tcPr>
          <w:p w14:paraId="6408F6E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6F556C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D0F2673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233B0F7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62E758D" w14:textId="77777777" w:rsidR="004551A8" w:rsidRPr="004551A8" w:rsidRDefault="004551A8">
            <w:r w:rsidRPr="004551A8">
              <w:t>R5-243116</w:t>
            </w:r>
          </w:p>
        </w:tc>
        <w:tc>
          <w:tcPr>
            <w:tcW w:w="4593" w:type="dxa"/>
            <w:noWrap/>
            <w:hideMark/>
          </w:tcPr>
          <w:p w14:paraId="6F60917D" w14:textId="77777777" w:rsidR="004551A8" w:rsidRPr="004551A8" w:rsidRDefault="004551A8">
            <w:r w:rsidRPr="004551A8">
              <w:t>Update of test case 8.3.1.1.1</w:t>
            </w:r>
          </w:p>
        </w:tc>
        <w:tc>
          <w:tcPr>
            <w:tcW w:w="2265" w:type="dxa"/>
            <w:noWrap/>
            <w:hideMark/>
          </w:tcPr>
          <w:p w14:paraId="66BA5E92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16CAF21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2B70BAB" w14:textId="77777777" w:rsidR="004551A8" w:rsidRPr="004551A8" w:rsidRDefault="004551A8">
            <w:r w:rsidRPr="004551A8">
              <w:t>36.521-4</w:t>
            </w:r>
          </w:p>
        </w:tc>
        <w:tc>
          <w:tcPr>
            <w:tcW w:w="914" w:type="dxa"/>
            <w:noWrap/>
            <w:hideMark/>
          </w:tcPr>
          <w:p w14:paraId="43475D63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23D676A3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75920342" w14:textId="77777777" w:rsidR="004551A8" w:rsidRPr="004551A8" w:rsidRDefault="004551A8">
            <w:r w:rsidRPr="004551A8">
              <w:t>0026</w:t>
            </w:r>
          </w:p>
        </w:tc>
        <w:tc>
          <w:tcPr>
            <w:tcW w:w="942" w:type="dxa"/>
            <w:noWrap/>
            <w:hideMark/>
          </w:tcPr>
          <w:p w14:paraId="7D93F61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0546E4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216795F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70C7FAD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BCD6641" w14:textId="77777777" w:rsidR="004551A8" w:rsidRPr="004551A8" w:rsidRDefault="004551A8">
            <w:r w:rsidRPr="004551A8">
              <w:t>R5-243118</w:t>
            </w:r>
          </w:p>
        </w:tc>
        <w:tc>
          <w:tcPr>
            <w:tcW w:w="4593" w:type="dxa"/>
            <w:noWrap/>
            <w:hideMark/>
          </w:tcPr>
          <w:p w14:paraId="01D8A887" w14:textId="77777777" w:rsidR="004551A8" w:rsidRPr="004551A8" w:rsidRDefault="004551A8">
            <w:r w:rsidRPr="004551A8">
              <w:t>Correction to NR CA shared spectrum test case 7.1.1.10.3</w:t>
            </w:r>
          </w:p>
        </w:tc>
        <w:tc>
          <w:tcPr>
            <w:tcW w:w="2265" w:type="dxa"/>
            <w:noWrap/>
            <w:hideMark/>
          </w:tcPr>
          <w:p w14:paraId="6FC5FF82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19E80E7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6800641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87CE4B3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5A5E6EE2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73D0B55B" w14:textId="77777777" w:rsidR="004551A8" w:rsidRPr="004551A8" w:rsidRDefault="004551A8">
            <w:r w:rsidRPr="004551A8">
              <w:t>4436</w:t>
            </w:r>
          </w:p>
        </w:tc>
        <w:tc>
          <w:tcPr>
            <w:tcW w:w="942" w:type="dxa"/>
            <w:noWrap/>
            <w:hideMark/>
          </w:tcPr>
          <w:p w14:paraId="28CA5B6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621FF5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14DCD41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30BE50F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2F0290F" w14:textId="77777777" w:rsidR="004551A8" w:rsidRPr="004551A8" w:rsidRDefault="004551A8">
            <w:r w:rsidRPr="004551A8">
              <w:t>R5-243119</w:t>
            </w:r>
          </w:p>
        </w:tc>
        <w:tc>
          <w:tcPr>
            <w:tcW w:w="4593" w:type="dxa"/>
            <w:noWrap/>
            <w:hideMark/>
          </w:tcPr>
          <w:p w14:paraId="1263FB98" w14:textId="77777777" w:rsidR="004551A8" w:rsidRPr="004551A8" w:rsidRDefault="004551A8">
            <w:r w:rsidRPr="004551A8">
              <w:t>Correction to NR shared spectrum test case 8.1.5.6.6.1</w:t>
            </w:r>
          </w:p>
        </w:tc>
        <w:tc>
          <w:tcPr>
            <w:tcW w:w="2265" w:type="dxa"/>
            <w:noWrap/>
            <w:hideMark/>
          </w:tcPr>
          <w:p w14:paraId="20B7B336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4262F2E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90DBBBE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EE865D4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4974EE1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7BB9F7E9" w14:textId="77777777" w:rsidR="004551A8" w:rsidRPr="004551A8" w:rsidRDefault="004551A8">
            <w:r w:rsidRPr="004551A8">
              <w:t>4437</w:t>
            </w:r>
          </w:p>
        </w:tc>
        <w:tc>
          <w:tcPr>
            <w:tcW w:w="942" w:type="dxa"/>
            <w:noWrap/>
            <w:hideMark/>
          </w:tcPr>
          <w:p w14:paraId="28688E3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E25D03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BB2ADB2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40A2619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03502A1" w14:textId="77777777" w:rsidR="004551A8" w:rsidRPr="004551A8" w:rsidRDefault="004551A8">
            <w:r w:rsidRPr="004551A8">
              <w:t>R5-243120</w:t>
            </w:r>
          </w:p>
        </w:tc>
        <w:tc>
          <w:tcPr>
            <w:tcW w:w="4593" w:type="dxa"/>
            <w:noWrap/>
            <w:hideMark/>
          </w:tcPr>
          <w:p w14:paraId="5CB2875E" w14:textId="77777777" w:rsidR="004551A8" w:rsidRPr="004551A8" w:rsidRDefault="004551A8">
            <w:r w:rsidRPr="004551A8">
              <w:t>Correction to NR shared spectrum test case 8.2.5.7.1</w:t>
            </w:r>
          </w:p>
        </w:tc>
        <w:tc>
          <w:tcPr>
            <w:tcW w:w="2265" w:type="dxa"/>
            <w:noWrap/>
            <w:hideMark/>
          </w:tcPr>
          <w:p w14:paraId="480019C8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46E9F86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8EC6795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04E8DE1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0A5C6E8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12CC87C7" w14:textId="77777777" w:rsidR="004551A8" w:rsidRPr="004551A8" w:rsidRDefault="004551A8">
            <w:r w:rsidRPr="004551A8">
              <w:t>4438</w:t>
            </w:r>
          </w:p>
        </w:tc>
        <w:tc>
          <w:tcPr>
            <w:tcW w:w="942" w:type="dxa"/>
            <w:noWrap/>
            <w:hideMark/>
          </w:tcPr>
          <w:p w14:paraId="4B819A6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60E768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3E70472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58CD42E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0874922" w14:textId="77777777" w:rsidR="004551A8" w:rsidRPr="004551A8" w:rsidRDefault="004551A8">
            <w:r w:rsidRPr="004551A8">
              <w:t>R5-243121</w:t>
            </w:r>
          </w:p>
        </w:tc>
        <w:tc>
          <w:tcPr>
            <w:tcW w:w="4593" w:type="dxa"/>
            <w:noWrap/>
            <w:hideMark/>
          </w:tcPr>
          <w:p w14:paraId="510D5E50" w14:textId="77777777" w:rsidR="004551A8" w:rsidRPr="004551A8" w:rsidRDefault="004551A8">
            <w:r w:rsidRPr="004551A8">
              <w:t>Corrrection to NR5GC test case 8.1.4.4.1</w:t>
            </w:r>
          </w:p>
        </w:tc>
        <w:tc>
          <w:tcPr>
            <w:tcW w:w="2265" w:type="dxa"/>
            <w:noWrap/>
            <w:hideMark/>
          </w:tcPr>
          <w:p w14:paraId="08E80F6A" w14:textId="77777777" w:rsidR="004551A8" w:rsidRPr="004551A8" w:rsidRDefault="004551A8">
            <w:r w:rsidRPr="004551A8">
              <w:t>Keysight Technologies UK</w:t>
            </w:r>
          </w:p>
        </w:tc>
        <w:tc>
          <w:tcPr>
            <w:tcW w:w="923" w:type="dxa"/>
            <w:noWrap/>
            <w:hideMark/>
          </w:tcPr>
          <w:p w14:paraId="49A3FBA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2F9D43D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5500632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5A0A846E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608748C0" w14:textId="77777777" w:rsidR="004551A8" w:rsidRPr="004551A8" w:rsidRDefault="004551A8">
            <w:r w:rsidRPr="004551A8">
              <w:t>4439</w:t>
            </w:r>
          </w:p>
        </w:tc>
        <w:tc>
          <w:tcPr>
            <w:tcW w:w="942" w:type="dxa"/>
            <w:noWrap/>
            <w:hideMark/>
          </w:tcPr>
          <w:p w14:paraId="40FED0F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AA30D5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C4471C4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0A478B0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58C2B19" w14:textId="77777777" w:rsidR="004551A8" w:rsidRPr="004551A8" w:rsidRDefault="004551A8">
            <w:r w:rsidRPr="004551A8">
              <w:t>R5-243122</w:t>
            </w:r>
          </w:p>
        </w:tc>
        <w:tc>
          <w:tcPr>
            <w:tcW w:w="4593" w:type="dxa"/>
            <w:noWrap/>
            <w:hideMark/>
          </w:tcPr>
          <w:p w14:paraId="7D5E4B19" w14:textId="77777777" w:rsidR="004551A8" w:rsidRPr="004551A8" w:rsidRDefault="004551A8">
            <w:r w:rsidRPr="004551A8">
              <w:t>Correction to NR shared spectrum test case 8.2.5.7.2</w:t>
            </w:r>
          </w:p>
        </w:tc>
        <w:tc>
          <w:tcPr>
            <w:tcW w:w="2265" w:type="dxa"/>
            <w:noWrap/>
            <w:hideMark/>
          </w:tcPr>
          <w:p w14:paraId="2574094D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6F95955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88EA6DC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3A41CC3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9F052AE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13A0E881" w14:textId="77777777" w:rsidR="004551A8" w:rsidRPr="004551A8" w:rsidRDefault="004551A8">
            <w:r w:rsidRPr="004551A8">
              <w:t>4440</w:t>
            </w:r>
          </w:p>
        </w:tc>
        <w:tc>
          <w:tcPr>
            <w:tcW w:w="942" w:type="dxa"/>
            <w:noWrap/>
            <w:hideMark/>
          </w:tcPr>
          <w:p w14:paraId="1F046A1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767BEC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20F2692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66A1ECF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5AE4DA8" w14:textId="77777777" w:rsidR="004551A8" w:rsidRPr="004551A8" w:rsidRDefault="004551A8">
            <w:r w:rsidRPr="004551A8">
              <w:t>R5-243123</w:t>
            </w:r>
          </w:p>
        </w:tc>
        <w:tc>
          <w:tcPr>
            <w:tcW w:w="4593" w:type="dxa"/>
            <w:noWrap/>
            <w:hideMark/>
          </w:tcPr>
          <w:p w14:paraId="3AE6215D" w14:textId="77777777" w:rsidR="004551A8" w:rsidRPr="004551A8" w:rsidRDefault="004551A8">
            <w:r w:rsidRPr="004551A8">
              <w:t>Addition of PC2 for n8 UL MIMO into 6.2D.1 MOP TC</w:t>
            </w:r>
          </w:p>
        </w:tc>
        <w:tc>
          <w:tcPr>
            <w:tcW w:w="2265" w:type="dxa"/>
            <w:noWrap/>
            <w:hideMark/>
          </w:tcPr>
          <w:p w14:paraId="299AC607" w14:textId="77777777" w:rsidR="004551A8" w:rsidRPr="004551A8" w:rsidRDefault="004551A8">
            <w:r w:rsidRPr="004551A8">
              <w:t>China Unicom</w:t>
            </w:r>
          </w:p>
        </w:tc>
        <w:tc>
          <w:tcPr>
            <w:tcW w:w="923" w:type="dxa"/>
            <w:noWrap/>
            <w:hideMark/>
          </w:tcPr>
          <w:p w14:paraId="31ABBAD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42B5160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CDD9B1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C941C5F" w14:textId="77777777" w:rsidR="004551A8" w:rsidRPr="004551A8" w:rsidRDefault="004551A8">
            <w:r w:rsidRPr="004551A8">
              <w:t>NR_bands_UL_MIMO_R18-UEConTest</w:t>
            </w:r>
          </w:p>
        </w:tc>
        <w:tc>
          <w:tcPr>
            <w:tcW w:w="934" w:type="dxa"/>
            <w:noWrap/>
            <w:hideMark/>
          </w:tcPr>
          <w:p w14:paraId="69113FE0" w14:textId="77777777" w:rsidR="004551A8" w:rsidRPr="004551A8" w:rsidRDefault="004551A8">
            <w:r w:rsidRPr="004551A8">
              <w:t>2816</w:t>
            </w:r>
          </w:p>
        </w:tc>
        <w:tc>
          <w:tcPr>
            <w:tcW w:w="942" w:type="dxa"/>
            <w:noWrap/>
            <w:hideMark/>
          </w:tcPr>
          <w:p w14:paraId="55CC6CA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E70712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AB180AA" w14:textId="77777777" w:rsidR="004551A8" w:rsidRPr="004551A8" w:rsidRDefault="004551A8">
            <w:r w:rsidRPr="004551A8">
              <w:t>RP-240985</w:t>
            </w:r>
          </w:p>
        </w:tc>
      </w:tr>
      <w:tr w:rsidR="004551A8" w:rsidRPr="004551A8" w14:paraId="2DAE641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D0DDA69" w14:textId="77777777" w:rsidR="004551A8" w:rsidRPr="004551A8" w:rsidRDefault="004551A8">
            <w:r w:rsidRPr="004551A8">
              <w:t>R5-243126</w:t>
            </w:r>
          </w:p>
        </w:tc>
        <w:tc>
          <w:tcPr>
            <w:tcW w:w="4593" w:type="dxa"/>
            <w:noWrap/>
            <w:hideMark/>
          </w:tcPr>
          <w:p w14:paraId="4780DDF0" w14:textId="77777777" w:rsidR="004551A8" w:rsidRPr="004551A8" w:rsidRDefault="004551A8">
            <w:r w:rsidRPr="004551A8">
              <w:t>Adding clarification of trace mode in emission test cases</w:t>
            </w:r>
          </w:p>
        </w:tc>
        <w:tc>
          <w:tcPr>
            <w:tcW w:w="2265" w:type="dxa"/>
            <w:noWrap/>
            <w:hideMark/>
          </w:tcPr>
          <w:p w14:paraId="35CF1A54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531CFB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2F9CEEF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484768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8C4BCE3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E8F3D1C" w14:textId="77777777" w:rsidR="004551A8" w:rsidRPr="004551A8" w:rsidRDefault="004551A8">
            <w:r w:rsidRPr="004551A8">
              <w:t>2817</w:t>
            </w:r>
          </w:p>
        </w:tc>
        <w:tc>
          <w:tcPr>
            <w:tcW w:w="942" w:type="dxa"/>
            <w:noWrap/>
            <w:hideMark/>
          </w:tcPr>
          <w:p w14:paraId="3828438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BB42CA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A22A205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3CAC185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641E09B" w14:textId="77777777" w:rsidR="004551A8" w:rsidRPr="004551A8" w:rsidRDefault="004551A8">
            <w:r w:rsidRPr="004551A8">
              <w:t>R5-243127</w:t>
            </w:r>
          </w:p>
        </w:tc>
        <w:tc>
          <w:tcPr>
            <w:tcW w:w="4593" w:type="dxa"/>
            <w:noWrap/>
            <w:hideMark/>
          </w:tcPr>
          <w:p w14:paraId="78525A85" w14:textId="77777777" w:rsidR="004551A8" w:rsidRPr="004551A8" w:rsidRDefault="004551A8">
            <w:r w:rsidRPr="004551A8">
              <w:t>Correction to general RB allocation in 6.1A</w:t>
            </w:r>
          </w:p>
        </w:tc>
        <w:tc>
          <w:tcPr>
            <w:tcW w:w="2265" w:type="dxa"/>
            <w:noWrap/>
            <w:hideMark/>
          </w:tcPr>
          <w:p w14:paraId="0A6793B6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429A561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5E60AFF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5540B38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E34022F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C448B22" w14:textId="77777777" w:rsidR="004551A8" w:rsidRPr="004551A8" w:rsidRDefault="004551A8">
            <w:r w:rsidRPr="004551A8">
              <w:t>2818</w:t>
            </w:r>
          </w:p>
        </w:tc>
        <w:tc>
          <w:tcPr>
            <w:tcW w:w="942" w:type="dxa"/>
            <w:noWrap/>
            <w:hideMark/>
          </w:tcPr>
          <w:p w14:paraId="0C9A6AD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B00E17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BD670A5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65A20A5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12DEC57" w14:textId="77777777" w:rsidR="004551A8" w:rsidRPr="004551A8" w:rsidRDefault="004551A8">
            <w:r w:rsidRPr="004551A8">
              <w:t>R5-243128</w:t>
            </w:r>
          </w:p>
        </w:tc>
        <w:tc>
          <w:tcPr>
            <w:tcW w:w="4593" w:type="dxa"/>
            <w:noWrap/>
            <w:hideMark/>
          </w:tcPr>
          <w:p w14:paraId="49D08452" w14:textId="77777777" w:rsidR="004551A8" w:rsidRPr="004551A8" w:rsidRDefault="004551A8">
            <w:r w:rsidRPr="004551A8">
              <w:t>Cleaning up test applicability for ULFPTx in test cases</w:t>
            </w:r>
          </w:p>
        </w:tc>
        <w:tc>
          <w:tcPr>
            <w:tcW w:w="2265" w:type="dxa"/>
            <w:noWrap/>
            <w:hideMark/>
          </w:tcPr>
          <w:p w14:paraId="5F7118E6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0D52AF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CDDFF6C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4B9CCD3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978AD69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05A18278" w14:textId="77777777" w:rsidR="004551A8" w:rsidRPr="004551A8" w:rsidRDefault="004551A8">
            <w:r w:rsidRPr="004551A8">
              <w:t>2819</w:t>
            </w:r>
          </w:p>
        </w:tc>
        <w:tc>
          <w:tcPr>
            <w:tcW w:w="942" w:type="dxa"/>
            <w:noWrap/>
            <w:hideMark/>
          </w:tcPr>
          <w:p w14:paraId="2016E99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A0C484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43EBB3E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0CC2AFC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474B7FB" w14:textId="77777777" w:rsidR="004551A8" w:rsidRPr="004551A8" w:rsidRDefault="004551A8">
            <w:r w:rsidRPr="004551A8">
              <w:t>R5-243129</w:t>
            </w:r>
          </w:p>
        </w:tc>
        <w:tc>
          <w:tcPr>
            <w:tcW w:w="4593" w:type="dxa"/>
            <w:noWrap/>
            <w:hideMark/>
          </w:tcPr>
          <w:p w14:paraId="5CC2C703" w14:textId="77777777" w:rsidR="004551A8" w:rsidRPr="004551A8" w:rsidRDefault="004551A8">
            <w:r w:rsidRPr="004551A8">
              <w:t>Cleaning up test applicability for ULFPTx</w:t>
            </w:r>
          </w:p>
        </w:tc>
        <w:tc>
          <w:tcPr>
            <w:tcW w:w="2265" w:type="dxa"/>
            <w:noWrap/>
            <w:hideMark/>
          </w:tcPr>
          <w:p w14:paraId="3759AC16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062B945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0E6D154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41F969C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85C6844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2C18B22D" w14:textId="77777777" w:rsidR="004551A8" w:rsidRPr="004551A8" w:rsidRDefault="004551A8">
            <w:r w:rsidRPr="004551A8">
              <w:t>0431</w:t>
            </w:r>
          </w:p>
        </w:tc>
        <w:tc>
          <w:tcPr>
            <w:tcW w:w="942" w:type="dxa"/>
            <w:noWrap/>
            <w:hideMark/>
          </w:tcPr>
          <w:p w14:paraId="4A78280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EA4CA3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2EF98B9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7CA3752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3DE0C1C" w14:textId="77777777" w:rsidR="004551A8" w:rsidRPr="004551A8" w:rsidRDefault="004551A8">
            <w:r w:rsidRPr="004551A8">
              <w:t>R5-243130</w:t>
            </w:r>
          </w:p>
        </w:tc>
        <w:tc>
          <w:tcPr>
            <w:tcW w:w="4593" w:type="dxa"/>
            <w:noWrap/>
            <w:hideMark/>
          </w:tcPr>
          <w:p w14:paraId="18834519" w14:textId="77777777" w:rsidR="004551A8" w:rsidRPr="004551A8" w:rsidRDefault="004551A8">
            <w:r w:rsidRPr="004551A8">
              <w:t>Editorial correction of Annex F for R17 FR1 test cases</w:t>
            </w:r>
          </w:p>
        </w:tc>
        <w:tc>
          <w:tcPr>
            <w:tcW w:w="2265" w:type="dxa"/>
            <w:noWrap/>
            <w:hideMark/>
          </w:tcPr>
          <w:p w14:paraId="7EFE8906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05DBAD2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78F9D3E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B90441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8901346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A4028C4" w14:textId="77777777" w:rsidR="004551A8" w:rsidRPr="004551A8" w:rsidRDefault="004551A8">
            <w:r w:rsidRPr="004551A8">
              <w:t>2820</w:t>
            </w:r>
          </w:p>
        </w:tc>
        <w:tc>
          <w:tcPr>
            <w:tcW w:w="942" w:type="dxa"/>
            <w:noWrap/>
            <w:hideMark/>
          </w:tcPr>
          <w:p w14:paraId="4A68B3D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DC8AB6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66570C2" w14:textId="77777777" w:rsidR="004551A8" w:rsidRPr="004551A8" w:rsidRDefault="004551A8">
            <w:r w:rsidRPr="004551A8">
              <w:t>RP-241030</w:t>
            </w:r>
          </w:p>
        </w:tc>
      </w:tr>
      <w:tr w:rsidR="004551A8" w:rsidRPr="004551A8" w14:paraId="12D321A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5D144BD" w14:textId="77777777" w:rsidR="004551A8" w:rsidRPr="004551A8" w:rsidRDefault="004551A8">
            <w:r w:rsidRPr="004551A8">
              <w:lastRenderedPageBreak/>
              <w:t>R5-243131</w:t>
            </w:r>
          </w:p>
        </w:tc>
        <w:tc>
          <w:tcPr>
            <w:tcW w:w="4593" w:type="dxa"/>
            <w:noWrap/>
            <w:hideMark/>
          </w:tcPr>
          <w:p w14:paraId="6846C0BA" w14:textId="77777777" w:rsidR="004551A8" w:rsidRPr="004551A8" w:rsidRDefault="004551A8">
            <w:r w:rsidRPr="004551A8">
              <w:t>Adding test point information of 6.5H.1.1</w:t>
            </w:r>
          </w:p>
        </w:tc>
        <w:tc>
          <w:tcPr>
            <w:tcW w:w="2265" w:type="dxa"/>
            <w:noWrap/>
            <w:hideMark/>
          </w:tcPr>
          <w:p w14:paraId="7D5C9701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419EFB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20EC834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1C23429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FBF6511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C950376" w14:textId="77777777" w:rsidR="004551A8" w:rsidRPr="004551A8" w:rsidRDefault="004551A8">
            <w:r w:rsidRPr="004551A8">
              <w:t>0905</w:t>
            </w:r>
          </w:p>
        </w:tc>
        <w:tc>
          <w:tcPr>
            <w:tcW w:w="942" w:type="dxa"/>
            <w:noWrap/>
            <w:hideMark/>
          </w:tcPr>
          <w:p w14:paraId="3BB287E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B139D8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A9009C2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367F030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8BEFD20" w14:textId="77777777" w:rsidR="004551A8" w:rsidRPr="004551A8" w:rsidRDefault="004551A8">
            <w:r w:rsidRPr="004551A8">
              <w:t>R5-243132</w:t>
            </w:r>
          </w:p>
        </w:tc>
        <w:tc>
          <w:tcPr>
            <w:tcW w:w="4593" w:type="dxa"/>
            <w:noWrap/>
            <w:hideMark/>
          </w:tcPr>
          <w:p w14:paraId="62019F52" w14:textId="77777777" w:rsidR="004551A8" w:rsidRPr="004551A8" w:rsidRDefault="004551A8">
            <w:r w:rsidRPr="004551A8">
              <w:t>Addition of PICS for TxD for NR FR1 bands</w:t>
            </w:r>
          </w:p>
        </w:tc>
        <w:tc>
          <w:tcPr>
            <w:tcW w:w="2265" w:type="dxa"/>
            <w:noWrap/>
            <w:hideMark/>
          </w:tcPr>
          <w:p w14:paraId="7349FFCD" w14:textId="77777777" w:rsidR="004551A8" w:rsidRPr="004551A8" w:rsidRDefault="004551A8">
            <w:r w:rsidRPr="004551A8">
              <w:t>Huawei, HiSilicon, Bureau Veritas</w:t>
            </w:r>
          </w:p>
        </w:tc>
        <w:tc>
          <w:tcPr>
            <w:tcW w:w="923" w:type="dxa"/>
            <w:noWrap/>
            <w:hideMark/>
          </w:tcPr>
          <w:p w14:paraId="78E754B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DA979B2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49AE88B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7BEBEC6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BA98EEA" w14:textId="77777777" w:rsidR="004551A8" w:rsidRPr="004551A8" w:rsidRDefault="004551A8">
            <w:r w:rsidRPr="004551A8">
              <w:t>0642</w:t>
            </w:r>
          </w:p>
        </w:tc>
        <w:tc>
          <w:tcPr>
            <w:tcW w:w="942" w:type="dxa"/>
            <w:noWrap/>
            <w:hideMark/>
          </w:tcPr>
          <w:p w14:paraId="32DC90C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2AC1AF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F9306F7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01C9BE6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1A40074" w14:textId="77777777" w:rsidR="004551A8" w:rsidRPr="004551A8" w:rsidRDefault="004551A8">
            <w:r w:rsidRPr="004551A8">
              <w:t>R5-243134</w:t>
            </w:r>
          </w:p>
        </w:tc>
        <w:tc>
          <w:tcPr>
            <w:tcW w:w="4593" w:type="dxa"/>
            <w:noWrap/>
            <w:hideMark/>
          </w:tcPr>
          <w:p w14:paraId="4BB244F8" w14:textId="77777777" w:rsidR="004551A8" w:rsidRPr="004551A8" w:rsidRDefault="004551A8">
            <w:r w:rsidRPr="004551A8">
              <w:t>Addition of NR V2X MOP for inter-band concurrent operation</w:t>
            </w:r>
          </w:p>
        </w:tc>
        <w:tc>
          <w:tcPr>
            <w:tcW w:w="2265" w:type="dxa"/>
            <w:noWrap/>
            <w:hideMark/>
          </w:tcPr>
          <w:p w14:paraId="110CCE57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35496D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F2B17D5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433E37E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4F32D26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4017E64B" w14:textId="77777777" w:rsidR="004551A8" w:rsidRPr="004551A8" w:rsidRDefault="004551A8">
            <w:r w:rsidRPr="004551A8">
              <w:t>2821</w:t>
            </w:r>
          </w:p>
        </w:tc>
        <w:tc>
          <w:tcPr>
            <w:tcW w:w="942" w:type="dxa"/>
            <w:noWrap/>
            <w:hideMark/>
          </w:tcPr>
          <w:p w14:paraId="6FEA9CC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68CFD0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9D37F5C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3F8E1EA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399F798" w14:textId="77777777" w:rsidR="004551A8" w:rsidRPr="004551A8" w:rsidRDefault="004551A8">
            <w:r w:rsidRPr="004551A8">
              <w:t>R5-243135</w:t>
            </w:r>
          </w:p>
        </w:tc>
        <w:tc>
          <w:tcPr>
            <w:tcW w:w="4593" w:type="dxa"/>
            <w:noWrap/>
            <w:hideMark/>
          </w:tcPr>
          <w:p w14:paraId="34BC3FF7" w14:textId="77777777" w:rsidR="004551A8" w:rsidRPr="004551A8" w:rsidRDefault="004551A8">
            <w:r w:rsidRPr="004551A8">
              <w:t>Addition of TP analysis for NR V2X MOP</w:t>
            </w:r>
          </w:p>
        </w:tc>
        <w:tc>
          <w:tcPr>
            <w:tcW w:w="2265" w:type="dxa"/>
            <w:noWrap/>
            <w:hideMark/>
          </w:tcPr>
          <w:p w14:paraId="34EEA49F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422E42F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3CB404B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276E32D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9A07742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2C0BF811" w14:textId="77777777" w:rsidR="004551A8" w:rsidRPr="004551A8" w:rsidRDefault="004551A8">
            <w:r w:rsidRPr="004551A8">
              <w:t>0906</w:t>
            </w:r>
          </w:p>
        </w:tc>
        <w:tc>
          <w:tcPr>
            <w:tcW w:w="942" w:type="dxa"/>
            <w:noWrap/>
            <w:hideMark/>
          </w:tcPr>
          <w:p w14:paraId="62387CE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C1C131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C143DA7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207A56F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A3A2D6E" w14:textId="77777777" w:rsidR="004551A8" w:rsidRPr="004551A8" w:rsidRDefault="004551A8">
            <w:r w:rsidRPr="004551A8">
              <w:t>R5-243136</w:t>
            </w:r>
          </w:p>
        </w:tc>
        <w:tc>
          <w:tcPr>
            <w:tcW w:w="4593" w:type="dxa"/>
            <w:noWrap/>
            <w:hideMark/>
          </w:tcPr>
          <w:p w14:paraId="34EDA31D" w14:textId="77777777" w:rsidR="004551A8" w:rsidRPr="004551A8" w:rsidRDefault="004551A8">
            <w:r w:rsidRPr="004551A8">
              <w:t>Update of NR V2X MPR test cases</w:t>
            </w:r>
          </w:p>
        </w:tc>
        <w:tc>
          <w:tcPr>
            <w:tcW w:w="2265" w:type="dxa"/>
            <w:noWrap/>
            <w:hideMark/>
          </w:tcPr>
          <w:p w14:paraId="1B975452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78A9DE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D7EDF9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65D1417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7CA8F63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20EB922C" w14:textId="77777777" w:rsidR="004551A8" w:rsidRPr="004551A8" w:rsidRDefault="004551A8">
            <w:r w:rsidRPr="004551A8">
              <w:t>2822</w:t>
            </w:r>
          </w:p>
        </w:tc>
        <w:tc>
          <w:tcPr>
            <w:tcW w:w="942" w:type="dxa"/>
            <w:noWrap/>
            <w:hideMark/>
          </w:tcPr>
          <w:p w14:paraId="0853673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2ABA2E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D94CC9D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4410EA3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067077E" w14:textId="77777777" w:rsidR="004551A8" w:rsidRPr="004551A8" w:rsidRDefault="004551A8">
            <w:r w:rsidRPr="004551A8">
              <w:t>R5-243138</w:t>
            </w:r>
          </w:p>
        </w:tc>
        <w:tc>
          <w:tcPr>
            <w:tcW w:w="4593" w:type="dxa"/>
            <w:noWrap/>
            <w:hideMark/>
          </w:tcPr>
          <w:p w14:paraId="5B97245E" w14:textId="77777777" w:rsidR="004551A8" w:rsidRPr="004551A8" w:rsidRDefault="004551A8">
            <w:r w:rsidRPr="004551A8">
              <w:t>Addition of NR V2X NR configured transmit power test cases</w:t>
            </w:r>
          </w:p>
        </w:tc>
        <w:tc>
          <w:tcPr>
            <w:tcW w:w="2265" w:type="dxa"/>
            <w:noWrap/>
            <w:hideMark/>
          </w:tcPr>
          <w:p w14:paraId="505B21CF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532CDF1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B781800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493DA83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D6C3042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1A8436BC" w14:textId="77777777" w:rsidR="004551A8" w:rsidRPr="004551A8" w:rsidRDefault="004551A8">
            <w:r w:rsidRPr="004551A8">
              <w:t>2824</w:t>
            </w:r>
          </w:p>
        </w:tc>
        <w:tc>
          <w:tcPr>
            <w:tcW w:w="942" w:type="dxa"/>
            <w:noWrap/>
            <w:hideMark/>
          </w:tcPr>
          <w:p w14:paraId="5D348D3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41A0BF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649B0D0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1847384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7F6F55C" w14:textId="77777777" w:rsidR="004551A8" w:rsidRPr="004551A8" w:rsidRDefault="004551A8">
            <w:r w:rsidRPr="004551A8">
              <w:t>R5-243139</w:t>
            </w:r>
          </w:p>
        </w:tc>
        <w:tc>
          <w:tcPr>
            <w:tcW w:w="4593" w:type="dxa"/>
            <w:noWrap/>
            <w:hideMark/>
          </w:tcPr>
          <w:p w14:paraId="382FA409" w14:textId="77777777" w:rsidR="004551A8" w:rsidRPr="004551A8" w:rsidRDefault="004551A8">
            <w:r w:rsidRPr="004551A8">
              <w:t>Addition of TP analysis for NR V2X Configured transmit power</w:t>
            </w:r>
          </w:p>
        </w:tc>
        <w:tc>
          <w:tcPr>
            <w:tcW w:w="2265" w:type="dxa"/>
            <w:noWrap/>
            <w:hideMark/>
          </w:tcPr>
          <w:p w14:paraId="16B4D067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1ABBEC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4C3D84D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084DD84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D6F7250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27814254" w14:textId="77777777" w:rsidR="004551A8" w:rsidRPr="004551A8" w:rsidRDefault="004551A8">
            <w:r w:rsidRPr="004551A8">
              <w:t>0907</w:t>
            </w:r>
          </w:p>
        </w:tc>
        <w:tc>
          <w:tcPr>
            <w:tcW w:w="942" w:type="dxa"/>
            <w:noWrap/>
            <w:hideMark/>
          </w:tcPr>
          <w:p w14:paraId="24DA4D2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5CDE92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776EBF7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631A5D2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F47A614" w14:textId="77777777" w:rsidR="004551A8" w:rsidRPr="004551A8" w:rsidRDefault="004551A8">
            <w:r w:rsidRPr="004551A8">
              <w:t>R5-243140</w:t>
            </w:r>
          </w:p>
        </w:tc>
        <w:tc>
          <w:tcPr>
            <w:tcW w:w="4593" w:type="dxa"/>
            <w:noWrap/>
            <w:hideMark/>
          </w:tcPr>
          <w:p w14:paraId="7ABB51BC" w14:textId="77777777" w:rsidR="004551A8" w:rsidRPr="004551A8" w:rsidRDefault="004551A8">
            <w:r w:rsidRPr="004551A8">
              <w:t>Update to NR V2X minimum output power test cases</w:t>
            </w:r>
          </w:p>
        </w:tc>
        <w:tc>
          <w:tcPr>
            <w:tcW w:w="2265" w:type="dxa"/>
            <w:noWrap/>
            <w:hideMark/>
          </w:tcPr>
          <w:p w14:paraId="7F3B9EE4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2D4B8BF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6443A72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4283137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98E6CDC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27F30958" w14:textId="77777777" w:rsidR="004551A8" w:rsidRPr="004551A8" w:rsidRDefault="004551A8">
            <w:r w:rsidRPr="004551A8">
              <w:t>2825</w:t>
            </w:r>
          </w:p>
        </w:tc>
        <w:tc>
          <w:tcPr>
            <w:tcW w:w="942" w:type="dxa"/>
            <w:noWrap/>
            <w:hideMark/>
          </w:tcPr>
          <w:p w14:paraId="31BA2B2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E15EA6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9CF5C72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45CE1E5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5737B0E" w14:textId="77777777" w:rsidR="004551A8" w:rsidRPr="004551A8" w:rsidRDefault="004551A8">
            <w:r w:rsidRPr="004551A8">
              <w:t>R5-243141</w:t>
            </w:r>
          </w:p>
        </w:tc>
        <w:tc>
          <w:tcPr>
            <w:tcW w:w="4593" w:type="dxa"/>
            <w:noWrap/>
            <w:hideMark/>
          </w:tcPr>
          <w:p w14:paraId="3A44872D" w14:textId="77777777" w:rsidR="004551A8" w:rsidRPr="004551A8" w:rsidRDefault="004551A8">
            <w:r w:rsidRPr="004551A8">
              <w:t>Update to NR V2X transmit off power test cases</w:t>
            </w:r>
          </w:p>
        </w:tc>
        <w:tc>
          <w:tcPr>
            <w:tcW w:w="2265" w:type="dxa"/>
            <w:noWrap/>
            <w:hideMark/>
          </w:tcPr>
          <w:p w14:paraId="7202A0F0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9E4FDF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0F0B4D8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D56857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B4A9BD0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78487152" w14:textId="77777777" w:rsidR="004551A8" w:rsidRPr="004551A8" w:rsidRDefault="004551A8">
            <w:r w:rsidRPr="004551A8">
              <w:t>2826</w:t>
            </w:r>
          </w:p>
        </w:tc>
        <w:tc>
          <w:tcPr>
            <w:tcW w:w="942" w:type="dxa"/>
            <w:noWrap/>
            <w:hideMark/>
          </w:tcPr>
          <w:p w14:paraId="0E30534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EF6667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DC691A3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688D43B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F6DC5E5" w14:textId="77777777" w:rsidR="004551A8" w:rsidRPr="004551A8" w:rsidRDefault="004551A8">
            <w:r w:rsidRPr="004551A8">
              <w:t>R5-243142</w:t>
            </w:r>
          </w:p>
        </w:tc>
        <w:tc>
          <w:tcPr>
            <w:tcW w:w="4593" w:type="dxa"/>
            <w:noWrap/>
            <w:hideMark/>
          </w:tcPr>
          <w:p w14:paraId="014DAC13" w14:textId="77777777" w:rsidR="004551A8" w:rsidRPr="004551A8" w:rsidRDefault="004551A8">
            <w:r w:rsidRPr="004551A8">
              <w:t>Addition of NR V2X ON/OFF time mask test cases</w:t>
            </w:r>
          </w:p>
        </w:tc>
        <w:tc>
          <w:tcPr>
            <w:tcW w:w="2265" w:type="dxa"/>
            <w:noWrap/>
            <w:hideMark/>
          </w:tcPr>
          <w:p w14:paraId="1BCF0C21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7110FC7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3B17812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A5813E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0000B5C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7CC0BA16" w14:textId="77777777" w:rsidR="004551A8" w:rsidRPr="004551A8" w:rsidRDefault="004551A8">
            <w:r w:rsidRPr="004551A8">
              <w:t>2827</w:t>
            </w:r>
          </w:p>
        </w:tc>
        <w:tc>
          <w:tcPr>
            <w:tcW w:w="942" w:type="dxa"/>
            <w:noWrap/>
            <w:hideMark/>
          </w:tcPr>
          <w:p w14:paraId="08AFCCE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B53F3B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EB95F64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3B27B6C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E6C7D49" w14:textId="77777777" w:rsidR="004551A8" w:rsidRPr="004551A8" w:rsidRDefault="004551A8">
            <w:r w:rsidRPr="004551A8">
              <w:t>R5-243143</w:t>
            </w:r>
          </w:p>
        </w:tc>
        <w:tc>
          <w:tcPr>
            <w:tcW w:w="4593" w:type="dxa"/>
            <w:noWrap/>
            <w:hideMark/>
          </w:tcPr>
          <w:p w14:paraId="730F01E7" w14:textId="77777777" w:rsidR="004551A8" w:rsidRPr="004551A8" w:rsidRDefault="004551A8">
            <w:r w:rsidRPr="004551A8">
              <w:t>Addition of TP analysis for NR V2X ON OFF time mask</w:t>
            </w:r>
          </w:p>
        </w:tc>
        <w:tc>
          <w:tcPr>
            <w:tcW w:w="2265" w:type="dxa"/>
            <w:noWrap/>
            <w:hideMark/>
          </w:tcPr>
          <w:p w14:paraId="21C8F773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5C9CC6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9B41651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2CC8D50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FA23355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7C981506" w14:textId="77777777" w:rsidR="004551A8" w:rsidRPr="004551A8" w:rsidRDefault="004551A8">
            <w:r w:rsidRPr="004551A8">
              <w:t>0908</w:t>
            </w:r>
          </w:p>
        </w:tc>
        <w:tc>
          <w:tcPr>
            <w:tcW w:w="942" w:type="dxa"/>
            <w:noWrap/>
            <w:hideMark/>
          </w:tcPr>
          <w:p w14:paraId="716B7C8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394BF2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C76F87D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1D0DF1B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D9B517E" w14:textId="77777777" w:rsidR="004551A8" w:rsidRPr="004551A8" w:rsidRDefault="004551A8">
            <w:r w:rsidRPr="004551A8">
              <w:t>R5-243144</w:t>
            </w:r>
          </w:p>
        </w:tc>
        <w:tc>
          <w:tcPr>
            <w:tcW w:w="4593" w:type="dxa"/>
            <w:noWrap/>
            <w:hideMark/>
          </w:tcPr>
          <w:p w14:paraId="4A925C3D" w14:textId="77777777" w:rsidR="004551A8" w:rsidRPr="004551A8" w:rsidRDefault="004551A8">
            <w:r w:rsidRPr="004551A8">
              <w:t>Update to test applicability of V2X test cases</w:t>
            </w:r>
          </w:p>
        </w:tc>
        <w:tc>
          <w:tcPr>
            <w:tcW w:w="2265" w:type="dxa"/>
            <w:noWrap/>
            <w:hideMark/>
          </w:tcPr>
          <w:p w14:paraId="6BE96799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743857C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08D8A86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410806E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BFEA08A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2261C44C" w14:textId="77777777" w:rsidR="004551A8" w:rsidRPr="004551A8" w:rsidRDefault="004551A8">
            <w:r w:rsidRPr="004551A8">
              <w:t>0433</w:t>
            </w:r>
          </w:p>
        </w:tc>
        <w:tc>
          <w:tcPr>
            <w:tcW w:w="942" w:type="dxa"/>
            <w:noWrap/>
            <w:hideMark/>
          </w:tcPr>
          <w:p w14:paraId="1BB45C5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1467EE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87FE200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0669587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AFFD466" w14:textId="77777777" w:rsidR="004551A8" w:rsidRPr="004551A8" w:rsidRDefault="004551A8">
            <w:r w:rsidRPr="004551A8">
              <w:t>R5-243145</w:t>
            </w:r>
          </w:p>
        </w:tc>
        <w:tc>
          <w:tcPr>
            <w:tcW w:w="4593" w:type="dxa"/>
            <w:noWrap/>
            <w:hideMark/>
          </w:tcPr>
          <w:p w14:paraId="038426BF" w14:textId="77777777" w:rsidR="004551A8" w:rsidRPr="004551A8" w:rsidRDefault="004551A8">
            <w:r w:rsidRPr="004551A8">
              <w:t>Addition of NR V2X MOP minimum requirement for sidelink enhancement</w:t>
            </w:r>
          </w:p>
        </w:tc>
        <w:tc>
          <w:tcPr>
            <w:tcW w:w="2265" w:type="dxa"/>
            <w:noWrap/>
            <w:hideMark/>
          </w:tcPr>
          <w:p w14:paraId="7FCF311E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4A9C53E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A4B45BD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64BF63C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D640717" w14:textId="77777777" w:rsidR="004551A8" w:rsidRPr="004551A8" w:rsidRDefault="004551A8">
            <w:r w:rsidRPr="004551A8">
              <w:t>NR_SL_enh-UEConTest</w:t>
            </w:r>
          </w:p>
        </w:tc>
        <w:tc>
          <w:tcPr>
            <w:tcW w:w="934" w:type="dxa"/>
            <w:noWrap/>
            <w:hideMark/>
          </w:tcPr>
          <w:p w14:paraId="2170B481" w14:textId="77777777" w:rsidR="004551A8" w:rsidRPr="004551A8" w:rsidRDefault="004551A8">
            <w:r w:rsidRPr="004551A8">
              <w:t>2828</w:t>
            </w:r>
          </w:p>
        </w:tc>
        <w:tc>
          <w:tcPr>
            <w:tcW w:w="942" w:type="dxa"/>
            <w:noWrap/>
            <w:hideMark/>
          </w:tcPr>
          <w:p w14:paraId="7BC986B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D41E9C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4B171D8" w14:textId="77777777" w:rsidR="004551A8" w:rsidRPr="004551A8" w:rsidRDefault="004551A8">
            <w:r w:rsidRPr="004551A8">
              <w:t>RP-240972</w:t>
            </w:r>
          </w:p>
        </w:tc>
      </w:tr>
      <w:tr w:rsidR="004551A8" w:rsidRPr="004551A8" w14:paraId="11B56F3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2749844" w14:textId="77777777" w:rsidR="004551A8" w:rsidRPr="004551A8" w:rsidRDefault="004551A8">
            <w:r w:rsidRPr="004551A8">
              <w:t>R5-243146</w:t>
            </w:r>
          </w:p>
        </w:tc>
        <w:tc>
          <w:tcPr>
            <w:tcW w:w="4593" w:type="dxa"/>
            <w:noWrap/>
            <w:hideMark/>
          </w:tcPr>
          <w:p w14:paraId="1E022EEA" w14:textId="77777777" w:rsidR="004551A8" w:rsidRPr="004551A8" w:rsidRDefault="004551A8">
            <w:r w:rsidRPr="004551A8">
              <w:t>Update to NR V2X MPR test cases to add PC2 and intra-band concurrent operation</w:t>
            </w:r>
          </w:p>
        </w:tc>
        <w:tc>
          <w:tcPr>
            <w:tcW w:w="2265" w:type="dxa"/>
            <w:noWrap/>
            <w:hideMark/>
          </w:tcPr>
          <w:p w14:paraId="54CE820D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1600BA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CAC0B31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5F36248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B232A34" w14:textId="77777777" w:rsidR="004551A8" w:rsidRPr="004551A8" w:rsidRDefault="004551A8">
            <w:r w:rsidRPr="004551A8">
              <w:t>NR_SL_enh-UEConTest</w:t>
            </w:r>
          </w:p>
        </w:tc>
        <w:tc>
          <w:tcPr>
            <w:tcW w:w="934" w:type="dxa"/>
            <w:noWrap/>
            <w:hideMark/>
          </w:tcPr>
          <w:p w14:paraId="4F16CF5A" w14:textId="77777777" w:rsidR="004551A8" w:rsidRPr="004551A8" w:rsidRDefault="004551A8">
            <w:r w:rsidRPr="004551A8">
              <w:t>2829</w:t>
            </w:r>
          </w:p>
        </w:tc>
        <w:tc>
          <w:tcPr>
            <w:tcW w:w="942" w:type="dxa"/>
            <w:noWrap/>
            <w:hideMark/>
          </w:tcPr>
          <w:p w14:paraId="391D8DF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DDBB6D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10115FE" w14:textId="77777777" w:rsidR="004551A8" w:rsidRPr="004551A8" w:rsidRDefault="004551A8">
            <w:r w:rsidRPr="004551A8">
              <w:t>RP-240972</w:t>
            </w:r>
          </w:p>
        </w:tc>
      </w:tr>
      <w:tr w:rsidR="004551A8" w:rsidRPr="004551A8" w14:paraId="1ADCA71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8795950" w14:textId="77777777" w:rsidR="004551A8" w:rsidRPr="004551A8" w:rsidRDefault="004551A8">
            <w:r w:rsidRPr="004551A8">
              <w:lastRenderedPageBreak/>
              <w:t>R5-243148</w:t>
            </w:r>
          </w:p>
        </w:tc>
        <w:tc>
          <w:tcPr>
            <w:tcW w:w="4593" w:type="dxa"/>
            <w:noWrap/>
            <w:hideMark/>
          </w:tcPr>
          <w:p w14:paraId="62645051" w14:textId="77777777" w:rsidR="004551A8" w:rsidRPr="004551A8" w:rsidRDefault="004551A8">
            <w:r w:rsidRPr="004551A8">
              <w:t>Update to NR V2X AMPR test cases to add PC2 and intra-band concurrent operation</w:t>
            </w:r>
          </w:p>
        </w:tc>
        <w:tc>
          <w:tcPr>
            <w:tcW w:w="2265" w:type="dxa"/>
            <w:noWrap/>
            <w:hideMark/>
          </w:tcPr>
          <w:p w14:paraId="3D6A0FD0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28ED76F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8FA3B8C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2CB44D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B1C19C2" w14:textId="77777777" w:rsidR="004551A8" w:rsidRPr="004551A8" w:rsidRDefault="004551A8">
            <w:r w:rsidRPr="004551A8">
              <w:t>NR_SL_enh-UEConTest</w:t>
            </w:r>
          </w:p>
        </w:tc>
        <w:tc>
          <w:tcPr>
            <w:tcW w:w="934" w:type="dxa"/>
            <w:noWrap/>
            <w:hideMark/>
          </w:tcPr>
          <w:p w14:paraId="00150FDB" w14:textId="77777777" w:rsidR="004551A8" w:rsidRPr="004551A8" w:rsidRDefault="004551A8">
            <w:r w:rsidRPr="004551A8">
              <w:t>2830</w:t>
            </w:r>
          </w:p>
        </w:tc>
        <w:tc>
          <w:tcPr>
            <w:tcW w:w="942" w:type="dxa"/>
            <w:noWrap/>
            <w:hideMark/>
          </w:tcPr>
          <w:p w14:paraId="430DF91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A19812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F7BC90D" w14:textId="77777777" w:rsidR="004551A8" w:rsidRPr="004551A8" w:rsidRDefault="004551A8">
            <w:r w:rsidRPr="004551A8">
              <w:t>RP-240972</w:t>
            </w:r>
          </w:p>
        </w:tc>
      </w:tr>
      <w:tr w:rsidR="004551A8" w:rsidRPr="004551A8" w14:paraId="2E6D9D2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E027C51" w14:textId="77777777" w:rsidR="004551A8" w:rsidRPr="004551A8" w:rsidRDefault="004551A8">
            <w:r w:rsidRPr="004551A8">
              <w:t>R5-243150</w:t>
            </w:r>
          </w:p>
        </w:tc>
        <w:tc>
          <w:tcPr>
            <w:tcW w:w="4593" w:type="dxa"/>
            <w:noWrap/>
            <w:hideMark/>
          </w:tcPr>
          <w:p w14:paraId="6067DEEE" w14:textId="77777777" w:rsidR="004551A8" w:rsidRPr="004551A8" w:rsidRDefault="004551A8">
            <w:r w:rsidRPr="004551A8">
              <w:t>Update to HST scheme A and B test cases</w:t>
            </w:r>
          </w:p>
        </w:tc>
        <w:tc>
          <w:tcPr>
            <w:tcW w:w="2265" w:type="dxa"/>
            <w:noWrap/>
            <w:hideMark/>
          </w:tcPr>
          <w:p w14:paraId="0BE03073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2AF530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B11875E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3A82E7B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B00CED2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790B189D" w14:textId="77777777" w:rsidR="004551A8" w:rsidRPr="004551A8" w:rsidRDefault="004551A8">
            <w:r w:rsidRPr="004551A8">
              <w:t>0840</w:t>
            </w:r>
          </w:p>
        </w:tc>
        <w:tc>
          <w:tcPr>
            <w:tcW w:w="942" w:type="dxa"/>
            <w:noWrap/>
            <w:hideMark/>
          </w:tcPr>
          <w:p w14:paraId="39BC466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6E6CC7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F3FD224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1DF5DB9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E328E20" w14:textId="77777777" w:rsidR="004551A8" w:rsidRPr="004551A8" w:rsidRDefault="004551A8">
            <w:r w:rsidRPr="004551A8">
              <w:t>R5-243151</w:t>
            </w:r>
          </w:p>
        </w:tc>
        <w:tc>
          <w:tcPr>
            <w:tcW w:w="4593" w:type="dxa"/>
            <w:noWrap/>
            <w:hideMark/>
          </w:tcPr>
          <w:p w14:paraId="34833ADE" w14:textId="77777777" w:rsidR="004551A8" w:rsidRPr="004551A8" w:rsidRDefault="004551A8">
            <w:r w:rsidRPr="004551A8">
              <w:t>Adding RMC for feMIMO test cases</w:t>
            </w:r>
          </w:p>
        </w:tc>
        <w:tc>
          <w:tcPr>
            <w:tcW w:w="2265" w:type="dxa"/>
            <w:noWrap/>
            <w:hideMark/>
          </w:tcPr>
          <w:p w14:paraId="297616F0" w14:textId="77777777" w:rsidR="004551A8" w:rsidRPr="004551A8" w:rsidRDefault="004551A8">
            <w:r w:rsidRPr="004551A8">
              <w:t>Huawei, HiSilicon, Samsung</w:t>
            </w:r>
          </w:p>
        </w:tc>
        <w:tc>
          <w:tcPr>
            <w:tcW w:w="923" w:type="dxa"/>
            <w:noWrap/>
            <w:hideMark/>
          </w:tcPr>
          <w:p w14:paraId="325AC92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FE4DB4D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69BE00E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9354EEC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4D2185A1" w14:textId="77777777" w:rsidR="004551A8" w:rsidRPr="004551A8" w:rsidRDefault="004551A8">
            <w:r w:rsidRPr="004551A8">
              <w:t>0841</w:t>
            </w:r>
          </w:p>
        </w:tc>
        <w:tc>
          <w:tcPr>
            <w:tcW w:w="942" w:type="dxa"/>
            <w:noWrap/>
            <w:hideMark/>
          </w:tcPr>
          <w:p w14:paraId="1A105FC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13763E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4FFA1FA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7B111E0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BF65179" w14:textId="77777777" w:rsidR="004551A8" w:rsidRPr="004551A8" w:rsidRDefault="004551A8">
            <w:r w:rsidRPr="004551A8">
              <w:t>R5-243152</w:t>
            </w:r>
          </w:p>
        </w:tc>
        <w:tc>
          <w:tcPr>
            <w:tcW w:w="4593" w:type="dxa"/>
            <w:noWrap/>
            <w:hideMark/>
          </w:tcPr>
          <w:p w14:paraId="33A08771" w14:textId="77777777" w:rsidR="004551A8" w:rsidRPr="004551A8" w:rsidRDefault="004551A8">
            <w:r w:rsidRPr="004551A8">
              <w:t>Update to applicability of FeMIMO test cases</w:t>
            </w:r>
          </w:p>
        </w:tc>
        <w:tc>
          <w:tcPr>
            <w:tcW w:w="2265" w:type="dxa"/>
            <w:noWrap/>
            <w:hideMark/>
          </w:tcPr>
          <w:p w14:paraId="3078D6E3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26D89E5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F3ECA84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06EC072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7DBAE9A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31C60357" w14:textId="77777777" w:rsidR="004551A8" w:rsidRPr="004551A8" w:rsidRDefault="004551A8">
            <w:r w:rsidRPr="004551A8">
              <w:t>0434</w:t>
            </w:r>
          </w:p>
        </w:tc>
        <w:tc>
          <w:tcPr>
            <w:tcW w:w="942" w:type="dxa"/>
            <w:noWrap/>
            <w:hideMark/>
          </w:tcPr>
          <w:p w14:paraId="147AFFB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DAFF00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1984EBA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5045E60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AB987BF" w14:textId="77777777" w:rsidR="004551A8" w:rsidRPr="004551A8" w:rsidRDefault="004551A8">
            <w:r w:rsidRPr="004551A8">
              <w:t>R5-243155</w:t>
            </w:r>
          </w:p>
        </w:tc>
        <w:tc>
          <w:tcPr>
            <w:tcW w:w="4593" w:type="dxa"/>
            <w:noWrap/>
            <w:hideMark/>
          </w:tcPr>
          <w:p w14:paraId="1A9993D0" w14:textId="77777777" w:rsidR="004551A8" w:rsidRPr="004551A8" w:rsidRDefault="004551A8">
            <w:r w:rsidRPr="004551A8">
              <w:t>Adding 7.1.1.3.17.1 multi-TRP PUSCH repetition type A</w:t>
            </w:r>
          </w:p>
        </w:tc>
        <w:tc>
          <w:tcPr>
            <w:tcW w:w="2265" w:type="dxa"/>
            <w:noWrap/>
            <w:hideMark/>
          </w:tcPr>
          <w:p w14:paraId="10C85BD8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717839A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C494AE9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12CB94CE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718533E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6B3E3209" w14:textId="77777777" w:rsidR="004551A8" w:rsidRPr="004551A8" w:rsidRDefault="004551A8">
            <w:r w:rsidRPr="004551A8">
              <w:t>4443</w:t>
            </w:r>
          </w:p>
        </w:tc>
        <w:tc>
          <w:tcPr>
            <w:tcW w:w="942" w:type="dxa"/>
            <w:noWrap/>
            <w:hideMark/>
          </w:tcPr>
          <w:p w14:paraId="4C126C2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9CC92D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82A77E2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1D03F9A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4976F78" w14:textId="77777777" w:rsidR="004551A8" w:rsidRPr="004551A8" w:rsidRDefault="004551A8">
            <w:r w:rsidRPr="004551A8">
              <w:t>R5-243156</w:t>
            </w:r>
          </w:p>
        </w:tc>
        <w:tc>
          <w:tcPr>
            <w:tcW w:w="4593" w:type="dxa"/>
            <w:noWrap/>
            <w:hideMark/>
          </w:tcPr>
          <w:p w14:paraId="609C13E7" w14:textId="77777777" w:rsidR="004551A8" w:rsidRPr="004551A8" w:rsidRDefault="004551A8">
            <w:r w:rsidRPr="004551A8">
              <w:t>Adding 7.1.1.3.17.2 multi-TRP PUSCH repetition type B</w:t>
            </w:r>
          </w:p>
        </w:tc>
        <w:tc>
          <w:tcPr>
            <w:tcW w:w="2265" w:type="dxa"/>
            <w:noWrap/>
            <w:hideMark/>
          </w:tcPr>
          <w:p w14:paraId="5EB45F6E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48BDE8F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89FE636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94F7736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89D4B67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356280C4" w14:textId="77777777" w:rsidR="004551A8" w:rsidRPr="004551A8" w:rsidRDefault="004551A8">
            <w:r w:rsidRPr="004551A8">
              <w:t>4444</w:t>
            </w:r>
          </w:p>
        </w:tc>
        <w:tc>
          <w:tcPr>
            <w:tcW w:w="942" w:type="dxa"/>
            <w:noWrap/>
            <w:hideMark/>
          </w:tcPr>
          <w:p w14:paraId="1EF2AA9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E86E5A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824209C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0006199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C8E6F8A" w14:textId="77777777" w:rsidR="004551A8" w:rsidRPr="004551A8" w:rsidRDefault="004551A8">
            <w:r w:rsidRPr="004551A8">
              <w:t>R5-243167</w:t>
            </w:r>
          </w:p>
        </w:tc>
        <w:tc>
          <w:tcPr>
            <w:tcW w:w="4593" w:type="dxa"/>
            <w:noWrap/>
            <w:hideMark/>
          </w:tcPr>
          <w:p w14:paraId="3F59C71E" w14:textId="77777777" w:rsidR="004551A8" w:rsidRPr="004551A8" w:rsidRDefault="004551A8">
            <w:r w:rsidRPr="004551A8">
              <w:t>Addition of applicability clauses for testcases 10.5.1.1 and 10.5.1.2</w:t>
            </w:r>
          </w:p>
        </w:tc>
        <w:tc>
          <w:tcPr>
            <w:tcW w:w="2265" w:type="dxa"/>
            <w:noWrap/>
            <w:hideMark/>
          </w:tcPr>
          <w:p w14:paraId="72389666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7FEEB25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33D04BC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56EB5246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1CC02731" w14:textId="77777777" w:rsidR="004551A8" w:rsidRPr="004551A8" w:rsidRDefault="004551A8">
            <w:r w:rsidRPr="004551A8">
              <w:t>ATSSS_Ph2-UEConTest</w:t>
            </w:r>
          </w:p>
        </w:tc>
        <w:tc>
          <w:tcPr>
            <w:tcW w:w="934" w:type="dxa"/>
            <w:noWrap/>
            <w:hideMark/>
          </w:tcPr>
          <w:p w14:paraId="12AC5287" w14:textId="77777777" w:rsidR="004551A8" w:rsidRPr="004551A8" w:rsidRDefault="004551A8">
            <w:r w:rsidRPr="004551A8">
              <w:t>0478</w:t>
            </w:r>
          </w:p>
        </w:tc>
        <w:tc>
          <w:tcPr>
            <w:tcW w:w="942" w:type="dxa"/>
            <w:noWrap/>
            <w:hideMark/>
          </w:tcPr>
          <w:p w14:paraId="77E6C2B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AC8866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9D8DF95" w14:textId="77777777" w:rsidR="004551A8" w:rsidRPr="004551A8" w:rsidRDefault="004551A8">
            <w:r w:rsidRPr="004551A8">
              <w:t>RP-240983</w:t>
            </w:r>
          </w:p>
        </w:tc>
      </w:tr>
      <w:tr w:rsidR="004551A8" w:rsidRPr="004551A8" w14:paraId="7C4A90C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510941F" w14:textId="77777777" w:rsidR="004551A8" w:rsidRPr="004551A8" w:rsidRDefault="004551A8">
            <w:r w:rsidRPr="004551A8">
              <w:t>R5-243168</w:t>
            </w:r>
          </w:p>
        </w:tc>
        <w:tc>
          <w:tcPr>
            <w:tcW w:w="4593" w:type="dxa"/>
            <w:noWrap/>
            <w:hideMark/>
          </w:tcPr>
          <w:p w14:paraId="680F09B4" w14:textId="77777777" w:rsidR="004551A8" w:rsidRPr="004551A8" w:rsidRDefault="004551A8">
            <w:r w:rsidRPr="004551A8">
              <w:t>Editorial correction of Table 4.5.4.2-4: WLAN IPsec_SA_Established</w:t>
            </w:r>
          </w:p>
        </w:tc>
        <w:tc>
          <w:tcPr>
            <w:tcW w:w="2265" w:type="dxa"/>
            <w:noWrap/>
            <w:hideMark/>
          </w:tcPr>
          <w:p w14:paraId="23F43ED7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6C1B767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49C0A64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1479ED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3A518A3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7FAEF516" w14:textId="77777777" w:rsidR="004551A8" w:rsidRPr="004551A8" w:rsidRDefault="004551A8">
            <w:r w:rsidRPr="004551A8">
              <w:t>3200</w:t>
            </w:r>
          </w:p>
        </w:tc>
        <w:tc>
          <w:tcPr>
            <w:tcW w:w="942" w:type="dxa"/>
            <w:noWrap/>
            <w:hideMark/>
          </w:tcPr>
          <w:p w14:paraId="75FD3EF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F65217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5C25BDA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6C0C963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3A25480" w14:textId="77777777" w:rsidR="004551A8" w:rsidRPr="004551A8" w:rsidRDefault="004551A8">
            <w:r w:rsidRPr="004551A8">
              <w:t>R5-243169</w:t>
            </w:r>
          </w:p>
        </w:tc>
        <w:tc>
          <w:tcPr>
            <w:tcW w:w="4593" w:type="dxa"/>
            <w:noWrap/>
            <w:hideMark/>
          </w:tcPr>
          <w:p w14:paraId="1590A3B8" w14:textId="77777777" w:rsidR="004551A8" w:rsidRPr="004551A8" w:rsidRDefault="004551A8">
            <w:r w:rsidRPr="004551A8">
              <w:t>Editorial correction of testcase 9.1.6.2.3</w:t>
            </w:r>
          </w:p>
        </w:tc>
        <w:tc>
          <w:tcPr>
            <w:tcW w:w="2265" w:type="dxa"/>
            <w:noWrap/>
            <w:hideMark/>
          </w:tcPr>
          <w:p w14:paraId="68E58EED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49A90612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45AB08F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6345DDA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201506F" w14:textId="77777777" w:rsidR="004551A8" w:rsidRPr="004551A8" w:rsidRDefault="004551A8">
            <w:r w:rsidRPr="004551A8">
              <w:t>ID_UAS-UEConTest</w:t>
            </w:r>
          </w:p>
        </w:tc>
        <w:tc>
          <w:tcPr>
            <w:tcW w:w="934" w:type="dxa"/>
            <w:noWrap/>
            <w:hideMark/>
          </w:tcPr>
          <w:p w14:paraId="77777CCD" w14:textId="77777777" w:rsidR="004551A8" w:rsidRPr="004551A8" w:rsidRDefault="004551A8">
            <w:r w:rsidRPr="004551A8">
              <w:t>4447</w:t>
            </w:r>
          </w:p>
        </w:tc>
        <w:tc>
          <w:tcPr>
            <w:tcW w:w="942" w:type="dxa"/>
            <w:noWrap/>
            <w:hideMark/>
          </w:tcPr>
          <w:p w14:paraId="3DFBB37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C1FD05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B886EB9" w14:textId="77777777" w:rsidR="004551A8" w:rsidRPr="004551A8" w:rsidRDefault="004551A8">
            <w:r w:rsidRPr="004551A8">
              <w:t>RP-240981</w:t>
            </w:r>
          </w:p>
        </w:tc>
      </w:tr>
      <w:tr w:rsidR="004551A8" w:rsidRPr="004551A8" w14:paraId="17EABF9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9EC4C58" w14:textId="77777777" w:rsidR="004551A8" w:rsidRPr="004551A8" w:rsidRDefault="004551A8">
            <w:r w:rsidRPr="004551A8">
              <w:t>R5-243171</w:t>
            </w:r>
          </w:p>
        </w:tc>
        <w:tc>
          <w:tcPr>
            <w:tcW w:w="4593" w:type="dxa"/>
            <w:noWrap/>
            <w:hideMark/>
          </w:tcPr>
          <w:p w14:paraId="3939B000" w14:textId="77777777" w:rsidR="004551A8" w:rsidRPr="004551A8" w:rsidRDefault="004551A8">
            <w:r w:rsidRPr="004551A8">
              <w:t>Modification of testcase 8.1.5.13.3 applicability clauses</w:t>
            </w:r>
          </w:p>
        </w:tc>
        <w:tc>
          <w:tcPr>
            <w:tcW w:w="2265" w:type="dxa"/>
            <w:noWrap/>
            <w:hideMark/>
          </w:tcPr>
          <w:p w14:paraId="7521B648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295AD08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BFECC4C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18F03FC0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53CA6ECF" w14:textId="77777777" w:rsidR="004551A8" w:rsidRPr="004551A8" w:rsidRDefault="004551A8">
            <w:r w:rsidRPr="004551A8">
              <w:t>NR_SmallData_INACTIVE-UEConTest</w:t>
            </w:r>
          </w:p>
        </w:tc>
        <w:tc>
          <w:tcPr>
            <w:tcW w:w="934" w:type="dxa"/>
            <w:noWrap/>
            <w:hideMark/>
          </w:tcPr>
          <w:p w14:paraId="1809CEAC" w14:textId="77777777" w:rsidR="004551A8" w:rsidRPr="004551A8" w:rsidRDefault="004551A8">
            <w:r w:rsidRPr="004551A8">
              <w:t>0479</w:t>
            </w:r>
          </w:p>
        </w:tc>
        <w:tc>
          <w:tcPr>
            <w:tcW w:w="942" w:type="dxa"/>
            <w:noWrap/>
            <w:hideMark/>
          </w:tcPr>
          <w:p w14:paraId="4B4A5D4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EEA0B0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3B5938F" w14:textId="77777777" w:rsidR="004551A8" w:rsidRPr="004551A8" w:rsidRDefault="004551A8">
            <w:r w:rsidRPr="004551A8">
              <w:t>RP-240966</w:t>
            </w:r>
          </w:p>
        </w:tc>
      </w:tr>
      <w:tr w:rsidR="004551A8" w:rsidRPr="004551A8" w14:paraId="6D6E20C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3C4302A" w14:textId="77777777" w:rsidR="004551A8" w:rsidRPr="004551A8" w:rsidRDefault="004551A8">
            <w:r w:rsidRPr="004551A8">
              <w:t>R5-243181</w:t>
            </w:r>
          </w:p>
        </w:tc>
        <w:tc>
          <w:tcPr>
            <w:tcW w:w="4593" w:type="dxa"/>
            <w:noWrap/>
            <w:hideMark/>
          </w:tcPr>
          <w:p w14:paraId="387872DB" w14:textId="77777777" w:rsidR="004551A8" w:rsidRPr="004551A8" w:rsidRDefault="004551A8">
            <w:r w:rsidRPr="004551A8">
              <w:t>Corrections to eMIMO TC 7.1.1.3.10</w:t>
            </w:r>
          </w:p>
        </w:tc>
        <w:tc>
          <w:tcPr>
            <w:tcW w:w="2265" w:type="dxa"/>
            <w:noWrap/>
            <w:hideMark/>
          </w:tcPr>
          <w:p w14:paraId="7FDB0CDA" w14:textId="77777777" w:rsidR="004551A8" w:rsidRPr="004551A8" w:rsidRDefault="004551A8">
            <w:r w:rsidRPr="004551A8">
              <w:t>Lenovo, MCC TF160</w:t>
            </w:r>
          </w:p>
        </w:tc>
        <w:tc>
          <w:tcPr>
            <w:tcW w:w="923" w:type="dxa"/>
            <w:noWrap/>
            <w:hideMark/>
          </w:tcPr>
          <w:p w14:paraId="11890A7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163806C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1429F79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3ECE8E8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52AFE12D" w14:textId="77777777" w:rsidR="004551A8" w:rsidRPr="004551A8" w:rsidRDefault="004551A8">
            <w:r w:rsidRPr="004551A8">
              <w:t>4451</w:t>
            </w:r>
          </w:p>
        </w:tc>
        <w:tc>
          <w:tcPr>
            <w:tcW w:w="942" w:type="dxa"/>
            <w:noWrap/>
            <w:hideMark/>
          </w:tcPr>
          <w:p w14:paraId="405E4D7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CCED16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54544D3" w14:textId="77777777" w:rsidR="004551A8" w:rsidRPr="004551A8" w:rsidRDefault="004551A8">
            <w:r w:rsidRPr="004551A8">
              <w:t>RP-241025</w:t>
            </w:r>
          </w:p>
        </w:tc>
      </w:tr>
      <w:tr w:rsidR="004551A8" w:rsidRPr="004551A8" w14:paraId="709089F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4ED439F" w14:textId="77777777" w:rsidR="004551A8" w:rsidRPr="004551A8" w:rsidRDefault="004551A8">
            <w:r w:rsidRPr="004551A8">
              <w:t>R5-243182</w:t>
            </w:r>
          </w:p>
        </w:tc>
        <w:tc>
          <w:tcPr>
            <w:tcW w:w="4593" w:type="dxa"/>
            <w:noWrap/>
            <w:hideMark/>
          </w:tcPr>
          <w:p w14:paraId="0D47FB03" w14:textId="77777777" w:rsidR="004551A8" w:rsidRPr="004551A8" w:rsidRDefault="004551A8">
            <w:r w:rsidRPr="004551A8">
              <w:t>Update of applicability for test case 6.1.2.9</w:t>
            </w:r>
          </w:p>
        </w:tc>
        <w:tc>
          <w:tcPr>
            <w:tcW w:w="2265" w:type="dxa"/>
            <w:noWrap/>
            <w:hideMark/>
          </w:tcPr>
          <w:p w14:paraId="1D756A2C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3C76E9C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8F388A8" w14:textId="77777777" w:rsidR="004551A8" w:rsidRPr="004551A8" w:rsidRDefault="004551A8">
            <w:r w:rsidRPr="004551A8">
              <w:t>36.523-2</w:t>
            </w:r>
          </w:p>
        </w:tc>
        <w:tc>
          <w:tcPr>
            <w:tcW w:w="914" w:type="dxa"/>
            <w:noWrap/>
            <w:hideMark/>
          </w:tcPr>
          <w:p w14:paraId="71CE5731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13F3DB8E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0D3A87AB" w14:textId="77777777" w:rsidR="004551A8" w:rsidRPr="004551A8" w:rsidRDefault="004551A8">
            <w:r w:rsidRPr="004551A8">
              <w:t>1454</w:t>
            </w:r>
          </w:p>
        </w:tc>
        <w:tc>
          <w:tcPr>
            <w:tcW w:w="942" w:type="dxa"/>
            <w:noWrap/>
            <w:hideMark/>
          </w:tcPr>
          <w:p w14:paraId="19735DA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9DB86E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5D4676C" w14:textId="77777777" w:rsidR="004551A8" w:rsidRPr="004551A8" w:rsidRDefault="004551A8">
            <w:r w:rsidRPr="004551A8">
              <w:t>RP-241015</w:t>
            </w:r>
          </w:p>
        </w:tc>
      </w:tr>
      <w:tr w:rsidR="004551A8" w:rsidRPr="004551A8" w14:paraId="084355D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40928E2" w14:textId="77777777" w:rsidR="004551A8" w:rsidRPr="004551A8" w:rsidRDefault="004551A8">
            <w:r w:rsidRPr="004551A8">
              <w:t>R5-243183</w:t>
            </w:r>
          </w:p>
        </w:tc>
        <w:tc>
          <w:tcPr>
            <w:tcW w:w="4593" w:type="dxa"/>
            <w:noWrap/>
            <w:hideMark/>
          </w:tcPr>
          <w:p w14:paraId="1E725ED0" w14:textId="77777777" w:rsidR="004551A8" w:rsidRPr="004551A8" w:rsidRDefault="004551A8">
            <w:r w:rsidRPr="004551A8">
              <w:t>Corrections to CovEnh TC 7.1.1.1.18</w:t>
            </w:r>
          </w:p>
        </w:tc>
        <w:tc>
          <w:tcPr>
            <w:tcW w:w="2265" w:type="dxa"/>
            <w:noWrap/>
            <w:hideMark/>
          </w:tcPr>
          <w:p w14:paraId="24AC1D04" w14:textId="77777777" w:rsidR="004551A8" w:rsidRPr="004551A8" w:rsidRDefault="004551A8">
            <w:r w:rsidRPr="004551A8">
              <w:t>Lenovo, MCC TF160</w:t>
            </w:r>
          </w:p>
        </w:tc>
        <w:tc>
          <w:tcPr>
            <w:tcW w:w="923" w:type="dxa"/>
            <w:noWrap/>
            <w:hideMark/>
          </w:tcPr>
          <w:p w14:paraId="79E1F8E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D1740BC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01B65C2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61B87E3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0938E317" w14:textId="77777777" w:rsidR="004551A8" w:rsidRPr="004551A8" w:rsidRDefault="004551A8">
            <w:r w:rsidRPr="004551A8">
              <w:t>4452</w:t>
            </w:r>
          </w:p>
        </w:tc>
        <w:tc>
          <w:tcPr>
            <w:tcW w:w="942" w:type="dxa"/>
            <w:noWrap/>
            <w:hideMark/>
          </w:tcPr>
          <w:p w14:paraId="666C91B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E1FFC3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C1AB94B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1322BF2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A4068DB" w14:textId="77777777" w:rsidR="004551A8" w:rsidRPr="004551A8" w:rsidRDefault="004551A8">
            <w:r w:rsidRPr="004551A8">
              <w:t>R5-243185</w:t>
            </w:r>
          </w:p>
        </w:tc>
        <w:tc>
          <w:tcPr>
            <w:tcW w:w="4593" w:type="dxa"/>
            <w:noWrap/>
            <w:hideMark/>
          </w:tcPr>
          <w:p w14:paraId="34034DEF" w14:textId="77777777" w:rsidR="004551A8" w:rsidRPr="004551A8" w:rsidRDefault="004551A8">
            <w:r w:rsidRPr="004551A8">
              <w:t>Applicability updates to NR shared spectrum test cases</w:t>
            </w:r>
          </w:p>
        </w:tc>
        <w:tc>
          <w:tcPr>
            <w:tcW w:w="2265" w:type="dxa"/>
            <w:noWrap/>
            <w:hideMark/>
          </w:tcPr>
          <w:p w14:paraId="7DD1A263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6E4FA4A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06B874A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3831CA6B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692F4EF9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56F5A589" w14:textId="77777777" w:rsidR="004551A8" w:rsidRPr="004551A8" w:rsidRDefault="004551A8">
            <w:r w:rsidRPr="004551A8">
              <w:t>0481</w:t>
            </w:r>
          </w:p>
        </w:tc>
        <w:tc>
          <w:tcPr>
            <w:tcW w:w="942" w:type="dxa"/>
            <w:noWrap/>
            <w:hideMark/>
          </w:tcPr>
          <w:p w14:paraId="28DC550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7B5F83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AFFD1DD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7C4DCB6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70B6FDE" w14:textId="77777777" w:rsidR="004551A8" w:rsidRPr="004551A8" w:rsidRDefault="004551A8">
            <w:r w:rsidRPr="004551A8">
              <w:lastRenderedPageBreak/>
              <w:t>R5-243187</w:t>
            </w:r>
          </w:p>
        </w:tc>
        <w:tc>
          <w:tcPr>
            <w:tcW w:w="4593" w:type="dxa"/>
            <w:noWrap/>
            <w:hideMark/>
          </w:tcPr>
          <w:p w14:paraId="4CCF5C6F" w14:textId="77777777" w:rsidR="004551A8" w:rsidRPr="004551A8" w:rsidRDefault="004551A8">
            <w:r w:rsidRPr="004551A8">
              <w:t>Add IE SL-CBR-CommonTxDedicated-SL-PRS-RP-List</w:t>
            </w:r>
          </w:p>
        </w:tc>
        <w:tc>
          <w:tcPr>
            <w:tcW w:w="2265" w:type="dxa"/>
            <w:noWrap/>
            <w:hideMark/>
          </w:tcPr>
          <w:p w14:paraId="4A19DE6C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5D76B5B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E271211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BECDA1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8766105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3074C20D" w14:textId="77777777" w:rsidR="004551A8" w:rsidRPr="004551A8" w:rsidRDefault="004551A8">
            <w:r w:rsidRPr="004551A8">
              <w:t>3203</w:t>
            </w:r>
          </w:p>
        </w:tc>
        <w:tc>
          <w:tcPr>
            <w:tcW w:w="942" w:type="dxa"/>
            <w:noWrap/>
            <w:hideMark/>
          </w:tcPr>
          <w:p w14:paraId="0A45404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DBF5ED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1A6851F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71E4EA0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F802F44" w14:textId="77777777" w:rsidR="004551A8" w:rsidRPr="004551A8" w:rsidRDefault="004551A8">
            <w:r w:rsidRPr="004551A8">
              <w:t>R5-243188</w:t>
            </w:r>
          </w:p>
        </w:tc>
        <w:tc>
          <w:tcPr>
            <w:tcW w:w="4593" w:type="dxa"/>
            <w:noWrap/>
            <w:hideMark/>
          </w:tcPr>
          <w:p w14:paraId="03A21441" w14:textId="77777777" w:rsidR="004551A8" w:rsidRPr="004551A8" w:rsidRDefault="004551A8">
            <w:r w:rsidRPr="004551A8">
              <w:t>Add IE SL-ConfiguredGrantConfigDedicated-SL-PRS-RP</w:t>
            </w:r>
          </w:p>
        </w:tc>
        <w:tc>
          <w:tcPr>
            <w:tcW w:w="2265" w:type="dxa"/>
            <w:noWrap/>
            <w:hideMark/>
          </w:tcPr>
          <w:p w14:paraId="7BEFBF33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3787139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4068E3F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1A8BE84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45B642F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411F17DF" w14:textId="77777777" w:rsidR="004551A8" w:rsidRPr="004551A8" w:rsidRDefault="004551A8">
            <w:r w:rsidRPr="004551A8">
              <w:t>3204</w:t>
            </w:r>
          </w:p>
        </w:tc>
        <w:tc>
          <w:tcPr>
            <w:tcW w:w="942" w:type="dxa"/>
            <w:noWrap/>
            <w:hideMark/>
          </w:tcPr>
          <w:p w14:paraId="60E393B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5A694D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2A7FEC0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4FEE827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5F23BE5" w14:textId="77777777" w:rsidR="004551A8" w:rsidRPr="004551A8" w:rsidRDefault="004551A8">
            <w:r w:rsidRPr="004551A8">
              <w:t>R5-243201</w:t>
            </w:r>
          </w:p>
        </w:tc>
        <w:tc>
          <w:tcPr>
            <w:tcW w:w="4593" w:type="dxa"/>
            <w:noWrap/>
            <w:hideMark/>
          </w:tcPr>
          <w:p w14:paraId="68F0B30E" w14:textId="77777777" w:rsidR="004551A8" w:rsidRPr="004551A8" w:rsidRDefault="004551A8">
            <w:r w:rsidRPr="004551A8">
              <w:t>Updating AMPR requirements for PC3 UE supporting power boosting</w:t>
            </w:r>
          </w:p>
        </w:tc>
        <w:tc>
          <w:tcPr>
            <w:tcW w:w="2265" w:type="dxa"/>
            <w:noWrap/>
            <w:hideMark/>
          </w:tcPr>
          <w:p w14:paraId="75120B75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504E6C8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BA58B5E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48E094A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AB490AE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C1F4944" w14:textId="77777777" w:rsidR="004551A8" w:rsidRPr="004551A8" w:rsidRDefault="004551A8">
            <w:r w:rsidRPr="004551A8">
              <w:t>2831</w:t>
            </w:r>
          </w:p>
        </w:tc>
        <w:tc>
          <w:tcPr>
            <w:tcW w:w="942" w:type="dxa"/>
            <w:noWrap/>
            <w:hideMark/>
          </w:tcPr>
          <w:p w14:paraId="474A785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EF6814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1C9A5E8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39E4FC8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C0F9FCB" w14:textId="77777777" w:rsidR="004551A8" w:rsidRPr="004551A8" w:rsidRDefault="004551A8">
            <w:r w:rsidRPr="004551A8">
              <w:t>R5-243202</w:t>
            </w:r>
          </w:p>
        </w:tc>
        <w:tc>
          <w:tcPr>
            <w:tcW w:w="4593" w:type="dxa"/>
            <w:noWrap/>
            <w:hideMark/>
          </w:tcPr>
          <w:p w14:paraId="4E71E7B1" w14:textId="77777777" w:rsidR="004551A8" w:rsidRPr="004551A8" w:rsidRDefault="004551A8">
            <w:r w:rsidRPr="004551A8">
              <w:t>Updating AMPR testing for CA_n41A-n79A</w:t>
            </w:r>
          </w:p>
        </w:tc>
        <w:tc>
          <w:tcPr>
            <w:tcW w:w="2265" w:type="dxa"/>
            <w:noWrap/>
            <w:hideMark/>
          </w:tcPr>
          <w:p w14:paraId="02D24CF1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58DE72A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8E10D84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1CD06F2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345CC3F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7B93786" w14:textId="77777777" w:rsidR="004551A8" w:rsidRPr="004551A8" w:rsidRDefault="004551A8">
            <w:r w:rsidRPr="004551A8">
              <w:t>2832</w:t>
            </w:r>
          </w:p>
        </w:tc>
        <w:tc>
          <w:tcPr>
            <w:tcW w:w="942" w:type="dxa"/>
            <w:noWrap/>
            <w:hideMark/>
          </w:tcPr>
          <w:p w14:paraId="0793D0B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CBB06C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E00A5CA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02B55D3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0B82E65" w14:textId="77777777" w:rsidR="004551A8" w:rsidRPr="004551A8" w:rsidRDefault="004551A8">
            <w:r w:rsidRPr="004551A8">
              <w:t>R5-243204</w:t>
            </w:r>
          </w:p>
        </w:tc>
        <w:tc>
          <w:tcPr>
            <w:tcW w:w="4593" w:type="dxa"/>
            <w:noWrap/>
            <w:hideMark/>
          </w:tcPr>
          <w:p w14:paraId="54D89562" w14:textId="77777777" w:rsidR="004551A8" w:rsidRPr="004551A8" w:rsidRDefault="004551A8">
            <w:r w:rsidRPr="004551A8">
              <w:t>Updating description in test configuration table of test case 7.3B.2.3_1.1</w:t>
            </w:r>
          </w:p>
        </w:tc>
        <w:tc>
          <w:tcPr>
            <w:tcW w:w="2265" w:type="dxa"/>
            <w:noWrap/>
            <w:hideMark/>
          </w:tcPr>
          <w:p w14:paraId="13E7AF64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A403A3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D051961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57AB853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A21724E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02AFB72" w14:textId="77777777" w:rsidR="004551A8" w:rsidRPr="004551A8" w:rsidRDefault="004551A8">
            <w:r w:rsidRPr="004551A8">
              <w:t>1786</w:t>
            </w:r>
          </w:p>
        </w:tc>
        <w:tc>
          <w:tcPr>
            <w:tcW w:w="942" w:type="dxa"/>
            <w:noWrap/>
            <w:hideMark/>
          </w:tcPr>
          <w:p w14:paraId="2BFD077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5149C9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2C88C26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6DE48AF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2C66898" w14:textId="77777777" w:rsidR="004551A8" w:rsidRPr="004551A8" w:rsidRDefault="004551A8">
            <w:r w:rsidRPr="004551A8">
              <w:t>R5-243205</w:t>
            </w:r>
          </w:p>
        </w:tc>
        <w:tc>
          <w:tcPr>
            <w:tcW w:w="4593" w:type="dxa"/>
            <w:noWrap/>
            <w:hideMark/>
          </w:tcPr>
          <w:p w14:paraId="10A73FA1" w14:textId="77777777" w:rsidR="004551A8" w:rsidRPr="004551A8" w:rsidRDefault="004551A8">
            <w:r w:rsidRPr="004551A8">
              <w:t>Updating AMPR testing for NS_43 for band n8</w:t>
            </w:r>
          </w:p>
        </w:tc>
        <w:tc>
          <w:tcPr>
            <w:tcW w:w="2265" w:type="dxa"/>
            <w:noWrap/>
            <w:hideMark/>
          </w:tcPr>
          <w:p w14:paraId="7B40B4A2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7C5EA96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69684B3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676DB99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775CBA4" w14:textId="77777777" w:rsidR="004551A8" w:rsidRPr="004551A8" w:rsidRDefault="004551A8">
            <w:r w:rsidRPr="004551A8">
              <w:t>HPUE_NR_FR1_FDD_R18-UEConTest</w:t>
            </w:r>
          </w:p>
        </w:tc>
        <w:tc>
          <w:tcPr>
            <w:tcW w:w="934" w:type="dxa"/>
            <w:noWrap/>
            <w:hideMark/>
          </w:tcPr>
          <w:p w14:paraId="7D124118" w14:textId="77777777" w:rsidR="004551A8" w:rsidRPr="004551A8" w:rsidRDefault="004551A8">
            <w:r w:rsidRPr="004551A8">
              <w:t>2833</w:t>
            </w:r>
          </w:p>
        </w:tc>
        <w:tc>
          <w:tcPr>
            <w:tcW w:w="942" w:type="dxa"/>
            <w:noWrap/>
            <w:hideMark/>
          </w:tcPr>
          <w:p w14:paraId="405832E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2A675A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6FC736B" w14:textId="77777777" w:rsidR="004551A8" w:rsidRPr="004551A8" w:rsidRDefault="004551A8">
            <w:r w:rsidRPr="004551A8">
              <w:t>RP-240989</w:t>
            </w:r>
          </w:p>
        </w:tc>
      </w:tr>
      <w:tr w:rsidR="004551A8" w:rsidRPr="004551A8" w14:paraId="3A625E7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3B4F1CF" w14:textId="77777777" w:rsidR="004551A8" w:rsidRPr="004551A8" w:rsidRDefault="004551A8">
            <w:r w:rsidRPr="004551A8">
              <w:t>R5-243208</w:t>
            </w:r>
          </w:p>
        </w:tc>
        <w:tc>
          <w:tcPr>
            <w:tcW w:w="4593" w:type="dxa"/>
            <w:noWrap/>
            <w:hideMark/>
          </w:tcPr>
          <w:p w14:paraId="7FAD9399" w14:textId="77777777" w:rsidR="004551A8" w:rsidRPr="004551A8" w:rsidRDefault="004551A8">
            <w:r w:rsidRPr="004551A8">
              <w:t>Updating general clause for Uplink switching across up to four bands</w:t>
            </w:r>
          </w:p>
        </w:tc>
        <w:tc>
          <w:tcPr>
            <w:tcW w:w="2265" w:type="dxa"/>
            <w:noWrap/>
            <w:hideMark/>
          </w:tcPr>
          <w:p w14:paraId="41044919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5C7508F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0E4DC9F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6F075C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1E3786F" w14:textId="77777777" w:rsidR="004551A8" w:rsidRPr="004551A8" w:rsidRDefault="004551A8">
            <w:r w:rsidRPr="004551A8">
              <w:t>NR_MC_enh-UEConTest</w:t>
            </w:r>
          </w:p>
        </w:tc>
        <w:tc>
          <w:tcPr>
            <w:tcW w:w="934" w:type="dxa"/>
            <w:noWrap/>
            <w:hideMark/>
          </w:tcPr>
          <w:p w14:paraId="4E90210D" w14:textId="77777777" w:rsidR="004551A8" w:rsidRPr="004551A8" w:rsidRDefault="004551A8">
            <w:r w:rsidRPr="004551A8">
              <w:t>2835</w:t>
            </w:r>
          </w:p>
        </w:tc>
        <w:tc>
          <w:tcPr>
            <w:tcW w:w="942" w:type="dxa"/>
            <w:noWrap/>
            <w:hideMark/>
          </w:tcPr>
          <w:p w14:paraId="0A50CAB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87C890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CA2534C" w14:textId="77777777" w:rsidR="004551A8" w:rsidRPr="004551A8" w:rsidRDefault="004551A8">
            <w:r w:rsidRPr="004551A8">
              <w:t>RP-240999</w:t>
            </w:r>
          </w:p>
        </w:tc>
      </w:tr>
      <w:tr w:rsidR="004551A8" w:rsidRPr="004551A8" w14:paraId="3704A7F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ACE6BCB" w14:textId="77777777" w:rsidR="004551A8" w:rsidRPr="004551A8" w:rsidRDefault="004551A8">
            <w:r w:rsidRPr="004551A8">
              <w:t>R5-243217</w:t>
            </w:r>
          </w:p>
        </w:tc>
        <w:tc>
          <w:tcPr>
            <w:tcW w:w="4593" w:type="dxa"/>
            <w:noWrap/>
            <w:hideMark/>
          </w:tcPr>
          <w:p w14:paraId="0C0A3AEB" w14:textId="77777777" w:rsidR="004551A8" w:rsidRPr="004551A8" w:rsidRDefault="004551A8">
            <w:r w:rsidRPr="004551A8">
              <w:t>Add IEs SL-FreqSelectionConfig and SL-IndirectPathAddChange</w:t>
            </w:r>
          </w:p>
        </w:tc>
        <w:tc>
          <w:tcPr>
            <w:tcW w:w="2265" w:type="dxa"/>
            <w:noWrap/>
            <w:hideMark/>
          </w:tcPr>
          <w:p w14:paraId="7F82F9B2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5EB227E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3B2E8D8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319B8B5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73CB583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2F0C2B92" w14:textId="77777777" w:rsidR="004551A8" w:rsidRPr="004551A8" w:rsidRDefault="004551A8">
            <w:r w:rsidRPr="004551A8">
              <w:t>3206</w:t>
            </w:r>
          </w:p>
        </w:tc>
        <w:tc>
          <w:tcPr>
            <w:tcW w:w="942" w:type="dxa"/>
            <w:noWrap/>
            <w:hideMark/>
          </w:tcPr>
          <w:p w14:paraId="00F056B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F3C23D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137DC20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535776B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8AD1D01" w14:textId="77777777" w:rsidR="004551A8" w:rsidRPr="004551A8" w:rsidRDefault="004551A8">
            <w:r w:rsidRPr="004551A8">
              <w:t>R5-243220</w:t>
            </w:r>
          </w:p>
        </w:tc>
        <w:tc>
          <w:tcPr>
            <w:tcW w:w="4593" w:type="dxa"/>
            <w:noWrap/>
            <w:hideMark/>
          </w:tcPr>
          <w:p w14:paraId="343E7A84" w14:textId="77777777" w:rsidR="004551A8" w:rsidRPr="004551A8" w:rsidRDefault="004551A8">
            <w:r w:rsidRPr="004551A8">
              <w:t>Addition of MU and TT analysis for 3Tx EN-DC test cases</w:t>
            </w:r>
          </w:p>
        </w:tc>
        <w:tc>
          <w:tcPr>
            <w:tcW w:w="2265" w:type="dxa"/>
            <w:noWrap/>
            <w:hideMark/>
          </w:tcPr>
          <w:p w14:paraId="5BEEFAE9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7A1C982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60521E0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7DF159D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F0FF07C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11899034" w14:textId="77777777" w:rsidR="004551A8" w:rsidRPr="004551A8" w:rsidRDefault="004551A8">
            <w:r w:rsidRPr="004551A8">
              <w:t>1787</w:t>
            </w:r>
          </w:p>
        </w:tc>
        <w:tc>
          <w:tcPr>
            <w:tcW w:w="942" w:type="dxa"/>
            <w:noWrap/>
            <w:hideMark/>
          </w:tcPr>
          <w:p w14:paraId="656DD57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1A3D18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4AA464B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083A447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D71877E" w14:textId="77777777" w:rsidR="004551A8" w:rsidRPr="004551A8" w:rsidRDefault="004551A8">
            <w:r w:rsidRPr="004551A8">
              <w:t>R5-243221</w:t>
            </w:r>
          </w:p>
        </w:tc>
        <w:tc>
          <w:tcPr>
            <w:tcW w:w="4593" w:type="dxa"/>
            <w:noWrap/>
            <w:hideMark/>
          </w:tcPr>
          <w:p w14:paraId="6767DE23" w14:textId="77777777" w:rsidR="004551A8" w:rsidRPr="004551A8" w:rsidRDefault="004551A8">
            <w:r w:rsidRPr="004551A8">
              <w:t>Addition of general information for 3Tx EN-DC</w:t>
            </w:r>
          </w:p>
        </w:tc>
        <w:tc>
          <w:tcPr>
            <w:tcW w:w="2265" w:type="dxa"/>
            <w:noWrap/>
            <w:hideMark/>
          </w:tcPr>
          <w:p w14:paraId="16C1DE1A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267248D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9602457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485EC9B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76E30F9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5959AE13" w14:textId="77777777" w:rsidR="004551A8" w:rsidRPr="004551A8" w:rsidRDefault="004551A8">
            <w:r w:rsidRPr="004551A8">
              <w:t>1788</w:t>
            </w:r>
          </w:p>
        </w:tc>
        <w:tc>
          <w:tcPr>
            <w:tcW w:w="942" w:type="dxa"/>
            <w:noWrap/>
            <w:hideMark/>
          </w:tcPr>
          <w:p w14:paraId="6078053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76CE18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715BE82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65FE0BC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E6053E8" w14:textId="77777777" w:rsidR="004551A8" w:rsidRPr="004551A8" w:rsidRDefault="004551A8">
            <w:r w:rsidRPr="004551A8">
              <w:t>R5-243227</w:t>
            </w:r>
          </w:p>
        </w:tc>
        <w:tc>
          <w:tcPr>
            <w:tcW w:w="4593" w:type="dxa"/>
            <w:noWrap/>
            <w:hideMark/>
          </w:tcPr>
          <w:p w14:paraId="107FAF3F" w14:textId="77777777" w:rsidR="004551A8" w:rsidRPr="004551A8" w:rsidRDefault="004551A8">
            <w:r w:rsidRPr="004551A8">
              <w:t>CR to TS 38.551 on Annex C, editorial</w:t>
            </w:r>
          </w:p>
        </w:tc>
        <w:tc>
          <w:tcPr>
            <w:tcW w:w="2265" w:type="dxa"/>
            <w:noWrap/>
            <w:hideMark/>
          </w:tcPr>
          <w:p w14:paraId="0D72ADB3" w14:textId="77777777" w:rsidR="004551A8" w:rsidRPr="004551A8" w:rsidRDefault="004551A8">
            <w:r w:rsidRPr="004551A8">
              <w:t>Apple (UK) Limited</w:t>
            </w:r>
          </w:p>
        </w:tc>
        <w:tc>
          <w:tcPr>
            <w:tcW w:w="923" w:type="dxa"/>
            <w:noWrap/>
            <w:hideMark/>
          </w:tcPr>
          <w:p w14:paraId="037E6D2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42DD200" w14:textId="77777777" w:rsidR="004551A8" w:rsidRPr="004551A8" w:rsidRDefault="004551A8">
            <w:r w:rsidRPr="004551A8">
              <w:t>38.551</w:t>
            </w:r>
          </w:p>
        </w:tc>
        <w:tc>
          <w:tcPr>
            <w:tcW w:w="914" w:type="dxa"/>
            <w:noWrap/>
            <w:hideMark/>
          </w:tcPr>
          <w:p w14:paraId="0CDE0E43" w14:textId="77777777" w:rsidR="004551A8" w:rsidRPr="004551A8" w:rsidRDefault="004551A8">
            <w:r w:rsidRPr="004551A8">
              <w:t>17.1.0</w:t>
            </w:r>
          </w:p>
        </w:tc>
        <w:tc>
          <w:tcPr>
            <w:tcW w:w="4538" w:type="dxa"/>
            <w:noWrap/>
            <w:hideMark/>
          </w:tcPr>
          <w:p w14:paraId="3DD5E606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1E64B2C" w14:textId="77777777" w:rsidR="004551A8" w:rsidRPr="004551A8" w:rsidRDefault="004551A8">
            <w:r w:rsidRPr="004551A8">
              <w:t>0011</w:t>
            </w:r>
          </w:p>
        </w:tc>
        <w:tc>
          <w:tcPr>
            <w:tcW w:w="942" w:type="dxa"/>
            <w:noWrap/>
            <w:hideMark/>
          </w:tcPr>
          <w:p w14:paraId="0ADEAC6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B88C7F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96BC1FE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53A94A3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E15ED30" w14:textId="77777777" w:rsidR="004551A8" w:rsidRPr="004551A8" w:rsidRDefault="004551A8">
            <w:r w:rsidRPr="004551A8">
              <w:t>R5-243230</w:t>
            </w:r>
          </w:p>
        </w:tc>
        <w:tc>
          <w:tcPr>
            <w:tcW w:w="4593" w:type="dxa"/>
            <w:noWrap/>
            <w:hideMark/>
          </w:tcPr>
          <w:p w14:paraId="0A3930DE" w14:textId="77777777" w:rsidR="004551A8" w:rsidRPr="004551A8" w:rsidRDefault="004551A8">
            <w:r w:rsidRPr="004551A8">
              <w:t>CR to TS 38.551 on Annex G, editorial</w:t>
            </w:r>
          </w:p>
        </w:tc>
        <w:tc>
          <w:tcPr>
            <w:tcW w:w="2265" w:type="dxa"/>
            <w:noWrap/>
            <w:hideMark/>
          </w:tcPr>
          <w:p w14:paraId="4F1473BD" w14:textId="77777777" w:rsidR="004551A8" w:rsidRPr="004551A8" w:rsidRDefault="004551A8">
            <w:r w:rsidRPr="004551A8">
              <w:t>Apple (UK) Limited</w:t>
            </w:r>
          </w:p>
        </w:tc>
        <w:tc>
          <w:tcPr>
            <w:tcW w:w="923" w:type="dxa"/>
            <w:noWrap/>
            <w:hideMark/>
          </w:tcPr>
          <w:p w14:paraId="5EA8F14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23C0B0E" w14:textId="77777777" w:rsidR="004551A8" w:rsidRPr="004551A8" w:rsidRDefault="004551A8">
            <w:r w:rsidRPr="004551A8">
              <w:t>38.551</w:t>
            </w:r>
          </w:p>
        </w:tc>
        <w:tc>
          <w:tcPr>
            <w:tcW w:w="914" w:type="dxa"/>
            <w:noWrap/>
            <w:hideMark/>
          </w:tcPr>
          <w:p w14:paraId="2480D3A8" w14:textId="77777777" w:rsidR="004551A8" w:rsidRPr="004551A8" w:rsidRDefault="004551A8">
            <w:r w:rsidRPr="004551A8">
              <w:t>17.1.0</w:t>
            </w:r>
          </w:p>
        </w:tc>
        <w:tc>
          <w:tcPr>
            <w:tcW w:w="4538" w:type="dxa"/>
            <w:noWrap/>
            <w:hideMark/>
          </w:tcPr>
          <w:p w14:paraId="7D449704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B625D21" w14:textId="77777777" w:rsidR="004551A8" w:rsidRPr="004551A8" w:rsidRDefault="004551A8">
            <w:r w:rsidRPr="004551A8">
              <w:t>0012</w:t>
            </w:r>
          </w:p>
        </w:tc>
        <w:tc>
          <w:tcPr>
            <w:tcW w:w="942" w:type="dxa"/>
            <w:noWrap/>
            <w:hideMark/>
          </w:tcPr>
          <w:p w14:paraId="179B8B6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53F2AF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360CD1B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531EE64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0901B49" w14:textId="77777777" w:rsidR="004551A8" w:rsidRPr="004551A8" w:rsidRDefault="004551A8">
            <w:r w:rsidRPr="004551A8">
              <w:t>R5-243232</w:t>
            </w:r>
          </w:p>
        </w:tc>
        <w:tc>
          <w:tcPr>
            <w:tcW w:w="4593" w:type="dxa"/>
            <w:noWrap/>
            <w:hideMark/>
          </w:tcPr>
          <w:p w14:paraId="53737F0F" w14:textId="77777777" w:rsidR="004551A8" w:rsidRPr="004551A8" w:rsidRDefault="004551A8">
            <w:r w:rsidRPr="004551A8">
              <w:t>CR to TS 38.551 on EUT positioning</w:t>
            </w:r>
          </w:p>
        </w:tc>
        <w:tc>
          <w:tcPr>
            <w:tcW w:w="2265" w:type="dxa"/>
            <w:noWrap/>
            <w:hideMark/>
          </w:tcPr>
          <w:p w14:paraId="10DE3D7E" w14:textId="77777777" w:rsidR="004551A8" w:rsidRPr="004551A8" w:rsidRDefault="004551A8">
            <w:r w:rsidRPr="004551A8">
              <w:t>Apple (UK) Limited</w:t>
            </w:r>
          </w:p>
        </w:tc>
        <w:tc>
          <w:tcPr>
            <w:tcW w:w="923" w:type="dxa"/>
            <w:noWrap/>
            <w:hideMark/>
          </w:tcPr>
          <w:p w14:paraId="38E9B27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8712339" w14:textId="77777777" w:rsidR="004551A8" w:rsidRPr="004551A8" w:rsidRDefault="004551A8">
            <w:r w:rsidRPr="004551A8">
              <w:t>38.551</w:t>
            </w:r>
          </w:p>
        </w:tc>
        <w:tc>
          <w:tcPr>
            <w:tcW w:w="914" w:type="dxa"/>
            <w:noWrap/>
            <w:hideMark/>
          </w:tcPr>
          <w:p w14:paraId="27613C4B" w14:textId="77777777" w:rsidR="004551A8" w:rsidRPr="004551A8" w:rsidRDefault="004551A8">
            <w:r w:rsidRPr="004551A8">
              <w:t>17.1.0</w:t>
            </w:r>
          </w:p>
        </w:tc>
        <w:tc>
          <w:tcPr>
            <w:tcW w:w="4538" w:type="dxa"/>
            <w:noWrap/>
            <w:hideMark/>
          </w:tcPr>
          <w:p w14:paraId="5852C304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A104C03" w14:textId="77777777" w:rsidR="004551A8" w:rsidRPr="004551A8" w:rsidRDefault="004551A8">
            <w:r w:rsidRPr="004551A8">
              <w:t>0013</w:t>
            </w:r>
          </w:p>
        </w:tc>
        <w:tc>
          <w:tcPr>
            <w:tcW w:w="942" w:type="dxa"/>
            <w:noWrap/>
            <w:hideMark/>
          </w:tcPr>
          <w:p w14:paraId="5E410DF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0C0C45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E385B99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6E3CF5D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3762F1A" w14:textId="77777777" w:rsidR="004551A8" w:rsidRPr="004551A8" w:rsidRDefault="004551A8">
            <w:r w:rsidRPr="004551A8">
              <w:t>R5-243233</w:t>
            </w:r>
          </w:p>
        </w:tc>
        <w:tc>
          <w:tcPr>
            <w:tcW w:w="4593" w:type="dxa"/>
            <w:noWrap/>
            <w:hideMark/>
          </w:tcPr>
          <w:p w14:paraId="47F9E072" w14:textId="77777777" w:rsidR="004551A8" w:rsidRPr="004551A8" w:rsidRDefault="004551A8">
            <w:r w:rsidRPr="004551A8">
              <w:t>CR to TS 38.551 on section 6.1.2</w:t>
            </w:r>
          </w:p>
        </w:tc>
        <w:tc>
          <w:tcPr>
            <w:tcW w:w="2265" w:type="dxa"/>
            <w:noWrap/>
            <w:hideMark/>
          </w:tcPr>
          <w:p w14:paraId="582453BF" w14:textId="77777777" w:rsidR="004551A8" w:rsidRPr="004551A8" w:rsidRDefault="004551A8">
            <w:r w:rsidRPr="004551A8">
              <w:t>Apple (UK) Limited</w:t>
            </w:r>
          </w:p>
        </w:tc>
        <w:tc>
          <w:tcPr>
            <w:tcW w:w="923" w:type="dxa"/>
            <w:noWrap/>
            <w:hideMark/>
          </w:tcPr>
          <w:p w14:paraId="04ADBA8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7D9955A" w14:textId="77777777" w:rsidR="004551A8" w:rsidRPr="004551A8" w:rsidRDefault="004551A8">
            <w:r w:rsidRPr="004551A8">
              <w:t>38.551</w:t>
            </w:r>
          </w:p>
        </w:tc>
        <w:tc>
          <w:tcPr>
            <w:tcW w:w="914" w:type="dxa"/>
            <w:noWrap/>
            <w:hideMark/>
          </w:tcPr>
          <w:p w14:paraId="11435C0A" w14:textId="77777777" w:rsidR="004551A8" w:rsidRPr="004551A8" w:rsidRDefault="004551A8">
            <w:r w:rsidRPr="004551A8">
              <w:t>17.1.0</w:t>
            </w:r>
          </w:p>
        </w:tc>
        <w:tc>
          <w:tcPr>
            <w:tcW w:w="4538" w:type="dxa"/>
            <w:noWrap/>
            <w:hideMark/>
          </w:tcPr>
          <w:p w14:paraId="602EA3E7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852BE90" w14:textId="77777777" w:rsidR="004551A8" w:rsidRPr="004551A8" w:rsidRDefault="004551A8">
            <w:r w:rsidRPr="004551A8">
              <w:t>0014</w:t>
            </w:r>
          </w:p>
        </w:tc>
        <w:tc>
          <w:tcPr>
            <w:tcW w:w="942" w:type="dxa"/>
            <w:noWrap/>
            <w:hideMark/>
          </w:tcPr>
          <w:p w14:paraId="19659ED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A8C443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221300C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1282D38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3AFAC12" w14:textId="77777777" w:rsidR="004551A8" w:rsidRPr="004551A8" w:rsidRDefault="004551A8">
            <w:r w:rsidRPr="004551A8">
              <w:lastRenderedPageBreak/>
              <w:t>R5-243235</w:t>
            </w:r>
          </w:p>
        </w:tc>
        <w:tc>
          <w:tcPr>
            <w:tcW w:w="4593" w:type="dxa"/>
            <w:noWrap/>
            <w:hideMark/>
          </w:tcPr>
          <w:p w14:paraId="7568F14C" w14:textId="77777777" w:rsidR="004551A8" w:rsidRPr="004551A8" w:rsidRDefault="004551A8">
            <w:r w:rsidRPr="004551A8">
              <w:t>Addition of Clause 4.5.6.4.0 minimum conformance requirements for simultaneous RRC-based active BWP switch on multiple CCs</w:t>
            </w:r>
          </w:p>
        </w:tc>
        <w:tc>
          <w:tcPr>
            <w:tcW w:w="2265" w:type="dxa"/>
            <w:noWrap/>
            <w:hideMark/>
          </w:tcPr>
          <w:p w14:paraId="55FDEABE" w14:textId="77777777" w:rsidR="004551A8" w:rsidRPr="004551A8" w:rsidRDefault="004551A8">
            <w:r w:rsidRPr="004551A8">
              <w:t>Apple</w:t>
            </w:r>
          </w:p>
        </w:tc>
        <w:tc>
          <w:tcPr>
            <w:tcW w:w="923" w:type="dxa"/>
            <w:noWrap/>
            <w:hideMark/>
          </w:tcPr>
          <w:p w14:paraId="092357D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BEE6EC9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51CE304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03E1406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189328E3" w14:textId="77777777" w:rsidR="004551A8" w:rsidRPr="004551A8" w:rsidRDefault="004551A8">
            <w:r w:rsidRPr="004551A8">
              <w:t>3192</w:t>
            </w:r>
          </w:p>
        </w:tc>
        <w:tc>
          <w:tcPr>
            <w:tcW w:w="942" w:type="dxa"/>
            <w:noWrap/>
            <w:hideMark/>
          </w:tcPr>
          <w:p w14:paraId="609445E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34BC7E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D3FC559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236269A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FF9C6F9" w14:textId="77777777" w:rsidR="004551A8" w:rsidRPr="004551A8" w:rsidRDefault="004551A8">
            <w:r w:rsidRPr="004551A8">
              <w:t>R5-243236</w:t>
            </w:r>
          </w:p>
        </w:tc>
        <w:tc>
          <w:tcPr>
            <w:tcW w:w="4593" w:type="dxa"/>
            <w:noWrap/>
            <w:hideMark/>
          </w:tcPr>
          <w:p w14:paraId="6C530BA1" w14:textId="77777777" w:rsidR="004551A8" w:rsidRPr="004551A8" w:rsidRDefault="004551A8">
            <w:r w:rsidRPr="004551A8">
              <w:t>Addition of Clause 4.6.8.0 minimum conformance requirements for CSI-RS based intra-frequency measurement</w:t>
            </w:r>
          </w:p>
        </w:tc>
        <w:tc>
          <w:tcPr>
            <w:tcW w:w="2265" w:type="dxa"/>
            <w:noWrap/>
            <w:hideMark/>
          </w:tcPr>
          <w:p w14:paraId="48F22323" w14:textId="77777777" w:rsidR="004551A8" w:rsidRPr="004551A8" w:rsidRDefault="004551A8">
            <w:r w:rsidRPr="004551A8">
              <w:t>Apple</w:t>
            </w:r>
          </w:p>
        </w:tc>
        <w:tc>
          <w:tcPr>
            <w:tcW w:w="923" w:type="dxa"/>
            <w:noWrap/>
            <w:hideMark/>
          </w:tcPr>
          <w:p w14:paraId="0C3AD51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80E02B0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C89F546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3936861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391824EF" w14:textId="77777777" w:rsidR="004551A8" w:rsidRPr="004551A8" w:rsidRDefault="004551A8">
            <w:r w:rsidRPr="004551A8">
              <w:t>3193</w:t>
            </w:r>
          </w:p>
        </w:tc>
        <w:tc>
          <w:tcPr>
            <w:tcW w:w="942" w:type="dxa"/>
            <w:noWrap/>
            <w:hideMark/>
          </w:tcPr>
          <w:p w14:paraId="6E4DBA8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6FA388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8580271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54C67EB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17B8216" w14:textId="77777777" w:rsidR="004551A8" w:rsidRPr="004551A8" w:rsidRDefault="004551A8">
            <w:r w:rsidRPr="004551A8">
              <w:t>R5-243237</w:t>
            </w:r>
          </w:p>
        </w:tc>
        <w:tc>
          <w:tcPr>
            <w:tcW w:w="4593" w:type="dxa"/>
            <w:noWrap/>
            <w:hideMark/>
          </w:tcPr>
          <w:p w14:paraId="4A3A40BC" w14:textId="77777777" w:rsidR="004551A8" w:rsidRPr="004551A8" w:rsidRDefault="004551A8">
            <w:r w:rsidRPr="004551A8">
              <w:t>Addition of Clause 4.6.9.0 minimum conformance requirements for CSI-RS based inter-frequency measurement</w:t>
            </w:r>
          </w:p>
        </w:tc>
        <w:tc>
          <w:tcPr>
            <w:tcW w:w="2265" w:type="dxa"/>
            <w:noWrap/>
            <w:hideMark/>
          </w:tcPr>
          <w:p w14:paraId="37D255B9" w14:textId="77777777" w:rsidR="004551A8" w:rsidRPr="004551A8" w:rsidRDefault="004551A8">
            <w:r w:rsidRPr="004551A8">
              <w:t>Apple</w:t>
            </w:r>
          </w:p>
        </w:tc>
        <w:tc>
          <w:tcPr>
            <w:tcW w:w="923" w:type="dxa"/>
            <w:noWrap/>
            <w:hideMark/>
          </w:tcPr>
          <w:p w14:paraId="1B2F637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4087E9E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4EE1C75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4DC6A306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5868F3F2" w14:textId="77777777" w:rsidR="004551A8" w:rsidRPr="004551A8" w:rsidRDefault="004551A8">
            <w:r w:rsidRPr="004551A8">
              <w:t>3194</w:t>
            </w:r>
          </w:p>
        </w:tc>
        <w:tc>
          <w:tcPr>
            <w:tcW w:w="942" w:type="dxa"/>
            <w:noWrap/>
            <w:hideMark/>
          </w:tcPr>
          <w:p w14:paraId="4D6371C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B113B4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F1C1E62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08CD5DB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DF87957" w14:textId="77777777" w:rsidR="004551A8" w:rsidRPr="004551A8" w:rsidRDefault="004551A8">
            <w:r w:rsidRPr="004551A8">
              <w:t>R5-243238</w:t>
            </w:r>
          </w:p>
        </w:tc>
        <w:tc>
          <w:tcPr>
            <w:tcW w:w="4593" w:type="dxa"/>
            <w:noWrap/>
            <w:hideMark/>
          </w:tcPr>
          <w:p w14:paraId="2053DB4B" w14:textId="77777777" w:rsidR="004551A8" w:rsidRPr="004551A8" w:rsidRDefault="004551A8">
            <w:r w:rsidRPr="004551A8">
              <w:t>Addition of Clause 5.5.3.0 minimum conformance requirements for SCell activation and deactivation delay</w:t>
            </w:r>
          </w:p>
        </w:tc>
        <w:tc>
          <w:tcPr>
            <w:tcW w:w="2265" w:type="dxa"/>
            <w:noWrap/>
            <w:hideMark/>
          </w:tcPr>
          <w:p w14:paraId="4C109A2C" w14:textId="77777777" w:rsidR="004551A8" w:rsidRPr="004551A8" w:rsidRDefault="004551A8">
            <w:r w:rsidRPr="004551A8">
              <w:t>Apple</w:t>
            </w:r>
          </w:p>
        </w:tc>
        <w:tc>
          <w:tcPr>
            <w:tcW w:w="923" w:type="dxa"/>
            <w:noWrap/>
            <w:hideMark/>
          </w:tcPr>
          <w:p w14:paraId="33F7603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4336D88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3FDD9CB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C98FCFD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042E5140" w14:textId="77777777" w:rsidR="004551A8" w:rsidRPr="004551A8" w:rsidRDefault="004551A8">
            <w:r w:rsidRPr="004551A8">
              <w:t>3195</w:t>
            </w:r>
          </w:p>
        </w:tc>
        <w:tc>
          <w:tcPr>
            <w:tcW w:w="942" w:type="dxa"/>
            <w:noWrap/>
            <w:hideMark/>
          </w:tcPr>
          <w:p w14:paraId="7FEFC7D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CD2307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6990E7C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66306B7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9906DC6" w14:textId="77777777" w:rsidR="004551A8" w:rsidRPr="004551A8" w:rsidRDefault="004551A8">
            <w:r w:rsidRPr="004551A8">
              <w:t>R5-243239</w:t>
            </w:r>
          </w:p>
        </w:tc>
        <w:tc>
          <w:tcPr>
            <w:tcW w:w="4593" w:type="dxa"/>
            <w:noWrap/>
            <w:hideMark/>
          </w:tcPr>
          <w:p w14:paraId="44D0254A" w14:textId="77777777" w:rsidR="004551A8" w:rsidRPr="004551A8" w:rsidRDefault="004551A8">
            <w:r w:rsidRPr="004551A8">
              <w:t>Addition of Clause 5.5.6.5.0 minimum conformance requirements for simultaneous RRC-based active BWP switch on multiple CC</w:t>
            </w:r>
          </w:p>
        </w:tc>
        <w:tc>
          <w:tcPr>
            <w:tcW w:w="2265" w:type="dxa"/>
            <w:noWrap/>
            <w:hideMark/>
          </w:tcPr>
          <w:p w14:paraId="003351FE" w14:textId="77777777" w:rsidR="004551A8" w:rsidRPr="004551A8" w:rsidRDefault="004551A8">
            <w:r w:rsidRPr="004551A8">
              <w:t>Apple</w:t>
            </w:r>
          </w:p>
        </w:tc>
        <w:tc>
          <w:tcPr>
            <w:tcW w:w="923" w:type="dxa"/>
            <w:noWrap/>
            <w:hideMark/>
          </w:tcPr>
          <w:p w14:paraId="4BDD230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D95FF16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E67F004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46FC18F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7E6191BE" w14:textId="77777777" w:rsidR="004551A8" w:rsidRPr="004551A8" w:rsidRDefault="004551A8">
            <w:r w:rsidRPr="004551A8">
              <w:t>3196</w:t>
            </w:r>
          </w:p>
        </w:tc>
        <w:tc>
          <w:tcPr>
            <w:tcW w:w="942" w:type="dxa"/>
            <w:noWrap/>
            <w:hideMark/>
          </w:tcPr>
          <w:p w14:paraId="00211D8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176DFD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87546F9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5CBA809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A97C2A6" w14:textId="77777777" w:rsidR="004551A8" w:rsidRPr="004551A8" w:rsidRDefault="004551A8">
            <w:r w:rsidRPr="004551A8">
              <w:t>R5-243256</w:t>
            </w:r>
          </w:p>
        </w:tc>
        <w:tc>
          <w:tcPr>
            <w:tcW w:w="4593" w:type="dxa"/>
            <w:noWrap/>
            <w:hideMark/>
          </w:tcPr>
          <w:p w14:paraId="5B134779" w14:textId="77777777" w:rsidR="004551A8" w:rsidRPr="004551A8" w:rsidRDefault="004551A8">
            <w:r w:rsidRPr="004551A8">
              <w:t>Correction of spurious emission minimum conformance requirements for UE co-ex to align with RAN4 specs</w:t>
            </w:r>
          </w:p>
        </w:tc>
        <w:tc>
          <w:tcPr>
            <w:tcW w:w="2265" w:type="dxa"/>
            <w:noWrap/>
            <w:hideMark/>
          </w:tcPr>
          <w:p w14:paraId="0DA9DFC0" w14:textId="77777777" w:rsidR="004551A8" w:rsidRPr="004551A8" w:rsidRDefault="004551A8">
            <w:r w:rsidRPr="004551A8">
              <w:t>Apple, Keysight</w:t>
            </w:r>
          </w:p>
        </w:tc>
        <w:tc>
          <w:tcPr>
            <w:tcW w:w="923" w:type="dxa"/>
            <w:noWrap/>
            <w:hideMark/>
          </w:tcPr>
          <w:p w14:paraId="48F986B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7B1FCA3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235D11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5A3D52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933D7B5" w14:textId="77777777" w:rsidR="004551A8" w:rsidRPr="004551A8" w:rsidRDefault="004551A8">
            <w:r w:rsidRPr="004551A8">
              <w:t>2842</w:t>
            </w:r>
          </w:p>
        </w:tc>
        <w:tc>
          <w:tcPr>
            <w:tcW w:w="942" w:type="dxa"/>
            <w:noWrap/>
            <w:hideMark/>
          </w:tcPr>
          <w:p w14:paraId="64E7259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29A5F8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74FD566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192F21F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9E43F8D" w14:textId="77777777" w:rsidR="004551A8" w:rsidRPr="004551A8" w:rsidRDefault="004551A8">
            <w:r w:rsidRPr="004551A8">
              <w:t>R5-243271</w:t>
            </w:r>
          </w:p>
        </w:tc>
        <w:tc>
          <w:tcPr>
            <w:tcW w:w="4593" w:type="dxa"/>
            <w:noWrap/>
            <w:hideMark/>
          </w:tcPr>
          <w:p w14:paraId="4466F97C" w14:textId="77777777" w:rsidR="004551A8" w:rsidRPr="004551A8" w:rsidRDefault="004551A8">
            <w:r w:rsidRPr="004551A8">
              <w:t>Correction of MCVideo Location TCs</w:t>
            </w:r>
          </w:p>
        </w:tc>
        <w:tc>
          <w:tcPr>
            <w:tcW w:w="2265" w:type="dxa"/>
            <w:noWrap/>
            <w:hideMark/>
          </w:tcPr>
          <w:p w14:paraId="3D7DEE3A" w14:textId="77777777" w:rsidR="004551A8" w:rsidRPr="004551A8" w:rsidRDefault="004551A8">
            <w:r w:rsidRPr="004551A8">
              <w:t>NIST</w:t>
            </w:r>
          </w:p>
        </w:tc>
        <w:tc>
          <w:tcPr>
            <w:tcW w:w="923" w:type="dxa"/>
            <w:noWrap/>
            <w:hideMark/>
          </w:tcPr>
          <w:p w14:paraId="2328FB4B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763D2603" w14:textId="77777777" w:rsidR="004551A8" w:rsidRPr="004551A8" w:rsidRDefault="004551A8">
            <w:r w:rsidRPr="004551A8">
              <w:t>36.579-6</w:t>
            </w:r>
          </w:p>
        </w:tc>
        <w:tc>
          <w:tcPr>
            <w:tcW w:w="914" w:type="dxa"/>
            <w:noWrap/>
            <w:hideMark/>
          </w:tcPr>
          <w:p w14:paraId="22E84305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435FC918" w14:textId="77777777" w:rsidR="004551A8" w:rsidRPr="004551A8" w:rsidRDefault="004551A8">
            <w:r w:rsidRPr="004551A8">
              <w:t>MCProtoc16_enh2MCPTT_eMCData2-ConTest</w:t>
            </w:r>
          </w:p>
        </w:tc>
        <w:tc>
          <w:tcPr>
            <w:tcW w:w="934" w:type="dxa"/>
            <w:noWrap/>
            <w:hideMark/>
          </w:tcPr>
          <w:p w14:paraId="4CB272FD" w14:textId="77777777" w:rsidR="004551A8" w:rsidRPr="004551A8" w:rsidRDefault="004551A8">
            <w:r w:rsidRPr="004551A8">
              <w:t>0111</w:t>
            </w:r>
          </w:p>
        </w:tc>
        <w:tc>
          <w:tcPr>
            <w:tcW w:w="942" w:type="dxa"/>
            <w:noWrap/>
            <w:hideMark/>
          </w:tcPr>
          <w:p w14:paraId="74F2228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822C3D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8BF2D06" w14:textId="77777777" w:rsidR="004551A8" w:rsidRPr="004551A8" w:rsidRDefault="004551A8">
            <w:r w:rsidRPr="004551A8">
              <w:t>RP-240958</w:t>
            </w:r>
          </w:p>
        </w:tc>
      </w:tr>
      <w:tr w:rsidR="004551A8" w:rsidRPr="004551A8" w14:paraId="0C946BD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035B719" w14:textId="77777777" w:rsidR="004551A8" w:rsidRPr="004551A8" w:rsidRDefault="004551A8">
            <w:r w:rsidRPr="004551A8">
              <w:t>R5-243272</w:t>
            </w:r>
          </w:p>
        </w:tc>
        <w:tc>
          <w:tcPr>
            <w:tcW w:w="4593" w:type="dxa"/>
            <w:noWrap/>
            <w:hideMark/>
          </w:tcPr>
          <w:p w14:paraId="67BE1BC9" w14:textId="77777777" w:rsidR="004551A8" w:rsidRPr="004551A8" w:rsidRDefault="004551A8">
            <w:r w:rsidRPr="004551A8">
              <w:t>Correction of MCData TC 6.4.2 Emergency Alert</w:t>
            </w:r>
          </w:p>
        </w:tc>
        <w:tc>
          <w:tcPr>
            <w:tcW w:w="2265" w:type="dxa"/>
            <w:noWrap/>
            <w:hideMark/>
          </w:tcPr>
          <w:p w14:paraId="033CE8D5" w14:textId="77777777" w:rsidR="004551A8" w:rsidRPr="004551A8" w:rsidRDefault="004551A8">
            <w:r w:rsidRPr="004551A8">
              <w:t>NIST</w:t>
            </w:r>
          </w:p>
        </w:tc>
        <w:tc>
          <w:tcPr>
            <w:tcW w:w="923" w:type="dxa"/>
            <w:noWrap/>
            <w:hideMark/>
          </w:tcPr>
          <w:p w14:paraId="52BCDBB1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3244E481" w14:textId="77777777" w:rsidR="004551A8" w:rsidRPr="004551A8" w:rsidRDefault="004551A8">
            <w:r w:rsidRPr="004551A8">
              <w:t>36.579-7</w:t>
            </w:r>
          </w:p>
        </w:tc>
        <w:tc>
          <w:tcPr>
            <w:tcW w:w="914" w:type="dxa"/>
            <w:noWrap/>
            <w:hideMark/>
          </w:tcPr>
          <w:p w14:paraId="17FEF31F" w14:textId="77777777" w:rsidR="004551A8" w:rsidRPr="004551A8" w:rsidRDefault="004551A8">
            <w:r w:rsidRPr="004551A8">
              <w:t>16.3.0</w:t>
            </w:r>
          </w:p>
        </w:tc>
        <w:tc>
          <w:tcPr>
            <w:tcW w:w="4538" w:type="dxa"/>
            <w:noWrap/>
            <w:hideMark/>
          </w:tcPr>
          <w:p w14:paraId="2AC19FF7" w14:textId="77777777" w:rsidR="004551A8" w:rsidRPr="004551A8" w:rsidRDefault="004551A8">
            <w:r w:rsidRPr="004551A8">
              <w:t>MCProtoc16_enh2MCPTT_eMCData2-ConTest</w:t>
            </w:r>
          </w:p>
        </w:tc>
        <w:tc>
          <w:tcPr>
            <w:tcW w:w="934" w:type="dxa"/>
            <w:noWrap/>
            <w:hideMark/>
          </w:tcPr>
          <w:p w14:paraId="612286F1" w14:textId="77777777" w:rsidR="004551A8" w:rsidRPr="004551A8" w:rsidRDefault="004551A8">
            <w:r w:rsidRPr="004551A8">
              <w:t>0063</w:t>
            </w:r>
          </w:p>
        </w:tc>
        <w:tc>
          <w:tcPr>
            <w:tcW w:w="942" w:type="dxa"/>
            <w:noWrap/>
            <w:hideMark/>
          </w:tcPr>
          <w:p w14:paraId="049FBEF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F6CF2E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1AF491C" w14:textId="77777777" w:rsidR="004551A8" w:rsidRPr="004551A8" w:rsidRDefault="004551A8">
            <w:r w:rsidRPr="004551A8">
              <w:t>RP-240958</w:t>
            </w:r>
          </w:p>
        </w:tc>
      </w:tr>
      <w:tr w:rsidR="004551A8" w:rsidRPr="004551A8" w14:paraId="57244F5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4FA31E9" w14:textId="77777777" w:rsidR="004551A8" w:rsidRPr="004551A8" w:rsidRDefault="004551A8">
            <w:r w:rsidRPr="004551A8">
              <w:t>R5-243273</w:t>
            </w:r>
          </w:p>
        </w:tc>
        <w:tc>
          <w:tcPr>
            <w:tcW w:w="4593" w:type="dxa"/>
            <w:noWrap/>
            <w:hideMark/>
          </w:tcPr>
          <w:p w14:paraId="7D597575" w14:textId="77777777" w:rsidR="004551A8" w:rsidRPr="004551A8" w:rsidRDefault="004551A8">
            <w:r w:rsidRPr="004551A8">
              <w:t>Correction to clause 5.5.3.4.2</w:t>
            </w:r>
          </w:p>
        </w:tc>
        <w:tc>
          <w:tcPr>
            <w:tcW w:w="2265" w:type="dxa"/>
            <w:noWrap/>
            <w:hideMark/>
          </w:tcPr>
          <w:p w14:paraId="6BFC0416" w14:textId="77777777" w:rsidR="004551A8" w:rsidRPr="004551A8" w:rsidRDefault="004551A8">
            <w:r w:rsidRPr="004551A8">
              <w:t>NIST</w:t>
            </w:r>
          </w:p>
        </w:tc>
        <w:tc>
          <w:tcPr>
            <w:tcW w:w="923" w:type="dxa"/>
            <w:noWrap/>
            <w:hideMark/>
          </w:tcPr>
          <w:p w14:paraId="3E35A020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2A4CC744" w14:textId="77777777" w:rsidR="004551A8" w:rsidRPr="004551A8" w:rsidRDefault="004551A8">
            <w:r w:rsidRPr="004551A8">
              <w:t>36.579-1</w:t>
            </w:r>
          </w:p>
        </w:tc>
        <w:tc>
          <w:tcPr>
            <w:tcW w:w="914" w:type="dxa"/>
            <w:noWrap/>
            <w:hideMark/>
          </w:tcPr>
          <w:p w14:paraId="5E8534CC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37475FAF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82E93CA" w14:textId="77777777" w:rsidR="004551A8" w:rsidRPr="004551A8" w:rsidRDefault="004551A8">
            <w:r w:rsidRPr="004551A8">
              <w:t>0360</w:t>
            </w:r>
          </w:p>
        </w:tc>
        <w:tc>
          <w:tcPr>
            <w:tcW w:w="942" w:type="dxa"/>
            <w:noWrap/>
            <w:hideMark/>
          </w:tcPr>
          <w:p w14:paraId="3DE896B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EEA6DE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2880493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4D72A2F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703E76A" w14:textId="77777777" w:rsidR="004551A8" w:rsidRPr="004551A8" w:rsidRDefault="004551A8">
            <w:r w:rsidRPr="004551A8">
              <w:t>R5-243274</w:t>
            </w:r>
          </w:p>
        </w:tc>
        <w:tc>
          <w:tcPr>
            <w:tcW w:w="4593" w:type="dxa"/>
            <w:noWrap/>
            <w:hideMark/>
          </w:tcPr>
          <w:p w14:paraId="5BD19331" w14:textId="77777777" w:rsidR="004551A8" w:rsidRPr="004551A8" w:rsidRDefault="004551A8">
            <w:r w:rsidRPr="004551A8">
              <w:t>Correction to MCPTT TC 5.10</w:t>
            </w:r>
          </w:p>
        </w:tc>
        <w:tc>
          <w:tcPr>
            <w:tcW w:w="2265" w:type="dxa"/>
            <w:noWrap/>
            <w:hideMark/>
          </w:tcPr>
          <w:p w14:paraId="120895CC" w14:textId="77777777" w:rsidR="004551A8" w:rsidRPr="004551A8" w:rsidRDefault="004551A8">
            <w:r w:rsidRPr="004551A8">
              <w:t>NIST</w:t>
            </w:r>
          </w:p>
        </w:tc>
        <w:tc>
          <w:tcPr>
            <w:tcW w:w="923" w:type="dxa"/>
            <w:noWrap/>
            <w:hideMark/>
          </w:tcPr>
          <w:p w14:paraId="6E676229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0F2DC1CC" w14:textId="77777777" w:rsidR="004551A8" w:rsidRPr="004551A8" w:rsidRDefault="004551A8">
            <w:r w:rsidRPr="004551A8">
              <w:t>36.579-2</w:t>
            </w:r>
          </w:p>
        </w:tc>
        <w:tc>
          <w:tcPr>
            <w:tcW w:w="914" w:type="dxa"/>
            <w:noWrap/>
            <w:hideMark/>
          </w:tcPr>
          <w:p w14:paraId="69706F2C" w14:textId="77777777" w:rsidR="004551A8" w:rsidRPr="004551A8" w:rsidRDefault="004551A8">
            <w:r w:rsidRPr="004551A8">
              <w:t>16.4.0</w:t>
            </w:r>
          </w:p>
        </w:tc>
        <w:tc>
          <w:tcPr>
            <w:tcW w:w="4538" w:type="dxa"/>
            <w:noWrap/>
            <w:hideMark/>
          </w:tcPr>
          <w:p w14:paraId="1965D071" w14:textId="77777777" w:rsidR="004551A8" w:rsidRPr="004551A8" w:rsidRDefault="004551A8">
            <w:r w:rsidRPr="004551A8">
              <w:t>MCProtoc16_enh2MCPTT_eMCData2-ConTest</w:t>
            </w:r>
          </w:p>
        </w:tc>
        <w:tc>
          <w:tcPr>
            <w:tcW w:w="934" w:type="dxa"/>
            <w:noWrap/>
            <w:hideMark/>
          </w:tcPr>
          <w:p w14:paraId="71FA3047" w14:textId="77777777" w:rsidR="004551A8" w:rsidRPr="004551A8" w:rsidRDefault="004551A8">
            <w:r w:rsidRPr="004551A8">
              <w:t>0371</w:t>
            </w:r>
          </w:p>
        </w:tc>
        <w:tc>
          <w:tcPr>
            <w:tcW w:w="942" w:type="dxa"/>
            <w:noWrap/>
            <w:hideMark/>
          </w:tcPr>
          <w:p w14:paraId="261AFA9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40C7B2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DDD4A28" w14:textId="77777777" w:rsidR="004551A8" w:rsidRPr="004551A8" w:rsidRDefault="004551A8">
            <w:r w:rsidRPr="004551A8">
              <w:t>RP-240958</w:t>
            </w:r>
          </w:p>
        </w:tc>
      </w:tr>
      <w:tr w:rsidR="004551A8" w:rsidRPr="004551A8" w14:paraId="01ED004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1E3C889" w14:textId="77777777" w:rsidR="004551A8" w:rsidRPr="004551A8" w:rsidRDefault="004551A8">
            <w:r w:rsidRPr="004551A8">
              <w:t>R5-243279</w:t>
            </w:r>
          </w:p>
        </w:tc>
        <w:tc>
          <w:tcPr>
            <w:tcW w:w="4593" w:type="dxa"/>
            <w:noWrap/>
            <w:hideMark/>
          </w:tcPr>
          <w:p w14:paraId="5A90F693" w14:textId="77777777" w:rsidR="004551A8" w:rsidRPr="004551A8" w:rsidRDefault="004551A8">
            <w:r w:rsidRPr="004551A8">
              <w:t>Updates to Reference sensitivity for SUL</w:t>
            </w:r>
          </w:p>
        </w:tc>
        <w:tc>
          <w:tcPr>
            <w:tcW w:w="2265" w:type="dxa"/>
            <w:noWrap/>
            <w:hideMark/>
          </w:tcPr>
          <w:p w14:paraId="06505832" w14:textId="77777777" w:rsidR="004551A8" w:rsidRPr="004551A8" w:rsidRDefault="004551A8">
            <w:r w:rsidRPr="004551A8">
              <w:t>Keysight Technologies UK Ltd</w:t>
            </w:r>
          </w:p>
        </w:tc>
        <w:tc>
          <w:tcPr>
            <w:tcW w:w="923" w:type="dxa"/>
            <w:noWrap/>
            <w:hideMark/>
          </w:tcPr>
          <w:p w14:paraId="5354342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060B825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9853B5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7420832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B411140" w14:textId="77777777" w:rsidR="004551A8" w:rsidRPr="004551A8" w:rsidRDefault="004551A8">
            <w:r w:rsidRPr="004551A8">
              <w:t>2848</w:t>
            </w:r>
          </w:p>
        </w:tc>
        <w:tc>
          <w:tcPr>
            <w:tcW w:w="942" w:type="dxa"/>
            <w:noWrap/>
            <w:hideMark/>
          </w:tcPr>
          <w:p w14:paraId="5A3F88B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26D6EE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B43C518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67C4F3A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C2FDC4F" w14:textId="77777777" w:rsidR="004551A8" w:rsidRPr="004551A8" w:rsidRDefault="004551A8">
            <w:r w:rsidRPr="004551A8">
              <w:lastRenderedPageBreak/>
              <w:t>R5-243285</w:t>
            </w:r>
          </w:p>
        </w:tc>
        <w:tc>
          <w:tcPr>
            <w:tcW w:w="4593" w:type="dxa"/>
            <w:noWrap/>
            <w:hideMark/>
          </w:tcPr>
          <w:p w14:paraId="5323B7F7" w14:textId="77777777" w:rsidR="004551A8" w:rsidRPr="004551A8" w:rsidRDefault="004551A8">
            <w:r w:rsidRPr="004551A8">
              <w:t>Corrections on 6.2F.3 for UE A-MPR requirements for shared spectrum access</w:t>
            </w:r>
          </w:p>
        </w:tc>
        <w:tc>
          <w:tcPr>
            <w:tcW w:w="2265" w:type="dxa"/>
            <w:noWrap/>
            <w:hideMark/>
          </w:tcPr>
          <w:p w14:paraId="1C55537A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1070338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74C0F1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91AB8A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12B26CD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4F7C6688" w14:textId="77777777" w:rsidR="004551A8" w:rsidRPr="004551A8" w:rsidRDefault="004551A8">
            <w:r w:rsidRPr="004551A8">
              <w:t>2849</w:t>
            </w:r>
          </w:p>
        </w:tc>
        <w:tc>
          <w:tcPr>
            <w:tcW w:w="942" w:type="dxa"/>
            <w:noWrap/>
            <w:hideMark/>
          </w:tcPr>
          <w:p w14:paraId="727643F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E1B909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2879DFE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46BD20D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9C3904E" w14:textId="77777777" w:rsidR="004551A8" w:rsidRPr="004551A8" w:rsidRDefault="004551A8">
            <w:r w:rsidRPr="004551A8">
              <w:t>R5-243286</w:t>
            </w:r>
          </w:p>
        </w:tc>
        <w:tc>
          <w:tcPr>
            <w:tcW w:w="4593" w:type="dxa"/>
            <w:noWrap/>
            <w:hideMark/>
          </w:tcPr>
          <w:p w14:paraId="2E83BCE1" w14:textId="77777777" w:rsidR="004551A8" w:rsidRPr="004551A8" w:rsidRDefault="004551A8">
            <w:r w:rsidRPr="004551A8">
              <w:t>Corrections on 4.3.1 for NTN FR1 test channel bandwidth</w:t>
            </w:r>
          </w:p>
        </w:tc>
        <w:tc>
          <w:tcPr>
            <w:tcW w:w="2265" w:type="dxa"/>
            <w:noWrap/>
            <w:hideMark/>
          </w:tcPr>
          <w:p w14:paraId="0EF1D497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6E7557F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6BC2733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1B38973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50EAC1D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7EEDD422" w14:textId="77777777" w:rsidR="004551A8" w:rsidRPr="004551A8" w:rsidRDefault="004551A8">
            <w:r w:rsidRPr="004551A8">
              <w:t>3207</w:t>
            </w:r>
          </w:p>
        </w:tc>
        <w:tc>
          <w:tcPr>
            <w:tcW w:w="942" w:type="dxa"/>
            <w:noWrap/>
            <w:hideMark/>
          </w:tcPr>
          <w:p w14:paraId="04F0295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C6FCF4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8704969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78E64BA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0A13D21" w14:textId="77777777" w:rsidR="004551A8" w:rsidRPr="004551A8" w:rsidRDefault="004551A8">
            <w:r w:rsidRPr="004551A8">
              <w:t>R5-243287</w:t>
            </w:r>
          </w:p>
        </w:tc>
        <w:tc>
          <w:tcPr>
            <w:tcW w:w="4593" w:type="dxa"/>
            <w:noWrap/>
            <w:hideMark/>
          </w:tcPr>
          <w:p w14:paraId="24B30C35" w14:textId="77777777" w:rsidR="004551A8" w:rsidRPr="004551A8" w:rsidRDefault="004551A8">
            <w:r w:rsidRPr="004551A8">
              <w:t>Update on A.4.1 and A.4.3.1 for FR1-NTN implementation types and RF baseline capabilities</w:t>
            </w:r>
          </w:p>
        </w:tc>
        <w:tc>
          <w:tcPr>
            <w:tcW w:w="2265" w:type="dxa"/>
            <w:noWrap/>
            <w:hideMark/>
          </w:tcPr>
          <w:p w14:paraId="03E81257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7914593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CAF6302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0F75F6E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B8DD815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4BA76124" w14:textId="77777777" w:rsidR="004551A8" w:rsidRPr="004551A8" w:rsidRDefault="004551A8">
            <w:r w:rsidRPr="004551A8">
              <w:t>0646</w:t>
            </w:r>
          </w:p>
        </w:tc>
        <w:tc>
          <w:tcPr>
            <w:tcW w:w="942" w:type="dxa"/>
            <w:noWrap/>
            <w:hideMark/>
          </w:tcPr>
          <w:p w14:paraId="6F466EC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C15AEA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6DAF498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3D80CE6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5F116BE" w14:textId="77777777" w:rsidR="004551A8" w:rsidRPr="004551A8" w:rsidRDefault="004551A8">
            <w:r w:rsidRPr="004551A8">
              <w:t>R5-243288</w:t>
            </w:r>
          </w:p>
        </w:tc>
        <w:tc>
          <w:tcPr>
            <w:tcW w:w="4593" w:type="dxa"/>
            <w:noWrap/>
            <w:hideMark/>
          </w:tcPr>
          <w:p w14:paraId="7D023F2D" w14:textId="77777777" w:rsidR="004551A8" w:rsidRPr="004551A8" w:rsidRDefault="004551A8">
            <w:r w:rsidRPr="004551A8">
              <w:t>Corrections on 5.1 for NTN FR1 frequency range designation</w:t>
            </w:r>
          </w:p>
        </w:tc>
        <w:tc>
          <w:tcPr>
            <w:tcW w:w="2265" w:type="dxa"/>
            <w:noWrap/>
            <w:hideMark/>
          </w:tcPr>
          <w:p w14:paraId="5A3E9E7A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2F52955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E3847CF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202786D3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276C1017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77B2081C" w14:textId="77777777" w:rsidR="004551A8" w:rsidRPr="004551A8" w:rsidRDefault="004551A8">
            <w:r w:rsidRPr="004551A8">
              <w:t>0053</w:t>
            </w:r>
          </w:p>
        </w:tc>
        <w:tc>
          <w:tcPr>
            <w:tcW w:w="942" w:type="dxa"/>
            <w:noWrap/>
            <w:hideMark/>
          </w:tcPr>
          <w:p w14:paraId="03EE1E8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114BF9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406A1F9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272C4A2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17B5CDA" w14:textId="77777777" w:rsidR="004551A8" w:rsidRPr="004551A8" w:rsidRDefault="004551A8">
            <w:r w:rsidRPr="004551A8">
              <w:t>R5-243289</w:t>
            </w:r>
          </w:p>
        </w:tc>
        <w:tc>
          <w:tcPr>
            <w:tcW w:w="4593" w:type="dxa"/>
            <w:noWrap/>
            <w:hideMark/>
          </w:tcPr>
          <w:p w14:paraId="44A5CE58" w14:textId="77777777" w:rsidR="004551A8" w:rsidRPr="004551A8" w:rsidRDefault="004551A8">
            <w:r w:rsidRPr="004551A8">
              <w:t>Corrections on 6.2.3 for NTN UE additional maximum output power reduction</w:t>
            </w:r>
          </w:p>
        </w:tc>
        <w:tc>
          <w:tcPr>
            <w:tcW w:w="2265" w:type="dxa"/>
            <w:noWrap/>
            <w:hideMark/>
          </w:tcPr>
          <w:p w14:paraId="27E9D3D2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506FEE9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11FEAE4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70833233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7429B4A7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7F045AAF" w14:textId="77777777" w:rsidR="004551A8" w:rsidRPr="004551A8" w:rsidRDefault="004551A8">
            <w:r w:rsidRPr="004551A8">
              <w:t>0054</w:t>
            </w:r>
          </w:p>
        </w:tc>
        <w:tc>
          <w:tcPr>
            <w:tcW w:w="942" w:type="dxa"/>
            <w:noWrap/>
            <w:hideMark/>
          </w:tcPr>
          <w:p w14:paraId="6517DAB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F2DA08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47427EB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0699F80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9255D4F" w14:textId="77777777" w:rsidR="004551A8" w:rsidRPr="004551A8" w:rsidRDefault="004551A8">
            <w:r w:rsidRPr="004551A8">
              <w:t>R5-243290</w:t>
            </w:r>
          </w:p>
        </w:tc>
        <w:tc>
          <w:tcPr>
            <w:tcW w:w="4593" w:type="dxa"/>
            <w:noWrap/>
            <w:hideMark/>
          </w:tcPr>
          <w:p w14:paraId="597980CE" w14:textId="77777777" w:rsidR="004551A8" w:rsidRPr="004551A8" w:rsidRDefault="004551A8">
            <w:r w:rsidRPr="004551A8">
              <w:t>Corrections on 6.5.3.3 for NTN UE additional spurious emissions</w:t>
            </w:r>
          </w:p>
        </w:tc>
        <w:tc>
          <w:tcPr>
            <w:tcW w:w="2265" w:type="dxa"/>
            <w:noWrap/>
            <w:hideMark/>
          </w:tcPr>
          <w:p w14:paraId="254F4843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6D93FB9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128CEF6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7598A93A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7CA10B8E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49453F98" w14:textId="77777777" w:rsidR="004551A8" w:rsidRPr="004551A8" w:rsidRDefault="004551A8">
            <w:r w:rsidRPr="004551A8">
              <w:t>0055</w:t>
            </w:r>
          </w:p>
        </w:tc>
        <w:tc>
          <w:tcPr>
            <w:tcW w:w="942" w:type="dxa"/>
            <w:noWrap/>
            <w:hideMark/>
          </w:tcPr>
          <w:p w14:paraId="00A5918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ACD6DD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5FBC3F8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2D45709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BCC2251" w14:textId="77777777" w:rsidR="004551A8" w:rsidRPr="004551A8" w:rsidRDefault="004551A8">
            <w:r w:rsidRPr="004551A8">
              <w:t>R5-243292</w:t>
            </w:r>
          </w:p>
        </w:tc>
        <w:tc>
          <w:tcPr>
            <w:tcW w:w="4593" w:type="dxa"/>
            <w:noWrap/>
            <w:hideMark/>
          </w:tcPr>
          <w:p w14:paraId="414D631B" w14:textId="77777777" w:rsidR="004551A8" w:rsidRPr="004551A8" w:rsidRDefault="004551A8">
            <w:r w:rsidRPr="004551A8">
              <w:t>Corrections on 4.0 for NTN tested bands selection criteria</w:t>
            </w:r>
          </w:p>
        </w:tc>
        <w:tc>
          <w:tcPr>
            <w:tcW w:w="2265" w:type="dxa"/>
            <w:noWrap/>
            <w:hideMark/>
          </w:tcPr>
          <w:p w14:paraId="50DFC8F1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342C9FF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F028FF7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1059D58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160FA2C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606A664A" w14:textId="77777777" w:rsidR="004551A8" w:rsidRPr="004551A8" w:rsidRDefault="004551A8">
            <w:r w:rsidRPr="004551A8">
              <w:t>0436</w:t>
            </w:r>
          </w:p>
        </w:tc>
        <w:tc>
          <w:tcPr>
            <w:tcW w:w="942" w:type="dxa"/>
            <w:noWrap/>
            <w:hideMark/>
          </w:tcPr>
          <w:p w14:paraId="6CE30BD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D49DA3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5468411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3025231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BFC5632" w14:textId="77777777" w:rsidR="004551A8" w:rsidRPr="004551A8" w:rsidRDefault="004551A8">
            <w:r w:rsidRPr="004551A8">
              <w:t>R5-243294</w:t>
            </w:r>
          </w:p>
        </w:tc>
        <w:tc>
          <w:tcPr>
            <w:tcW w:w="4593" w:type="dxa"/>
            <w:noWrap/>
            <w:hideMark/>
          </w:tcPr>
          <w:p w14:paraId="7A83AF1A" w14:textId="77777777" w:rsidR="004551A8" w:rsidRPr="004551A8" w:rsidRDefault="004551A8">
            <w:r w:rsidRPr="004551A8">
              <w:t>Corrections on 4.3.1.4.1.2 for test frequency for DC_38A_n78A</w:t>
            </w:r>
          </w:p>
        </w:tc>
        <w:tc>
          <w:tcPr>
            <w:tcW w:w="2265" w:type="dxa"/>
            <w:noWrap/>
            <w:hideMark/>
          </w:tcPr>
          <w:p w14:paraId="28E16AB6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6AC7A21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7A2C56C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0A7C6B0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2226DCA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DDAC974" w14:textId="77777777" w:rsidR="004551A8" w:rsidRPr="004551A8" w:rsidRDefault="004551A8">
            <w:r w:rsidRPr="004551A8">
              <w:t>3209</w:t>
            </w:r>
          </w:p>
        </w:tc>
        <w:tc>
          <w:tcPr>
            <w:tcW w:w="942" w:type="dxa"/>
            <w:noWrap/>
            <w:hideMark/>
          </w:tcPr>
          <w:p w14:paraId="2D6F56A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35B697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4EA6B5B" w14:textId="77777777" w:rsidR="004551A8" w:rsidRPr="004551A8" w:rsidRDefault="004551A8">
            <w:r w:rsidRPr="004551A8">
              <w:t>RP-241019</w:t>
            </w:r>
          </w:p>
        </w:tc>
      </w:tr>
      <w:tr w:rsidR="004551A8" w:rsidRPr="004551A8" w14:paraId="524FDCD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BC07A42" w14:textId="77777777" w:rsidR="004551A8" w:rsidRPr="004551A8" w:rsidRDefault="004551A8">
            <w:r w:rsidRPr="004551A8">
              <w:t>R5-243296</w:t>
            </w:r>
          </w:p>
        </w:tc>
        <w:tc>
          <w:tcPr>
            <w:tcW w:w="4593" w:type="dxa"/>
            <w:noWrap/>
            <w:hideMark/>
          </w:tcPr>
          <w:p w14:paraId="421EF956" w14:textId="77777777" w:rsidR="004551A8" w:rsidRPr="004551A8" w:rsidRDefault="004551A8">
            <w:r w:rsidRPr="004551A8">
              <w:t>Corrections on 6.2.3 for UE additional maximum output power reduction requirements</w:t>
            </w:r>
          </w:p>
        </w:tc>
        <w:tc>
          <w:tcPr>
            <w:tcW w:w="2265" w:type="dxa"/>
            <w:noWrap/>
            <w:hideMark/>
          </w:tcPr>
          <w:p w14:paraId="39503D65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56502DC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CF8D5DA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5130ECA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CF2AD8F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4F93551" w14:textId="77777777" w:rsidR="004551A8" w:rsidRPr="004551A8" w:rsidRDefault="004551A8">
            <w:r w:rsidRPr="004551A8">
              <w:t>2851</w:t>
            </w:r>
          </w:p>
        </w:tc>
        <w:tc>
          <w:tcPr>
            <w:tcW w:w="942" w:type="dxa"/>
            <w:noWrap/>
            <w:hideMark/>
          </w:tcPr>
          <w:p w14:paraId="477F539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AB7C38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6D4871A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162F1FC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CD90431" w14:textId="77777777" w:rsidR="004551A8" w:rsidRPr="004551A8" w:rsidRDefault="004551A8">
            <w:r w:rsidRPr="004551A8">
              <w:t>R5-243297</w:t>
            </w:r>
          </w:p>
        </w:tc>
        <w:tc>
          <w:tcPr>
            <w:tcW w:w="4593" w:type="dxa"/>
            <w:noWrap/>
            <w:hideMark/>
          </w:tcPr>
          <w:p w14:paraId="0C82B9F3" w14:textId="77777777" w:rsidR="004551A8" w:rsidRPr="004551A8" w:rsidRDefault="004551A8">
            <w:r w:rsidRPr="004551A8">
              <w:t>Corrections on 6.5.2.2 for UE spectrum emission mask</w:t>
            </w:r>
          </w:p>
        </w:tc>
        <w:tc>
          <w:tcPr>
            <w:tcW w:w="2265" w:type="dxa"/>
            <w:noWrap/>
            <w:hideMark/>
          </w:tcPr>
          <w:p w14:paraId="0E245335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2298C70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A177EC0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5266829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1AC917A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455DF1F" w14:textId="77777777" w:rsidR="004551A8" w:rsidRPr="004551A8" w:rsidRDefault="004551A8">
            <w:r w:rsidRPr="004551A8">
              <w:t>2852</w:t>
            </w:r>
          </w:p>
        </w:tc>
        <w:tc>
          <w:tcPr>
            <w:tcW w:w="942" w:type="dxa"/>
            <w:noWrap/>
            <w:hideMark/>
          </w:tcPr>
          <w:p w14:paraId="3D5D6E0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45293C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EFC0A97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392D000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8E28509" w14:textId="77777777" w:rsidR="004551A8" w:rsidRPr="004551A8" w:rsidRDefault="004551A8">
            <w:r w:rsidRPr="004551A8">
              <w:t>R5-243298</w:t>
            </w:r>
          </w:p>
        </w:tc>
        <w:tc>
          <w:tcPr>
            <w:tcW w:w="4593" w:type="dxa"/>
            <w:noWrap/>
            <w:hideMark/>
          </w:tcPr>
          <w:p w14:paraId="15167427" w14:textId="77777777" w:rsidR="004551A8" w:rsidRPr="004551A8" w:rsidRDefault="004551A8">
            <w:r w:rsidRPr="004551A8">
              <w:t>Corrections on 6.5.3.3 for UE additional spurious emissions</w:t>
            </w:r>
          </w:p>
        </w:tc>
        <w:tc>
          <w:tcPr>
            <w:tcW w:w="2265" w:type="dxa"/>
            <w:noWrap/>
            <w:hideMark/>
          </w:tcPr>
          <w:p w14:paraId="1972B365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6058D82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B68F4F5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148A3BF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62B27DC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0A4CE15" w14:textId="77777777" w:rsidR="004551A8" w:rsidRPr="004551A8" w:rsidRDefault="004551A8">
            <w:r w:rsidRPr="004551A8">
              <w:t>2853</w:t>
            </w:r>
          </w:p>
        </w:tc>
        <w:tc>
          <w:tcPr>
            <w:tcW w:w="942" w:type="dxa"/>
            <w:noWrap/>
            <w:hideMark/>
          </w:tcPr>
          <w:p w14:paraId="1D82C71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D1C471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0E05517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6895DBB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E6656D3" w14:textId="77777777" w:rsidR="004551A8" w:rsidRPr="004551A8" w:rsidRDefault="004551A8">
            <w:r w:rsidRPr="004551A8">
              <w:t>R5-243299</w:t>
            </w:r>
          </w:p>
        </w:tc>
        <w:tc>
          <w:tcPr>
            <w:tcW w:w="4593" w:type="dxa"/>
            <w:noWrap/>
            <w:hideMark/>
          </w:tcPr>
          <w:p w14:paraId="071D9288" w14:textId="77777777" w:rsidR="004551A8" w:rsidRPr="004551A8" w:rsidRDefault="004551A8">
            <w:r w:rsidRPr="004551A8">
              <w:t>Corrections on clause 6 for removal of power class capable UE denotation</w:t>
            </w:r>
          </w:p>
        </w:tc>
        <w:tc>
          <w:tcPr>
            <w:tcW w:w="2265" w:type="dxa"/>
            <w:noWrap/>
            <w:hideMark/>
          </w:tcPr>
          <w:p w14:paraId="148B0F86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35DF504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317DABB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552F2C7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DC8FC9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28DF068" w14:textId="77777777" w:rsidR="004551A8" w:rsidRPr="004551A8" w:rsidRDefault="004551A8">
            <w:r w:rsidRPr="004551A8">
              <w:t>2854</w:t>
            </w:r>
          </w:p>
        </w:tc>
        <w:tc>
          <w:tcPr>
            <w:tcW w:w="942" w:type="dxa"/>
            <w:noWrap/>
            <w:hideMark/>
          </w:tcPr>
          <w:p w14:paraId="4A4CCCA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F53FAB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3C5DC00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7CFABB6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81AF503" w14:textId="77777777" w:rsidR="004551A8" w:rsidRPr="004551A8" w:rsidRDefault="004551A8">
            <w:r w:rsidRPr="004551A8">
              <w:t>R5-243300</w:t>
            </w:r>
          </w:p>
        </w:tc>
        <w:tc>
          <w:tcPr>
            <w:tcW w:w="4593" w:type="dxa"/>
            <w:noWrap/>
            <w:hideMark/>
          </w:tcPr>
          <w:p w14:paraId="1D3665C2" w14:textId="77777777" w:rsidR="004551A8" w:rsidRPr="004551A8" w:rsidRDefault="004551A8">
            <w:r w:rsidRPr="004551A8">
              <w:t>Cleanups on 7.3.2 for reference sensitivity power level test</w:t>
            </w:r>
          </w:p>
        </w:tc>
        <w:tc>
          <w:tcPr>
            <w:tcW w:w="2265" w:type="dxa"/>
            <w:noWrap/>
            <w:hideMark/>
          </w:tcPr>
          <w:p w14:paraId="4AEA8C02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2309FBF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11451BA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1390375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EA7FE97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DDEB59B" w14:textId="77777777" w:rsidR="004551A8" w:rsidRPr="004551A8" w:rsidRDefault="004551A8">
            <w:r w:rsidRPr="004551A8">
              <w:t>2855</w:t>
            </w:r>
          </w:p>
        </w:tc>
        <w:tc>
          <w:tcPr>
            <w:tcW w:w="942" w:type="dxa"/>
            <w:noWrap/>
            <w:hideMark/>
          </w:tcPr>
          <w:p w14:paraId="53E9D17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C160AD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4A9B112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0B20B6F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9F463A4" w14:textId="77777777" w:rsidR="004551A8" w:rsidRPr="004551A8" w:rsidRDefault="004551A8">
            <w:r w:rsidRPr="004551A8">
              <w:t>R5-243309</w:t>
            </w:r>
          </w:p>
        </w:tc>
        <w:tc>
          <w:tcPr>
            <w:tcW w:w="4593" w:type="dxa"/>
            <w:noWrap/>
            <w:hideMark/>
          </w:tcPr>
          <w:p w14:paraId="6F9F62EA" w14:textId="77777777" w:rsidR="004551A8" w:rsidRPr="004551A8" w:rsidRDefault="004551A8">
            <w:r w:rsidRPr="004551A8">
              <w:t>Clarification of QoQZ Validation Procedure</w:t>
            </w:r>
          </w:p>
        </w:tc>
        <w:tc>
          <w:tcPr>
            <w:tcW w:w="2265" w:type="dxa"/>
            <w:noWrap/>
            <w:hideMark/>
          </w:tcPr>
          <w:p w14:paraId="50A2B121" w14:textId="77777777" w:rsidR="004551A8" w:rsidRPr="004551A8" w:rsidRDefault="004551A8">
            <w:r w:rsidRPr="004551A8">
              <w:t>Keysight Technologies UK Ltd, ETS-Lindgren</w:t>
            </w:r>
          </w:p>
        </w:tc>
        <w:tc>
          <w:tcPr>
            <w:tcW w:w="923" w:type="dxa"/>
            <w:noWrap/>
            <w:hideMark/>
          </w:tcPr>
          <w:p w14:paraId="0C721E3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0FE4561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05B8577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BFFE658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3347257" w14:textId="77777777" w:rsidR="004551A8" w:rsidRPr="004551A8" w:rsidRDefault="004551A8">
            <w:r w:rsidRPr="004551A8">
              <w:t>1055</w:t>
            </w:r>
          </w:p>
        </w:tc>
        <w:tc>
          <w:tcPr>
            <w:tcW w:w="942" w:type="dxa"/>
            <w:noWrap/>
            <w:hideMark/>
          </w:tcPr>
          <w:p w14:paraId="3E13728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B1DC03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F640501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1FB2269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11876D5" w14:textId="77777777" w:rsidR="004551A8" w:rsidRPr="004551A8" w:rsidRDefault="004551A8">
            <w:r w:rsidRPr="004551A8">
              <w:lastRenderedPageBreak/>
              <w:t>R5-243310</w:t>
            </w:r>
          </w:p>
        </w:tc>
        <w:tc>
          <w:tcPr>
            <w:tcW w:w="4593" w:type="dxa"/>
            <w:noWrap/>
            <w:hideMark/>
          </w:tcPr>
          <w:p w14:paraId="22936CF9" w14:textId="77777777" w:rsidR="004551A8" w:rsidRPr="004551A8" w:rsidRDefault="004551A8">
            <w:r w:rsidRPr="004551A8">
              <w:t>Clarification of Calibration and Ripple Test Procedures</w:t>
            </w:r>
          </w:p>
        </w:tc>
        <w:tc>
          <w:tcPr>
            <w:tcW w:w="2265" w:type="dxa"/>
            <w:noWrap/>
            <w:hideMark/>
          </w:tcPr>
          <w:p w14:paraId="0CC84AA7" w14:textId="77777777" w:rsidR="004551A8" w:rsidRPr="004551A8" w:rsidRDefault="004551A8">
            <w:r w:rsidRPr="004551A8">
              <w:t>Keysight Technologies UK Ltd, ETS-Lindgren</w:t>
            </w:r>
          </w:p>
        </w:tc>
        <w:tc>
          <w:tcPr>
            <w:tcW w:w="923" w:type="dxa"/>
            <w:noWrap/>
            <w:hideMark/>
          </w:tcPr>
          <w:p w14:paraId="7AE49E80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2FA1950A" w14:textId="77777777" w:rsidR="004551A8" w:rsidRPr="004551A8" w:rsidRDefault="004551A8">
            <w:r w:rsidRPr="004551A8">
              <w:t>37.544</w:t>
            </w:r>
          </w:p>
        </w:tc>
        <w:tc>
          <w:tcPr>
            <w:tcW w:w="914" w:type="dxa"/>
            <w:noWrap/>
            <w:hideMark/>
          </w:tcPr>
          <w:p w14:paraId="64DF7E84" w14:textId="77777777" w:rsidR="004551A8" w:rsidRPr="004551A8" w:rsidRDefault="004551A8">
            <w:r w:rsidRPr="004551A8">
              <w:t>16.3.0</w:t>
            </w:r>
          </w:p>
        </w:tc>
        <w:tc>
          <w:tcPr>
            <w:tcW w:w="4538" w:type="dxa"/>
            <w:noWrap/>
            <w:hideMark/>
          </w:tcPr>
          <w:p w14:paraId="6D057EA5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06D860FA" w14:textId="77777777" w:rsidR="004551A8" w:rsidRPr="004551A8" w:rsidRDefault="004551A8">
            <w:r w:rsidRPr="004551A8">
              <w:t>0033</w:t>
            </w:r>
          </w:p>
        </w:tc>
        <w:tc>
          <w:tcPr>
            <w:tcW w:w="942" w:type="dxa"/>
            <w:noWrap/>
            <w:hideMark/>
          </w:tcPr>
          <w:p w14:paraId="360D12F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E9E484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947B9DE" w14:textId="77777777" w:rsidR="004551A8" w:rsidRPr="004551A8" w:rsidRDefault="004551A8">
            <w:r w:rsidRPr="004551A8">
              <w:t>RP-241015</w:t>
            </w:r>
          </w:p>
        </w:tc>
      </w:tr>
      <w:tr w:rsidR="004551A8" w:rsidRPr="004551A8" w14:paraId="4B62D43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07FE18D" w14:textId="77777777" w:rsidR="004551A8" w:rsidRPr="004551A8" w:rsidRDefault="004551A8">
            <w:r w:rsidRPr="004551A8">
              <w:t>R5-243312</w:t>
            </w:r>
          </w:p>
        </w:tc>
        <w:tc>
          <w:tcPr>
            <w:tcW w:w="4593" w:type="dxa"/>
            <w:noWrap/>
            <w:hideMark/>
          </w:tcPr>
          <w:p w14:paraId="14FC9E84" w14:textId="77777777" w:rsidR="004551A8" w:rsidRPr="004551A8" w:rsidRDefault="004551A8">
            <w:r w:rsidRPr="004551A8">
              <w:t>Clarification of Calibration and Ripple Test Procedures</w:t>
            </w:r>
          </w:p>
        </w:tc>
        <w:tc>
          <w:tcPr>
            <w:tcW w:w="2265" w:type="dxa"/>
            <w:noWrap/>
            <w:hideMark/>
          </w:tcPr>
          <w:p w14:paraId="3A59DB96" w14:textId="77777777" w:rsidR="004551A8" w:rsidRPr="004551A8" w:rsidRDefault="004551A8">
            <w:r w:rsidRPr="004551A8">
              <w:t>Keysight Technologies UK Ltd, ETS-Lindgren</w:t>
            </w:r>
          </w:p>
        </w:tc>
        <w:tc>
          <w:tcPr>
            <w:tcW w:w="923" w:type="dxa"/>
            <w:noWrap/>
            <w:hideMark/>
          </w:tcPr>
          <w:p w14:paraId="2449D4B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F727EC5" w14:textId="77777777" w:rsidR="004551A8" w:rsidRPr="004551A8" w:rsidRDefault="004551A8">
            <w:r w:rsidRPr="004551A8">
              <w:t>38.551</w:t>
            </w:r>
          </w:p>
        </w:tc>
        <w:tc>
          <w:tcPr>
            <w:tcW w:w="914" w:type="dxa"/>
            <w:noWrap/>
            <w:hideMark/>
          </w:tcPr>
          <w:p w14:paraId="267622EF" w14:textId="77777777" w:rsidR="004551A8" w:rsidRPr="004551A8" w:rsidRDefault="004551A8">
            <w:r w:rsidRPr="004551A8">
              <w:t>17.1.0</w:t>
            </w:r>
          </w:p>
        </w:tc>
        <w:tc>
          <w:tcPr>
            <w:tcW w:w="4538" w:type="dxa"/>
            <w:noWrap/>
            <w:hideMark/>
          </w:tcPr>
          <w:p w14:paraId="1D26FCB9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BBA0D23" w14:textId="77777777" w:rsidR="004551A8" w:rsidRPr="004551A8" w:rsidRDefault="004551A8">
            <w:r w:rsidRPr="004551A8">
              <w:t>0015</w:t>
            </w:r>
          </w:p>
        </w:tc>
        <w:tc>
          <w:tcPr>
            <w:tcW w:w="942" w:type="dxa"/>
            <w:noWrap/>
            <w:hideMark/>
          </w:tcPr>
          <w:p w14:paraId="2B96DFF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619ED8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BB9363F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79B73E5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9735CAE" w14:textId="77777777" w:rsidR="004551A8" w:rsidRPr="004551A8" w:rsidRDefault="004551A8">
            <w:r w:rsidRPr="004551A8">
              <w:t>R5-243313</w:t>
            </w:r>
          </w:p>
        </w:tc>
        <w:tc>
          <w:tcPr>
            <w:tcW w:w="4593" w:type="dxa"/>
            <w:noWrap/>
            <w:hideMark/>
          </w:tcPr>
          <w:p w14:paraId="49B742DF" w14:textId="77777777" w:rsidR="004551A8" w:rsidRPr="004551A8" w:rsidRDefault="004551A8">
            <w:r w:rsidRPr="004551A8">
              <w:t>Clarification of Channel Model Coordinate System and Probe Placement</w:t>
            </w:r>
          </w:p>
        </w:tc>
        <w:tc>
          <w:tcPr>
            <w:tcW w:w="2265" w:type="dxa"/>
            <w:noWrap/>
            <w:hideMark/>
          </w:tcPr>
          <w:p w14:paraId="168D3FAE" w14:textId="77777777" w:rsidR="004551A8" w:rsidRPr="004551A8" w:rsidRDefault="004551A8">
            <w:r w:rsidRPr="004551A8">
              <w:t>Keysight Technologies UK Ltd, OPPO</w:t>
            </w:r>
          </w:p>
        </w:tc>
        <w:tc>
          <w:tcPr>
            <w:tcW w:w="923" w:type="dxa"/>
            <w:noWrap/>
            <w:hideMark/>
          </w:tcPr>
          <w:p w14:paraId="43D0A172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5CE64D6" w14:textId="77777777" w:rsidR="004551A8" w:rsidRPr="004551A8" w:rsidRDefault="004551A8">
            <w:r w:rsidRPr="004551A8">
              <w:t>38.551</w:t>
            </w:r>
          </w:p>
        </w:tc>
        <w:tc>
          <w:tcPr>
            <w:tcW w:w="914" w:type="dxa"/>
            <w:noWrap/>
            <w:hideMark/>
          </w:tcPr>
          <w:p w14:paraId="49FF3817" w14:textId="77777777" w:rsidR="004551A8" w:rsidRPr="004551A8" w:rsidRDefault="004551A8">
            <w:r w:rsidRPr="004551A8">
              <w:t>17.1.0</w:t>
            </w:r>
          </w:p>
        </w:tc>
        <w:tc>
          <w:tcPr>
            <w:tcW w:w="4538" w:type="dxa"/>
            <w:noWrap/>
            <w:hideMark/>
          </w:tcPr>
          <w:p w14:paraId="5F1795BB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6D81CCC" w14:textId="77777777" w:rsidR="004551A8" w:rsidRPr="004551A8" w:rsidRDefault="004551A8">
            <w:r w:rsidRPr="004551A8">
              <w:t>0016</w:t>
            </w:r>
          </w:p>
        </w:tc>
        <w:tc>
          <w:tcPr>
            <w:tcW w:w="942" w:type="dxa"/>
            <w:noWrap/>
            <w:hideMark/>
          </w:tcPr>
          <w:p w14:paraId="4BD58D3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A98097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5AF1B4E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0D1DCF1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5DFD352" w14:textId="77777777" w:rsidR="004551A8" w:rsidRPr="004551A8" w:rsidRDefault="004551A8">
            <w:r w:rsidRPr="004551A8">
              <w:t>R5-243319</w:t>
            </w:r>
          </w:p>
        </w:tc>
        <w:tc>
          <w:tcPr>
            <w:tcW w:w="4593" w:type="dxa"/>
            <w:noWrap/>
            <w:hideMark/>
          </w:tcPr>
          <w:p w14:paraId="76BAB558" w14:textId="77777777" w:rsidR="004551A8" w:rsidRPr="004551A8" w:rsidRDefault="004551A8">
            <w:r w:rsidRPr="004551A8">
              <w:t>Update of Refsens TC for RedCap UE</w:t>
            </w:r>
          </w:p>
        </w:tc>
        <w:tc>
          <w:tcPr>
            <w:tcW w:w="2265" w:type="dxa"/>
            <w:noWrap/>
            <w:hideMark/>
          </w:tcPr>
          <w:p w14:paraId="73CBF8E3" w14:textId="77777777" w:rsidR="004551A8" w:rsidRPr="004551A8" w:rsidRDefault="004551A8">
            <w:r w:rsidRPr="004551A8">
              <w:t>China Unicom</w:t>
            </w:r>
          </w:p>
        </w:tc>
        <w:tc>
          <w:tcPr>
            <w:tcW w:w="923" w:type="dxa"/>
            <w:noWrap/>
            <w:hideMark/>
          </w:tcPr>
          <w:p w14:paraId="7318097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C30BEF9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51B4A1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2F578DF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0E2ABEE2" w14:textId="77777777" w:rsidR="004551A8" w:rsidRPr="004551A8" w:rsidRDefault="004551A8">
            <w:r w:rsidRPr="004551A8">
              <w:t>2857</w:t>
            </w:r>
          </w:p>
        </w:tc>
        <w:tc>
          <w:tcPr>
            <w:tcW w:w="942" w:type="dxa"/>
            <w:noWrap/>
            <w:hideMark/>
          </w:tcPr>
          <w:p w14:paraId="18E99C9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52971C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1FE8AC1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549AB35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B9DF840" w14:textId="77777777" w:rsidR="004551A8" w:rsidRPr="004551A8" w:rsidRDefault="004551A8">
            <w:r w:rsidRPr="004551A8">
              <w:t>R5-243329</w:t>
            </w:r>
          </w:p>
        </w:tc>
        <w:tc>
          <w:tcPr>
            <w:tcW w:w="4593" w:type="dxa"/>
            <w:noWrap/>
            <w:hideMark/>
          </w:tcPr>
          <w:p w14:paraId="06497BC1" w14:textId="77777777" w:rsidR="004551A8" w:rsidRPr="004551A8" w:rsidRDefault="004551A8">
            <w:r w:rsidRPr="004551A8">
              <w:t>Addition of EN-DC FR1 NR-U Random Access and Handover test cases</w:t>
            </w:r>
          </w:p>
        </w:tc>
        <w:tc>
          <w:tcPr>
            <w:tcW w:w="2265" w:type="dxa"/>
            <w:noWrap/>
            <w:hideMark/>
          </w:tcPr>
          <w:p w14:paraId="4C1D600C" w14:textId="77777777" w:rsidR="004551A8" w:rsidRPr="004551A8" w:rsidRDefault="004551A8">
            <w:r w:rsidRPr="004551A8">
              <w:t>Qualcomm Technologies Int</w:t>
            </w:r>
          </w:p>
        </w:tc>
        <w:tc>
          <w:tcPr>
            <w:tcW w:w="923" w:type="dxa"/>
            <w:noWrap/>
            <w:hideMark/>
          </w:tcPr>
          <w:p w14:paraId="1DFA8A6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F9C1CF5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130FBBCC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DA43DF3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00E98001" w14:textId="77777777" w:rsidR="004551A8" w:rsidRPr="004551A8" w:rsidRDefault="004551A8">
            <w:r w:rsidRPr="004551A8">
              <w:t>3213</w:t>
            </w:r>
          </w:p>
        </w:tc>
        <w:tc>
          <w:tcPr>
            <w:tcW w:w="942" w:type="dxa"/>
            <w:noWrap/>
            <w:hideMark/>
          </w:tcPr>
          <w:p w14:paraId="18E048F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F5C9BE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ED4CBC9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4854EC9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DDFCC5A" w14:textId="77777777" w:rsidR="004551A8" w:rsidRPr="004551A8" w:rsidRDefault="004551A8">
            <w:r w:rsidRPr="004551A8">
              <w:t>R5-243337</w:t>
            </w:r>
          </w:p>
        </w:tc>
        <w:tc>
          <w:tcPr>
            <w:tcW w:w="4593" w:type="dxa"/>
            <w:noWrap/>
            <w:hideMark/>
          </w:tcPr>
          <w:p w14:paraId="1DAF832C" w14:textId="77777777" w:rsidR="004551A8" w:rsidRPr="004551A8" w:rsidRDefault="004551A8">
            <w:r w:rsidRPr="004551A8">
              <w:t>Correction on Rel-17 HST conditions in ServingCellConfigCommon</w:t>
            </w:r>
          </w:p>
        </w:tc>
        <w:tc>
          <w:tcPr>
            <w:tcW w:w="2265" w:type="dxa"/>
            <w:noWrap/>
            <w:hideMark/>
          </w:tcPr>
          <w:p w14:paraId="7147E6BA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6E6B732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B2E0D5E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0C3936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9FAE8D5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9C2E401" w14:textId="77777777" w:rsidR="004551A8" w:rsidRPr="004551A8" w:rsidRDefault="004551A8">
            <w:r w:rsidRPr="004551A8">
              <w:t>3210</w:t>
            </w:r>
          </w:p>
        </w:tc>
        <w:tc>
          <w:tcPr>
            <w:tcW w:w="942" w:type="dxa"/>
            <w:noWrap/>
            <w:hideMark/>
          </w:tcPr>
          <w:p w14:paraId="44B1F62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A3CC5F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883EE2D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7CBA0A9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D06530B" w14:textId="77777777" w:rsidR="004551A8" w:rsidRPr="004551A8" w:rsidRDefault="004551A8">
            <w:r w:rsidRPr="004551A8">
              <w:t>R5-243338</w:t>
            </w:r>
          </w:p>
        </w:tc>
        <w:tc>
          <w:tcPr>
            <w:tcW w:w="4593" w:type="dxa"/>
            <w:noWrap/>
            <w:hideMark/>
          </w:tcPr>
          <w:p w14:paraId="76ACD18B" w14:textId="77777777" w:rsidR="004551A8" w:rsidRPr="004551A8" w:rsidRDefault="004551A8">
            <w:r w:rsidRPr="004551A8">
              <w:t>Update for PMI TypeII codebook test cases</w:t>
            </w:r>
          </w:p>
        </w:tc>
        <w:tc>
          <w:tcPr>
            <w:tcW w:w="2265" w:type="dxa"/>
            <w:noWrap/>
            <w:hideMark/>
          </w:tcPr>
          <w:p w14:paraId="5EEFA7C6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2B042E8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A798B1E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03DADFD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EC9B15C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1AA62576" w14:textId="77777777" w:rsidR="004551A8" w:rsidRPr="004551A8" w:rsidRDefault="004551A8">
            <w:r w:rsidRPr="004551A8">
              <w:t>0842</w:t>
            </w:r>
          </w:p>
        </w:tc>
        <w:tc>
          <w:tcPr>
            <w:tcW w:w="942" w:type="dxa"/>
            <w:noWrap/>
            <w:hideMark/>
          </w:tcPr>
          <w:p w14:paraId="72F7F04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CC936B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E451EC4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1A9AAC0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834FDFA" w14:textId="77777777" w:rsidR="004551A8" w:rsidRPr="004551A8" w:rsidRDefault="004551A8">
            <w:r w:rsidRPr="004551A8">
              <w:t>R5-243341</w:t>
            </w:r>
          </w:p>
        </w:tc>
        <w:tc>
          <w:tcPr>
            <w:tcW w:w="4593" w:type="dxa"/>
            <w:noWrap/>
            <w:hideMark/>
          </w:tcPr>
          <w:p w14:paraId="74001F6E" w14:textId="77777777" w:rsidR="004551A8" w:rsidRPr="004551A8" w:rsidRDefault="004551A8">
            <w:r w:rsidRPr="004551A8">
              <w:t>Corrections to NR FR1 RedCap E-UTRA cell re-selection TCs 16.1.2.1, 16.1.2.3</w:t>
            </w:r>
          </w:p>
        </w:tc>
        <w:tc>
          <w:tcPr>
            <w:tcW w:w="2265" w:type="dxa"/>
            <w:noWrap/>
            <w:hideMark/>
          </w:tcPr>
          <w:p w14:paraId="43C2C755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2265D1D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72FBCEF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D6FED86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9F7F936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092043B1" w14:textId="77777777" w:rsidR="004551A8" w:rsidRPr="004551A8" w:rsidRDefault="004551A8">
            <w:r w:rsidRPr="004551A8">
              <w:t>3216</w:t>
            </w:r>
          </w:p>
        </w:tc>
        <w:tc>
          <w:tcPr>
            <w:tcW w:w="942" w:type="dxa"/>
            <w:noWrap/>
            <w:hideMark/>
          </w:tcPr>
          <w:p w14:paraId="35D1A42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694727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7F845CD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6773F2B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AC576BC" w14:textId="77777777" w:rsidR="004551A8" w:rsidRPr="004551A8" w:rsidRDefault="004551A8">
            <w:r w:rsidRPr="004551A8">
              <w:t>R5-243342</w:t>
            </w:r>
          </w:p>
        </w:tc>
        <w:tc>
          <w:tcPr>
            <w:tcW w:w="4593" w:type="dxa"/>
            <w:noWrap/>
            <w:hideMark/>
          </w:tcPr>
          <w:p w14:paraId="4468D201" w14:textId="77777777" w:rsidR="004551A8" w:rsidRPr="004551A8" w:rsidRDefault="004551A8">
            <w:r w:rsidRPr="004551A8">
              <w:t>Editorial correction in Redcap 16.6.2.1</w:t>
            </w:r>
          </w:p>
        </w:tc>
        <w:tc>
          <w:tcPr>
            <w:tcW w:w="2265" w:type="dxa"/>
            <w:noWrap/>
            <w:hideMark/>
          </w:tcPr>
          <w:p w14:paraId="044D43B0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232A69D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D2A3737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7950CFA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C1F9E0D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3FF1A49" w14:textId="77777777" w:rsidR="004551A8" w:rsidRPr="004551A8" w:rsidRDefault="004551A8">
            <w:r w:rsidRPr="004551A8">
              <w:t>3217</w:t>
            </w:r>
          </w:p>
        </w:tc>
        <w:tc>
          <w:tcPr>
            <w:tcW w:w="942" w:type="dxa"/>
            <w:noWrap/>
            <w:hideMark/>
          </w:tcPr>
          <w:p w14:paraId="0CA039E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9D98B5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9C436B8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6B754C6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632D6A1" w14:textId="77777777" w:rsidR="004551A8" w:rsidRPr="004551A8" w:rsidRDefault="004551A8">
            <w:r w:rsidRPr="004551A8">
              <w:t>R5-243343</w:t>
            </w:r>
          </w:p>
        </w:tc>
        <w:tc>
          <w:tcPr>
            <w:tcW w:w="4593" w:type="dxa"/>
            <w:noWrap/>
            <w:hideMark/>
          </w:tcPr>
          <w:p w14:paraId="4760C644" w14:textId="77777777" w:rsidR="004551A8" w:rsidRPr="004551A8" w:rsidRDefault="004551A8">
            <w:r w:rsidRPr="004551A8">
              <w:t>Correction to FR1 RedCap E-UTRA - NR inter - RAT Handover TC 18.2.1.1</w:t>
            </w:r>
          </w:p>
        </w:tc>
        <w:tc>
          <w:tcPr>
            <w:tcW w:w="2265" w:type="dxa"/>
            <w:noWrap/>
            <w:hideMark/>
          </w:tcPr>
          <w:p w14:paraId="66A2E821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12B03A7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DC0BAF5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5D111E9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0A8E75F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AC0E52D" w14:textId="77777777" w:rsidR="004551A8" w:rsidRPr="004551A8" w:rsidRDefault="004551A8">
            <w:r w:rsidRPr="004551A8">
              <w:t>3218</w:t>
            </w:r>
          </w:p>
        </w:tc>
        <w:tc>
          <w:tcPr>
            <w:tcW w:w="942" w:type="dxa"/>
            <w:noWrap/>
            <w:hideMark/>
          </w:tcPr>
          <w:p w14:paraId="3524DBF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21887A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218C61E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4381A9B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E020882" w14:textId="77777777" w:rsidR="004551A8" w:rsidRPr="004551A8" w:rsidRDefault="004551A8">
            <w:r w:rsidRPr="004551A8">
              <w:t>R5-243344</w:t>
            </w:r>
          </w:p>
        </w:tc>
        <w:tc>
          <w:tcPr>
            <w:tcW w:w="4593" w:type="dxa"/>
            <w:noWrap/>
            <w:hideMark/>
          </w:tcPr>
          <w:p w14:paraId="7F0D101B" w14:textId="77777777" w:rsidR="004551A8" w:rsidRPr="004551A8" w:rsidRDefault="004551A8">
            <w:r w:rsidRPr="004551A8">
              <w:t>Editorial correction in Annex E for FR1 RedCap TCs 16.6.2.3, 16.6.2.4</w:t>
            </w:r>
          </w:p>
        </w:tc>
        <w:tc>
          <w:tcPr>
            <w:tcW w:w="2265" w:type="dxa"/>
            <w:noWrap/>
            <w:hideMark/>
          </w:tcPr>
          <w:p w14:paraId="332FD472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4CF5DDF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F517B04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3E90EF6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EEFCA48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03020F9" w14:textId="77777777" w:rsidR="004551A8" w:rsidRPr="004551A8" w:rsidRDefault="004551A8">
            <w:r w:rsidRPr="004551A8">
              <w:t>3219</w:t>
            </w:r>
          </w:p>
        </w:tc>
        <w:tc>
          <w:tcPr>
            <w:tcW w:w="942" w:type="dxa"/>
            <w:noWrap/>
            <w:hideMark/>
          </w:tcPr>
          <w:p w14:paraId="416DAAC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73C6DB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44A5A93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5261DB5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058DC65" w14:textId="77777777" w:rsidR="004551A8" w:rsidRPr="004551A8" w:rsidRDefault="004551A8">
            <w:r w:rsidRPr="004551A8">
              <w:t>R5-243346</w:t>
            </w:r>
          </w:p>
        </w:tc>
        <w:tc>
          <w:tcPr>
            <w:tcW w:w="4593" w:type="dxa"/>
            <w:noWrap/>
            <w:hideMark/>
          </w:tcPr>
          <w:p w14:paraId="4C0C05C1" w14:textId="77777777" w:rsidR="004551A8" w:rsidRPr="004551A8" w:rsidRDefault="004551A8">
            <w:r w:rsidRPr="004551A8">
              <w:t>Corrrection to RRC test case 8.2.3.1.2</w:t>
            </w:r>
          </w:p>
        </w:tc>
        <w:tc>
          <w:tcPr>
            <w:tcW w:w="2265" w:type="dxa"/>
            <w:noWrap/>
            <w:hideMark/>
          </w:tcPr>
          <w:p w14:paraId="044588A5" w14:textId="77777777" w:rsidR="004551A8" w:rsidRPr="004551A8" w:rsidRDefault="004551A8">
            <w:r w:rsidRPr="004551A8">
              <w:t>Keysight Technologies UK</w:t>
            </w:r>
          </w:p>
        </w:tc>
        <w:tc>
          <w:tcPr>
            <w:tcW w:w="923" w:type="dxa"/>
            <w:noWrap/>
            <w:hideMark/>
          </w:tcPr>
          <w:p w14:paraId="7A97D903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E6D3556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EA3F7CA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6365C82A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2BCCD8C" w14:textId="77777777" w:rsidR="004551A8" w:rsidRPr="004551A8" w:rsidRDefault="004551A8">
            <w:r w:rsidRPr="004551A8">
              <w:t>4454</w:t>
            </w:r>
          </w:p>
        </w:tc>
        <w:tc>
          <w:tcPr>
            <w:tcW w:w="942" w:type="dxa"/>
            <w:noWrap/>
            <w:hideMark/>
          </w:tcPr>
          <w:p w14:paraId="302648F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7CA85D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F7DA64E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459B705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F27C297" w14:textId="77777777" w:rsidR="004551A8" w:rsidRPr="004551A8" w:rsidRDefault="004551A8">
            <w:r w:rsidRPr="004551A8">
              <w:t>R5-243347</w:t>
            </w:r>
          </w:p>
        </w:tc>
        <w:tc>
          <w:tcPr>
            <w:tcW w:w="4593" w:type="dxa"/>
            <w:noWrap/>
            <w:hideMark/>
          </w:tcPr>
          <w:p w14:paraId="0360E09E" w14:textId="77777777" w:rsidR="004551A8" w:rsidRPr="004551A8" w:rsidRDefault="004551A8">
            <w:r w:rsidRPr="004551A8">
              <w:t>Corrrection to RRC test case 8.2.3.2.2</w:t>
            </w:r>
          </w:p>
        </w:tc>
        <w:tc>
          <w:tcPr>
            <w:tcW w:w="2265" w:type="dxa"/>
            <w:noWrap/>
            <w:hideMark/>
          </w:tcPr>
          <w:p w14:paraId="3695C4FF" w14:textId="77777777" w:rsidR="004551A8" w:rsidRPr="004551A8" w:rsidRDefault="004551A8">
            <w:r w:rsidRPr="004551A8">
              <w:t>Keysight Technologies UK</w:t>
            </w:r>
          </w:p>
        </w:tc>
        <w:tc>
          <w:tcPr>
            <w:tcW w:w="923" w:type="dxa"/>
            <w:noWrap/>
            <w:hideMark/>
          </w:tcPr>
          <w:p w14:paraId="2AB33BE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90F1CBC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13CE3B21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69BF2ADE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5DC643B" w14:textId="77777777" w:rsidR="004551A8" w:rsidRPr="004551A8" w:rsidRDefault="004551A8">
            <w:r w:rsidRPr="004551A8">
              <w:t>4455</w:t>
            </w:r>
          </w:p>
        </w:tc>
        <w:tc>
          <w:tcPr>
            <w:tcW w:w="942" w:type="dxa"/>
            <w:noWrap/>
            <w:hideMark/>
          </w:tcPr>
          <w:p w14:paraId="52FE269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B1C468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6CB702F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0D0F2D5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731E5CA" w14:textId="77777777" w:rsidR="004551A8" w:rsidRPr="004551A8" w:rsidRDefault="004551A8">
            <w:r w:rsidRPr="004551A8">
              <w:lastRenderedPageBreak/>
              <w:t>R5-243348</w:t>
            </w:r>
          </w:p>
        </w:tc>
        <w:tc>
          <w:tcPr>
            <w:tcW w:w="4593" w:type="dxa"/>
            <w:noWrap/>
            <w:hideMark/>
          </w:tcPr>
          <w:p w14:paraId="50495FF5" w14:textId="77777777" w:rsidR="004551A8" w:rsidRPr="004551A8" w:rsidRDefault="004551A8">
            <w:r w:rsidRPr="004551A8">
              <w:t>Corrrection to RRC test case 8.2.3.6.2x</w:t>
            </w:r>
          </w:p>
        </w:tc>
        <w:tc>
          <w:tcPr>
            <w:tcW w:w="2265" w:type="dxa"/>
            <w:noWrap/>
            <w:hideMark/>
          </w:tcPr>
          <w:p w14:paraId="29F3114C" w14:textId="77777777" w:rsidR="004551A8" w:rsidRPr="004551A8" w:rsidRDefault="004551A8">
            <w:r w:rsidRPr="004551A8">
              <w:t>Keysight Technologies UK</w:t>
            </w:r>
          </w:p>
        </w:tc>
        <w:tc>
          <w:tcPr>
            <w:tcW w:w="923" w:type="dxa"/>
            <w:noWrap/>
            <w:hideMark/>
          </w:tcPr>
          <w:p w14:paraId="6CEB5B8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C238930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1A52B801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269AF5D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B797B0B" w14:textId="77777777" w:rsidR="004551A8" w:rsidRPr="004551A8" w:rsidRDefault="004551A8">
            <w:r w:rsidRPr="004551A8">
              <w:t>4456</w:t>
            </w:r>
          </w:p>
        </w:tc>
        <w:tc>
          <w:tcPr>
            <w:tcW w:w="942" w:type="dxa"/>
            <w:noWrap/>
            <w:hideMark/>
          </w:tcPr>
          <w:p w14:paraId="5E72435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08F35F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116A6F0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6DA29B6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A4B28AB" w14:textId="77777777" w:rsidR="004551A8" w:rsidRPr="004551A8" w:rsidRDefault="004551A8">
            <w:r w:rsidRPr="004551A8">
              <w:t>R5-243349</w:t>
            </w:r>
          </w:p>
        </w:tc>
        <w:tc>
          <w:tcPr>
            <w:tcW w:w="4593" w:type="dxa"/>
            <w:noWrap/>
            <w:hideMark/>
          </w:tcPr>
          <w:p w14:paraId="5063D53A" w14:textId="77777777" w:rsidR="004551A8" w:rsidRPr="004551A8" w:rsidRDefault="004551A8">
            <w:r w:rsidRPr="004551A8">
              <w:t>Corrrection to RRC test case 8.2.3.7.2x</w:t>
            </w:r>
          </w:p>
        </w:tc>
        <w:tc>
          <w:tcPr>
            <w:tcW w:w="2265" w:type="dxa"/>
            <w:noWrap/>
            <w:hideMark/>
          </w:tcPr>
          <w:p w14:paraId="20F7F940" w14:textId="77777777" w:rsidR="004551A8" w:rsidRPr="004551A8" w:rsidRDefault="004551A8">
            <w:r w:rsidRPr="004551A8">
              <w:t>Keysight Technologies UK</w:t>
            </w:r>
          </w:p>
        </w:tc>
        <w:tc>
          <w:tcPr>
            <w:tcW w:w="923" w:type="dxa"/>
            <w:noWrap/>
            <w:hideMark/>
          </w:tcPr>
          <w:p w14:paraId="6421C44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E746C5A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36DA33E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01C66C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C9EBCCD" w14:textId="77777777" w:rsidR="004551A8" w:rsidRPr="004551A8" w:rsidRDefault="004551A8">
            <w:r w:rsidRPr="004551A8">
              <w:t>4457</w:t>
            </w:r>
          </w:p>
        </w:tc>
        <w:tc>
          <w:tcPr>
            <w:tcW w:w="942" w:type="dxa"/>
            <w:noWrap/>
            <w:hideMark/>
          </w:tcPr>
          <w:p w14:paraId="00BDD14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D124B3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1DD30B7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53AD43A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22FD7F5" w14:textId="77777777" w:rsidR="004551A8" w:rsidRPr="004551A8" w:rsidRDefault="004551A8">
            <w:r w:rsidRPr="004551A8">
              <w:t>R5-243352</w:t>
            </w:r>
          </w:p>
        </w:tc>
        <w:tc>
          <w:tcPr>
            <w:tcW w:w="4593" w:type="dxa"/>
            <w:noWrap/>
            <w:hideMark/>
          </w:tcPr>
          <w:p w14:paraId="507C89AD" w14:textId="77777777" w:rsidR="004551A8" w:rsidRPr="004551A8" w:rsidRDefault="004551A8">
            <w:r w:rsidRPr="004551A8">
              <w:t>Corrrection to RRC test case 8.2.3.13.2</w:t>
            </w:r>
          </w:p>
        </w:tc>
        <w:tc>
          <w:tcPr>
            <w:tcW w:w="2265" w:type="dxa"/>
            <w:noWrap/>
            <w:hideMark/>
          </w:tcPr>
          <w:p w14:paraId="54BA8A1D" w14:textId="77777777" w:rsidR="004551A8" w:rsidRPr="004551A8" w:rsidRDefault="004551A8">
            <w:r w:rsidRPr="004551A8">
              <w:t>Keysight Technologies UK</w:t>
            </w:r>
          </w:p>
        </w:tc>
        <w:tc>
          <w:tcPr>
            <w:tcW w:w="923" w:type="dxa"/>
            <w:noWrap/>
            <w:hideMark/>
          </w:tcPr>
          <w:p w14:paraId="1351535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1F67A5C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7C0E1C7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1DA27EA4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DE109E7" w14:textId="77777777" w:rsidR="004551A8" w:rsidRPr="004551A8" w:rsidRDefault="004551A8">
            <w:r w:rsidRPr="004551A8">
              <w:t>4460</w:t>
            </w:r>
          </w:p>
        </w:tc>
        <w:tc>
          <w:tcPr>
            <w:tcW w:w="942" w:type="dxa"/>
            <w:noWrap/>
            <w:hideMark/>
          </w:tcPr>
          <w:p w14:paraId="3D45E93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E0FC37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DCA445B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7537C62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90858F9" w14:textId="77777777" w:rsidR="004551A8" w:rsidRPr="004551A8" w:rsidRDefault="004551A8">
            <w:r w:rsidRPr="004551A8">
              <w:t>R5-243353</w:t>
            </w:r>
          </w:p>
        </w:tc>
        <w:tc>
          <w:tcPr>
            <w:tcW w:w="4593" w:type="dxa"/>
            <w:noWrap/>
            <w:hideMark/>
          </w:tcPr>
          <w:p w14:paraId="104A0800" w14:textId="77777777" w:rsidR="004551A8" w:rsidRPr="004551A8" w:rsidRDefault="004551A8">
            <w:r w:rsidRPr="004551A8">
              <w:t>Corrrection to RRC test case 8.2.3.14.3</w:t>
            </w:r>
          </w:p>
        </w:tc>
        <w:tc>
          <w:tcPr>
            <w:tcW w:w="2265" w:type="dxa"/>
            <w:noWrap/>
            <w:hideMark/>
          </w:tcPr>
          <w:p w14:paraId="03219CAE" w14:textId="77777777" w:rsidR="004551A8" w:rsidRPr="004551A8" w:rsidRDefault="004551A8">
            <w:r w:rsidRPr="004551A8">
              <w:t>Keysight Technologies UK</w:t>
            </w:r>
          </w:p>
        </w:tc>
        <w:tc>
          <w:tcPr>
            <w:tcW w:w="923" w:type="dxa"/>
            <w:noWrap/>
            <w:hideMark/>
          </w:tcPr>
          <w:p w14:paraId="3B8466E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16D4FEA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99FAF3B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E12418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D67A7E3" w14:textId="77777777" w:rsidR="004551A8" w:rsidRPr="004551A8" w:rsidRDefault="004551A8">
            <w:r w:rsidRPr="004551A8">
              <w:t>4461</w:t>
            </w:r>
          </w:p>
        </w:tc>
        <w:tc>
          <w:tcPr>
            <w:tcW w:w="942" w:type="dxa"/>
            <w:noWrap/>
            <w:hideMark/>
          </w:tcPr>
          <w:p w14:paraId="6CA087E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589A97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D371544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00850A1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7B93767" w14:textId="77777777" w:rsidR="004551A8" w:rsidRPr="004551A8" w:rsidRDefault="004551A8">
            <w:r w:rsidRPr="004551A8">
              <w:t>R5-243359</w:t>
            </w:r>
          </w:p>
        </w:tc>
        <w:tc>
          <w:tcPr>
            <w:tcW w:w="4593" w:type="dxa"/>
            <w:noWrap/>
            <w:hideMark/>
          </w:tcPr>
          <w:p w14:paraId="178F7304" w14:textId="77777777" w:rsidR="004551A8" w:rsidRPr="004551A8" w:rsidRDefault="004551A8">
            <w:r w:rsidRPr="004551A8">
              <w:t>Addition of NTN Timing Advance test 14.3.2.1</w:t>
            </w:r>
          </w:p>
        </w:tc>
        <w:tc>
          <w:tcPr>
            <w:tcW w:w="2265" w:type="dxa"/>
            <w:noWrap/>
            <w:hideMark/>
          </w:tcPr>
          <w:p w14:paraId="753C1905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1D98DA5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BFD0976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5609CC8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666B5EE0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40239662" w14:textId="77777777" w:rsidR="004551A8" w:rsidRPr="004551A8" w:rsidRDefault="004551A8">
            <w:r w:rsidRPr="004551A8">
              <w:t>3220</w:t>
            </w:r>
          </w:p>
        </w:tc>
        <w:tc>
          <w:tcPr>
            <w:tcW w:w="942" w:type="dxa"/>
            <w:noWrap/>
            <w:hideMark/>
          </w:tcPr>
          <w:p w14:paraId="304D13B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7FAB68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838A7AB" w14:textId="77777777" w:rsidR="004551A8" w:rsidRPr="004551A8" w:rsidRDefault="004551A8">
            <w:r w:rsidRPr="004551A8">
              <w:t>RP-240968</w:t>
            </w:r>
          </w:p>
        </w:tc>
      </w:tr>
      <w:tr w:rsidR="004551A8" w:rsidRPr="004551A8" w14:paraId="7803998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ADFD178" w14:textId="77777777" w:rsidR="004551A8" w:rsidRPr="004551A8" w:rsidRDefault="004551A8">
            <w:r w:rsidRPr="004551A8">
              <w:t>R5-243360</w:t>
            </w:r>
          </w:p>
        </w:tc>
        <w:tc>
          <w:tcPr>
            <w:tcW w:w="4593" w:type="dxa"/>
            <w:noWrap/>
            <w:hideMark/>
          </w:tcPr>
          <w:p w14:paraId="4773B146" w14:textId="77777777" w:rsidR="004551A8" w:rsidRPr="004551A8" w:rsidRDefault="004551A8">
            <w:r w:rsidRPr="004551A8">
              <w:t>Addition of NTN distance-based CHO tests 14.2.1.5 and 14.2.1.6</w:t>
            </w:r>
          </w:p>
        </w:tc>
        <w:tc>
          <w:tcPr>
            <w:tcW w:w="2265" w:type="dxa"/>
            <w:noWrap/>
            <w:hideMark/>
          </w:tcPr>
          <w:p w14:paraId="3C64B71D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7ED1AC3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CC9EF7C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9F558F6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462CB4E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6D1E4593" w14:textId="77777777" w:rsidR="004551A8" w:rsidRPr="004551A8" w:rsidRDefault="004551A8">
            <w:r w:rsidRPr="004551A8">
              <w:t>3221</w:t>
            </w:r>
          </w:p>
        </w:tc>
        <w:tc>
          <w:tcPr>
            <w:tcW w:w="942" w:type="dxa"/>
            <w:noWrap/>
            <w:hideMark/>
          </w:tcPr>
          <w:p w14:paraId="3D601B3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B015F9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EBD877C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320BDB1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D24D4A3" w14:textId="77777777" w:rsidR="004551A8" w:rsidRPr="004551A8" w:rsidRDefault="004551A8">
            <w:r w:rsidRPr="004551A8">
              <w:t>R5-243361</w:t>
            </w:r>
          </w:p>
        </w:tc>
        <w:tc>
          <w:tcPr>
            <w:tcW w:w="4593" w:type="dxa"/>
            <w:noWrap/>
            <w:hideMark/>
          </w:tcPr>
          <w:p w14:paraId="48FE44E9" w14:textId="77777777" w:rsidR="004551A8" w:rsidRPr="004551A8" w:rsidRDefault="004551A8">
            <w:r w:rsidRPr="004551A8">
              <w:t>Addition of NTN inter-frequency Measurement Initiation Cell Reselection tests 14.1.7 and 14.1.8</w:t>
            </w:r>
          </w:p>
        </w:tc>
        <w:tc>
          <w:tcPr>
            <w:tcW w:w="2265" w:type="dxa"/>
            <w:noWrap/>
            <w:hideMark/>
          </w:tcPr>
          <w:p w14:paraId="5DA6745C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55CAE5D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3DFF23F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15D3ADF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0A84AA4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23442FF3" w14:textId="77777777" w:rsidR="004551A8" w:rsidRPr="004551A8" w:rsidRDefault="004551A8">
            <w:r w:rsidRPr="004551A8">
              <w:t>3222</w:t>
            </w:r>
          </w:p>
        </w:tc>
        <w:tc>
          <w:tcPr>
            <w:tcW w:w="942" w:type="dxa"/>
            <w:noWrap/>
            <w:hideMark/>
          </w:tcPr>
          <w:p w14:paraId="09F043D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1682CC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48BCB86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66F7EC6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BE04A70" w14:textId="77777777" w:rsidR="004551A8" w:rsidRPr="004551A8" w:rsidRDefault="004551A8">
            <w:r w:rsidRPr="004551A8">
              <w:t>R5-243362</w:t>
            </w:r>
          </w:p>
        </w:tc>
        <w:tc>
          <w:tcPr>
            <w:tcW w:w="4593" w:type="dxa"/>
            <w:noWrap/>
            <w:hideMark/>
          </w:tcPr>
          <w:p w14:paraId="369458B2" w14:textId="77777777" w:rsidR="004551A8" w:rsidRPr="004551A8" w:rsidRDefault="004551A8">
            <w:r w:rsidRPr="004551A8">
              <w:t>Addition of NTN L1-RSRP Measurement Accuracy tests 14.6.4.1 and 14.6.4.2</w:t>
            </w:r>
          </w:p>
        </w:tc>
        <w:tc>
          <w:tcPr>
            <w:tcW w:w="2265" w:type="dxa"/>
            <w:noWrap/>
            <w:hideMark/>
          </w:tcPr>
          <w:p w14:paraId="741B6C5E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5B194BD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47F039E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7BAAB0D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F40E5DE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57BF4ED0" w14:textId="77777777" w:rsidR="004551A8" w:rsidRPr="004551A8" w:rsidRDefault="004551A8">
            <w:r w:rsidRPr="004551A8">
              <w:t>3223</w:t>
            </w:r>
          </w:p>
        </w:tc>
        <w:tc>
          <w:tcPr>
            <w:tcW w:w="942" w:type="dxa"/>
            <w:noWrap/>
            <w:hideMark/>
          </w:tcPr>
          <w:p w14:paraId="613F613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782860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5B9F37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5170497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035FD92" w14:textId="77777777" w:rsidR="004551A8" w:rsidRPr="004551A8" w:rsidRDefault="004551A8">
            <w:r w:rsidRPr="004551A8">
              <w:t>R5-243363</w:t>
            </w:r>
          </w:p>
        </w:tc>
        <w:tc>
          <w:tcPr>
            <w:tcW w:w="4593" w:type="dxa"/>
            <w:noWrap/>
            <w:hideMark/>
          </w:tcPr>
          <w:p w14:paraId="424D9A10" w14:textId="77777777" w:rsidR="004551A8" w:rsidRPr="004551A8" w:rsidRDefault="004551A8">
            <w:r w:rsidRPr="004551A8">
              <w:t>Update to NTN general sections</w:t>
            </w:r>
          </w:p>
        </w:tc>
        <w:tc>
          <w:tcPr>
            <w:tcW w:w="2265" w:type="dxa"/>
            <w:noWrap/>
            <w:hideMark/>
          </w:tcPr>
          <w:p w14:paraId="361C315A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729E25D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81F2C6F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1EF86B21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B328B6F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1D1BEEE1" w14:textId="77777777" w:rsidR="004551A8" w:rsidRPr="004551A8" w:rsidRDefault="004551A8">
            <w:r w:rsidRPr="004551A8">
              <w:t>3224</w:t>
            </w:r>
          </w:p>
        </w:tc>
        <w:tc>
          <w:tcPr>
            <w:tcW w:w="942" w:type="dxa"/>
            <w:noWrap/>
            <w:hideMark/>
          </w:tcPr>
          <w:p w14:paraId="53A7E123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A74ECC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2AC922B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3079CB1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BBF763B" w14:textId="77777777" w:rsidR="004551A8" w:rsidRPr="004551A8" w:rsidRDefault="004551A8">
            <w:r w:rsidRPr="004551A8">
              <w:t>R5-243364</w:t>
            </w:r>
          </w:p>
        </w:tc>
        <w:tc>
          <w:tcPr>
            <w:tcW w:w="4593" w:type="dxa"/>
            <w:noWrap/>
            <w:hideMark/>
          </w:tcPr>
          <w:p w14:paraId="5B279604" w14:textId="77777777" w:rsidR="004551A8" w:rsidRPr="004551A8" w:rsidRDefault="004551A8">
            <w:r w:rsidRPr="004551A8">
              <w:t>Update to NR-U Cases 10.4.1.1 and 10.4.1.4 including TTs</w:t>
            </w:r>
          </w:p>
        </w:tc>
        <w:tc>
          <w:tcPr>
            <w:tcW w:w="2265" w:type="dxa"/>
            <w:noWrap/>
            <w:hideMark/>
          </w:tcPr>
          <w:p w14:paraId="18B2F677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24A5F2F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D67EA38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691280E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69BA8663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33C273FC" w14:textId="77777777" w:rsidR="004551A8" w:rsidRPr="004551A8" w:rsidRDefault="004551A8">
            <w:r w:rsidRPr="004551A8">
              <w:t>3225</w:t>
            </w:r>
          </w:p>
        </w:tc>
        <w:tc>
          <w:tcPr>
            <w:tcW w:w="942" w:type="dxa"/>
            <w:noWrap/>
            <w:hideMark/>
          </w:tcPr>
          <w:p w14:paraId="45E8533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CCDB94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B48BCA4" w14:textId="77777777" w:rsidR="004551A8" w:rsidRPr="004551A8" w:rsidRDefault="004551A8">
            <w:r w:rsidRPr="004551A8">
              <w:t>RP-240951</w:t>
            </w:r>
          </w:p>
        </w:tc>
      </w:tr>
      <w:tr w:rsidR="004551A8" w:rsidRPr="004551A8" w14:paraId="47CB071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B717119" w14:textId="77777777" w:rsidR="004551A8" w:rsidRPr="004551A8" w:rsidRDefault="004551A8">
            <w:r w:rsidRPr="004551A8">
              <w:t>R5-243365</w:t>
            </w:r>
          </w:p>
        </w:tc>
        <w:tc>
          <w:tcPr>
            <w:tcW w:w="4593" w:type="dxa"/>
            <w:noWrap/>
            <w:hideMark/>
          </w:tcPr>
          <w:p w14:paraId="5A0C9EF4" w14:textId="77777777" w:rsidR="004551A8" w:rsidRPr="004551A8" w:rsidRDefault="004551A8">
            <w:r w:rsidRPr="004551A8">
              <w:t>Update to NR-U Timing Accuracy Test 10.2.1.1 including TTs</w:t>
            </w:r>
          </w:p>
        </w:tc>
        <w:tc>
          <w:tcPr>
            <w:tcW w:w="2265" w:type="dxa"/>
            <w:noWrap/>
            <w:hideMark/>
          </w:tcPr>
          <w:p w14:paraId="313ACC6F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37C1975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8D7B65B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67B7B0E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6A2C9230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4AF12DED" w14:textId="77777777" w:rsidR="004551A8" w:rsidRPr="004551A8" w:rsidRDefault="004551A8">
            <w:r w:rsidRPr="004551A8">
              <w:t>3226</w:t>
            </w:r>
          </w:p>
        </w:tc>
        <w:tc>
          <w:tcPr>
            <w:tcW w:w="942" w:type="dxa"/>
            <w:noWrap/>
            <w:hideMark/>
          </w:tcPr>
          <w:p w14:paraId="217BCBE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54AC2A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01A30B3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6C6FA31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2DAC7F4" w14:textId="77777777" w:rsidR="004551A8" w:rsidRPr="004551A8" w:rsidRDefault="004551A8">
            <w:r w:rsidRPr="004551A8">
              <w:t>R5-243366</w:t>
            </w:r>
          </w:p>
        </w:tc>
        <w:tc>
          <w:tcPr>
            <w:tcW w:w="4593" w:type="dxa"/>
            <w:noWrap/>
            <w:hideMark/>
          </w:tcPr>
          <w:p w14:paraId="2E35BEFF" w14:textId="77777777" w:rsidR="004551A8" w:rsidRPr="004551A8" w:rsidRDefault="004551A8">
            <w:r w:rsidRPr="004551A8">
              <w:t>Update to NR-U Timing Advance Test 10.2.2.1 including TTs</w:t>
            </w:r>
          </w:p>
        </w:tc>
        <w:tc>
          <w:tcPr>
            <w:tcW w:w="2265" w:type="dxa"/>
            <w:noWrap/>
            <w:hideMark/>
          </w:tcPr>
          <w:p w14:paraId="5EED10EE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47AF619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E3EA8C1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4DCCCFB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5B07CFF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2EB804E0" w14:textId="77777777" w:rsidR="004551A8" w:rsidRPr="004551A8" w:rsidRDefault="004551A8">
            <w:r w:rsidRPr="004551A8">
              <w:t>3227</w:t>
            </w:r>
          </w:p>
        </w:tc>
        <w:tc>
          <w:tcPr>
            <w:tcW w:w="942" w:type="dxa"/>
            <w:noWrap/>
            <w:hideMark/>
          </w:tcPr>
          <w:p w14:paraId="649FCEB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1CAAF1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7AC6A1D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498B38E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1CF966D" w14:textId="77777777" w:rsidR="004551A8" w:rsidRPr="004551A8" w:rsidRDefault="004551A8">
            <w:r w:rsidRPr="004551A8">
              <w:t>R5-243367</w:t>
            </w:r>
          </w:p>
        </w:tc>
        <w:tc>
          <w:tcPr>
            <w:tcW w:w="4593" w:type="dxa"/>
            <w:noWrap/>
            <w:hideMark/>
          </w:tcPr>
          <w:p w14:paraId="63CA7F94" w14:textId="77777777" w:rsidR="004551A8" w:rsidRPr="004551A8" w:rsidRDefault="004551A8">
            <w:r w:rsidRPr="004551A8">
              <w:t>Update to NR-U L1-RSRP measurement reporting tests 10.4.3.x including TTs</w:t>
            </w:r>
          </w:p>
        </w:tc>
        <w:tc>
          <w:tcPr>
            <w:tcW w:w="2265" w:type="dxa"/>
            <w:noWrap/>
            <w:hideMark/>
          </w:tcPr>
          <w:p w14:paraId="6A8D4281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483D44B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18262B1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2111950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504D306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35207987" w14:textId="77777777" w:rsidR="004551A8" w:rsidRPr="004551A8" w:rsidRDefault="004551A8">
            <w:r w:rsidRPr="004551A8">
              <w:t>3228</w:t>
            </w:r>
          </w:p>
        </w:tc>
        <w:tc>
          <w:tcPr>
            <w:tcW w:w="942" w:type="dxa"/>
            <w:noWrap/>
            <w:hideMark/>
          </w:tcPr>
          <w:p w14:paraId="39E2FC8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3FF4BC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40B88C9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0381ECE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D138E85" w14:textId="77777777" w:rsidR="004551A8" w:rsidRPr="004551A8" w:rsidRDefault="004551A8">
            <w:r w:rsidRPr="004551A8">
              <w:t>R5-243368</w:t>
            </w:r>
          </w:p>
        </w:tc>
        <w:tc>
          <w:tcPr>
            <w:tcW w:w="4593" w:type="dxa"/>
            <w:noWrap/>
            <w:hideMark/>
          </w:tcPr>
          <w:p w14:paraId="724F8DE2" w14:textId="77777777" w:rsidR="004551A8" w:rsidRPr="004551A8" w:rsidRDefault="004551A8">
            <w:r w:rsidRPr="004551A8">
              <w:t>Update to SCell activation and deactivation tests 10.3.3.x including TTs</w:t>
            </w:r>
          </w:p>
        </w:tc>
        <w:tc>
          <w:tcPr>
            <w:tcW w:w="2265" w:type="dxa"/>
            <w:noWrap/>
            <w:hideMark/>
          </w:tcPr>
          <w:p w14:paraId="710303D2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1BB67EB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327C37D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783752A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932B588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696B041C" w14:textId="77777777" w:rsidR="004551A8" w:rsidRPr="004551A8" w:rsidRDefault="004551A8">
            <w:r w:rsidRPr="004551A8">
              <w:t>3229</w:t>
            </w:r>
          </w:p>
        </w:tc>
        <w:tc>
          <w:tcPr>
            <w:tcW w:w="942" w:type="dxa"/>
            <w:noWrap/>
            <w:hideMark/>
          </w:tcPr>
          <w:p w14:paraId="4989A0F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FF18BD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08F461F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16800C7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A693082" w14:textId="77777777" w:rsidR="004551A8" w:rsidRPr="004551A8" w:rsidRDefault="004551A8">
            <w:r w:rsidRPr="004551A8">
              <w:lastRenderedPageBreak/>
              <w:t>R5-243369</w:t>
            </w:r>
          </w:p>
        </w:tc>
        <w:tc>
          <w:tcPr>
            <w:tcW w:w="4593" w:type="dxa"/>
            <w:noWrap/>
            <w:hideMark/>
          </w:tcPr>
          <w:p w14:paraId="2076AA9E" w14:textId="77777777" w:rsidR="004551A8" w:rsidRPr="004551A8" w:rsidRDefault="004551A8">
            <w:r w:rsidRPr="004551A8">
              <w:t>Addition of NR-U EN-DC PSCell addition and release delay test case including TTs</w:t>
            </w:r>
          </w:p>
        </w:tc>
        <w:tc>
          <w:tcPr>
            <w:tcW w:w="2265" w:type="dxa"/>
            <w:noWrap/>
            <w:hideMark/>
          </w:tcPr>
          <w:p w14:paraId="037C3C81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5029D0D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F3CC55A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96C0F53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1949FEC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0DC7E021" w14:textId="77777777" w:rsidR="004551A8" w:rsidRPr="004551A8" w:rsidRDefault="004551A8">
            <w:r w:rsidRPr="004551A8">
              <w:t>3230</w:t>
            </w:r>
          </w:p>
        </w:tc>
        <w:tc>
          <w:tcPr>
            <w:tcW w:w="942" w:type="dxa"/>
            <w:noWrap/>
            <w:hideMark/>
          </w:tcPr>
          <w:p w14:paraId="47EDF8B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F6BCDE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5C660E5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4BC7FC5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96AA11F" w14:textId="77777777" w:rsidR="004551A8" w:rsidRPr="004551A8" w:rsidRDefault="004551A8">
            <w:r w:rsidRPr="004551A8">
              <w:t>R5-243370</w:t>
            </w:r>
          </w:p>
        </w:tc>
        <w:tc>
          <w:tcPr>
            <w:tcW w:w="4593" w:type="dxa"/>
            <w:noWrap/>
            <w:hideMark/>
          </w:tcPr>
          <w:p w14:paraId="1AB3FA15" w14:textId="77777777" w:rsidR="004551A8" w:rsidRPr="004551A8" w:rsidRDefault="004551A8">
            <w:r w:rsidRPr="004551A8">
              <w:t>Addition of NR-U SA FR1 UE transmit timing and timing advance test cases including TTs</w:t>
            </w:r>
          </w:p>
        </w:tc>
        <w:tc>
          <w:tcPr>
            <w:tcW w:w="2265" w:type="dxa"/>
            <w:noWrap/>
            <w:hideMark/>
          </w:tcPr>
          <w:p w14:paraId="058DA69D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263D843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10702A3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4FCDEF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402629B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3A8D829D" w14:textId="77777777" w:rsidR="004551A8" w:rsidRPr="004551A8" w:rsidRDefault="004551A8">
            <w:r w:rsidRPr="004551A8">
              <w:t>3231</w:t>
            </w:r>
          </w:p>
        </w:tc>
        <w:tc>
          <w:tcPr>
            <w:tcW w:w="942" w:type="dxa"/>
            <w:noWrap/>
            <w:hideMark/>
          </w:tcPr>
          <w:p w14:paraId="61D8A49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F30043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01F4C8A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285BBE6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2283D8B" w14:textId="77777777" w:rsidR="004551A8" w:rsidRPr="004551A8" w:rsidRDefault="004551A8">
            <w:r w:rsidRPr="004551A8">
              <w:t>R5-243371</w:t>
            </w:r>
          </w:p>
        </w:tc>
        <w:tc>
          <w:tcPr>
            <w:tcW w:w="4593" w:type="dxa"/>
            <w:noWrap/>
            <w:hideMark/>
          </w:tcPr>
          <w:p w14:paraId="6CCDDE9A" w14:textId="77777777" w:rsidR="004551A8" w:rsidRPr="004551A8" w:rsidRDefault="004551A8">
            <w:r w:rsidRPr="004551A8">
              <w:t>Addition of NR-U SA FR1 Scell activation and deactivation test cases including TTs</w:t>
            </w:r>
          </w:p>
        </w:tc>
        <w:tc>
          <w:tcPr>
            <w:tcW w:w="2265" w:type="dxa"/>
            <w:noWrap/>
            <w:hideMark/>
          </w:tcPr>
          <w:p w14:paraId="30E1A35F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5B453CD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A3CE3D3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CFCBA9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668F21BF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1C0E95FF" w14:textId="77777777" w:rsidR="004551A8" w:rsidRPr="004551A8" w:rsidRDefault="004551A8">
            <w:r w:rsidRPr="004551A8">
              <w:t>3232</w:t>
            </w:r>
          </w:p>
        </w:tc>
        <w:tc>
          <w:tcPr>
            <w:tcW w:w="942" w:type="dxa"/>
            <w:noWrap/>
            <w:hideMark/>
          </w:tcPr>
          <w:p w14:paraId="769D29E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65D940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F05B0C8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330BB41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2A33AEB" w14:textId="77777777" w:rsidR="004551A8" w:rsidRPr="004551A8" w:rsidRDefault="004551A8">
            <w:r w:rsidRPr="004551A8">
              <w:t>R5-243373</w:t>
            </w:r>
          </w:p>
        </w:tc>
        <w:tc>
          <w:tcPr>
            <w:tcW w:w="4593" w:type="dxa"/>
            <w:noWrap/>
            <w:hideMark/>
          </w:tcPr>
          <w:p w14:paraId="2B18459B" w14:textId="77777777" w:rsidR="004551A8" w:rsidRPr="004551A8" w:rsidRDefault="004551A8">
            <w:r w:rsidRPr="004551A8">
              <w:t>Removal of interruption during SCell operation NR-U tests</w:t>
            </w:r>
          </w:p>
        </w:tc>
        <w:tc>
          <w:tcPr>
            <w:tcW w:w="2265" w:type="dxa"/>
            <w:noWrap/>
            <w:hideMark/>
          </w:tcPr>
          <w:p w14:paraId="5D3304ED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0950EC1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07DE8BB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955EE26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09E2C0D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7F0CEB06" w14:textId="77777777" w:rsidR="004551A8" w:rsidRPr="004551A8" w:rsidRDefault="004551A8">
            <w:r w:rsidRPr="004551A8">
              <w:t>3234</w:t>
            </w:r>
          </w:p>
        </w:tc>
        <w:tc>
          <w:tcPr>
            <w:tcW w:w="942" w:type="dxa"/>
            <w:noWrap/>
            <w:hideMark/>
          </w:tcPr>
          <w:p w14:paraId="2DA1529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0E97B9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8370D73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2F5F88D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308C2DA" w14:textId="77777777" w:rsidR="004551A8" w:rsidRPr="004551A8" w:rsidRDefault="004551A8">
            <w:r w:rsidRPr="004551A8">
              <w:t>R5-243377</w:t>
            </w:r>
          </w:p>
        </w:tc>
        <w:tc>
          <w:tcPr>
            <w:tcW w:w="4593" w:type="dxa"/>
            <w:noWrap/>
            <w:hideMark/>
          </w:tcPr>
          <w:p w14:paraId="6227FFA2" w14:textId="77777777" w:rsidR="004551A8" w:rsidRPr="004551A8" w:rsidRDefault="004551A8">
            <w:r w:rsidRPr="004551A8">
              <w:t>Addition of testing methodology for Shared Spectrum</w:t>
            </w:r>
          </w:p>
        </w:tc>
        <w:tc>
          <w:tcPr>
            <w:tcW w:w="2265" w:type="dxa"/>
            <w:noWrap/>
            <w:hideMark/>
          </w:tcPr>
          <w:p w14:paraId="3386CCE8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556FBF1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01C066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D3EDEFF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FFDC396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4545415C" w14:textId="77777777" w:rsidR="004551A8" w:rsidRPr="004551A8" w:rsidRDefault="004551A8">
            <w:r w:rsidRPr="004551A8">
              <w:t>3238</w:t>
            </w:r>
          </w:p>
        </w:tc>
        <w:tc>
          <w:tcPr>
            <w:tcW w:w="942" w:type="dxa"/>
            <w:noWrap/>
            <w:hideMark/>
          </w:tcPr>
          <w:p w14:paraId="0CE9479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C6CCF5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55B01C4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70C9A04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F120C6D" w14:textId="77777777" w:rsidR="004551A8" w:rsidRPr="004551A8" w:rsidRDefault="004551A8">
            <w:r w:rsidRPr="004551A8">
              <w:t>R5-243378</w:t>
            </w:r>
          </w:p>
        </w:tc>
        <w:tc>
          <w:tcPr>
            <w:tcW w:w="4593" w:type="dxa"/>
            <w:noWrap/>
            <w:hideMark/>
          </w:tcPr>
          <w:p w14:paraId="7273ADC0" w14:textId="77777777" w:rsidR="004551A8" w:rsidRPr="004551A8" w:rsidRDefault="004551A8">
            <w:r w:rsidRPr="004551A8">
              <w:t>Clean up of pending items in section 10 NR-U tests</w:t>
            </w:r>
          </w:p>
        </w:tc>
        <w:tc>
          <w:tcPr>
            <w:tcW w:w="2265" w:type="dxa"/>
            <w:noWrap/>
            <w:hideMark/>
          </w:tcPr>
          <w:p w14:paraId="5ADD9E34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030B09A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97F3B6A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1173E3C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3BB3D6A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712FFF7F" w14:textId="77777777" w:rsidR="004551A8" w:rsidRPr="004551A8" w:rsidRDefault="004551A8">
            <w:r w:rsidRPr="004551A8">
              <w:t>3239</w:t>
            </w:r>
          </w:p>
        </w:tc>
        <w:tc>
          <w:tcPr>
            <w:tcW w:w="942" w:type="dxa"/>
            <w:noWrap/>
            <w:hideMark/>
          </w:tcPr>
          <w:p w14:paraId="5969976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2E25CC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10D2824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6EF3429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215B9C8" w14:textId="77777777" w:rsidR="004551A8" w:rsidRPr="004551A8" w:rsidRDefault="004551A8">
            <w:r w:rsidRPr="004551A8">
              <w:t>R5-243379</w:t>
            </w:r>
          </w:p>
        </w:tc>
        <w:tc>
          <w:tcPr>
            <w:tcW w:w="4593" w:type="dxa"/>
            <w:noWrap/>
            <w:hideMark/>
          </w:tcPr>
          <w:p w14:paraId="1684D658" w14:textId="77777777" w:rsidR="004551A8" w:rsidRPr="004551A8" w:rsidRDefault="004551A8">
            <w:r w:rsidRPr="004551A8">
              <w:t>Update to Annex H for NR-U</w:t>
            </w:r>
          </w:p>
        </w:tc>
        <w:tc>
          <w:tcPr>
            <w:tcW w:w="2265" w:type="dxa"/>
            <w:noWrap/>
            <w:hideMark/>
          </w:tcPr>
          <w:p w14:paraId="011FB9A7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3921F15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6338C5D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29CAC3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F87B16B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03AE1DE2" w14:textId="77777777" w:rsidR="004551A8" w:rsidRPr="004551A8" w:rsidRDefault="004551A8">
            <w:r w:rsidRPr="004551A8">
              <w:t>3240</w:t>
            </w:r>
          </w:p>
        </w:tc>
        <w:tc>
          <w:tcPr>
            <w:tcW w:w="942" w:type="dxa"/>
            <w:noWrap/>
            <w:hideMark/>
          </w:tcPr>
          <w:p w14:paraId="49BD099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424EEC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7E9C9E5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0D810DC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54F5482" w14:textId="77777777" w:rsidR="004551A8" w:rsidRPr="004551A8" w:rsidRDefault="004551A8">
            <w:r w:rsidRPr="004551A8">
              <w:t>R5-243380</w:t>
            </w:r>
          </w:p>
        </w:tc>
        <w:tc>
          <w:tcPr>
            <w:tcW w:w="4593" w:type="dxa"/>
            <w:noWrap/>
            <w:hideMark/>
          </w:tcPr>
          <w:p w14:paraId="4F69C030" w14:textId="77777777" w:rsidR="004551A8" w:rsidRPr="004551A8" w:rsidRDefault="004551A8">
            <w:r w:rsidRPr="004551A8">
              <w:t>Clean up of pending items in section 11 NR-U tests</w:t>
            </w:r>
          </w:p>
        </w:tc>
        <w:tc>
          <w:tcPr>
            <w:tcW w:w="2265" w:type="dxa"/>
            <w:noWrap/>
            <w:hideMark/>
          </w:tcPr>
          <w:p w14:paraId="26FEDDC9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1A8F348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2DEBD9E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61D0E12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3B1A0CF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2072EEA2" w14:textId="77777777" w:rsidR="004551A8" w:rsidRPr="004551A8" w:rsidRDefault="004551A8">
            <w:r w:rsidRPr="004551A8">
              <w:t>3241</w:t>
            </w:r>
          </w:p>
        </w:tc>
        <w:tc>
          <w:tcPr>
            <w:tcW w:w="942" w:type="dxa"/>
            <w:noWrap/>
            <w:hideMark/>
          </w:tcPr>
          <w:p w14:paraId="743970A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AA297A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AA16A8B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3C0B762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AFB0089" w14:textId="77777777" w:rsidR="004551A8" w:rsidRPr="004551A8" w:rsidRDefault="004551A8">
            <w:r w:rsidRPr="004551A8">
              <w:t>R5-243381</w:t>
            </w:r>
          </w:p>
        </w:tc>
        <w:tc>
          <w:tcPr>
            <w:tcW w:w="4593" w:type="dxa"/>
            <w:noWrap/>
            <w:hideMark/>
          </w:tcPr>
          <w:p w14:paraId="7A504ECC" w14:textId="77777777" w:rsidR="004551A8" w:rsidRPr="004551A8" w:rsidRDefault="004551A8">
            <w:r w:rsidRPr="004551A8">
              <w:t>Editorial update to Annex D for NR-U</w:t>
            </w:r>
          </w:p>
        </w:tc>
        <w:tc>
          <w:tcPr>
            <w:tcW w:w="2265" w:type="dxa"/>
            <w:noWrap/>
            <w:hideMark/>
          </w:tcPr>
          <w:p w14:paraId="75EBEFCD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775B89E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DC540B4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34FE346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ACEE2E1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3DE27B2D" w14:textId="77777777" w:rsidR="004551A8" w:rsidRPr="004551A8" w:rsidRDefault="004551A8">
            <w:r w:rsidRPr="004551A8">
              <w:t>3242</w:t>
            </w:r>
          </w:p>
        </w:tc>
        <w:tc>
          <w:tcPr>
            <w:tcW w:w="942" w:type="dxa"/>
            <w:noWrap/>
            <w:hideMark/>
          </w:tcPr>
          <w:p w14:paraId="349C31F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73652B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A0FD281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31714E1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EC0A776" w14:textId="77777777" w:rsidR="004551A8" w:rsidRPr="004551A8" w:rsidRDefault="004551A8">
            <w:r w:rsidRPr="004551A8">
              <w:t>R5-243382</w:t>
            </w:r>
          </w:p>
        </w:tc>
        <w:tc>
          <w:tcPr>
            <w:tcW w:w="4593" w:type="dxa"/>
            <w:noWrap/>
            <w:hideMark/>
          </w:tcPr>
          <w:p w14:paraId="5FE525EB" w14:textId="77777777" w:rsidR="004551A8" w:rsidRPr="004551A8" w:rsidRDefault="004551A8">
            <w:r w:rsidRPr="004551A8">
              <w:t>Update to OCNG modeling for NR-U</w:t>
            </w:r>
          </w:p>
        </w:tc>
        <w:tc>
          <w:tcPr>
            <w:tcW w:w="2265" w:type="dxa"/>
            <w:noWrap/>
            <w:hideMark/>
          </w:tcPr>
          <w:p w14:paraId="74EC9038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3265AB1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16200E8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7C96C72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55212AD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68A36434" w14:textId="77777777" w:rsidR="004551A8" w:rsidRPr="004551A8" w:rsidRDefault="004551A8">
            <w:r w:rsidRPr="004551A8">
              <w:t>3243</w:t>
            </w:r>
          </w:p>
        </w:tc>
        <w:tc>
          <w:tcPr>
            <w:tcW w:w="942" w:type="dxa"/>
            <w:noWrap/>
            <w:hideMark/>
          </w:tcPr>
          <w:p w14:paraId="5F480FF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A99078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BC220CF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30701D6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2CE68C1" w14:textId="77777777" w:rsidR="004551A8" w:rsidRPr="004551A8" w:rsidRDefault="004551A8">
            <w:r w:rsidRPr="004551A8">
              <w:t>R5-243384</w:t>
            </w:r>
          </w:p>
        </w:tc>
        <w:tc>
          <w:tcPr>
            <w:tcW w:w="4593" w:type="dxa"/>
            <w:noWrap/>
            <w:hideMark/>
          </w:tcPr>
          <w:p w14:paraId="23959320" w14:textId="77777777" w:rsidR="004551A8" w:rsidRPr="004551A8" w:rsidRDefault="004551A8">
            <w:r w:rsidRPr="004551A8">
              <w:t>Correction to stationary relaxed measurement criterion tests</w:t>
            </w:r>
          </w:p>
        </w:tc>
        <w:tc>
          <w:tcPr>
            <w:tcW w:w="2265" w:type="dxa"/>
            <w:noWrap/>
            <w:hideMark/>
          </w:tcPr>
          <w:p w14:paraId="3C39F264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1614AFE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2AD3F5C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B646B5D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6779871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051FEFBC" w14:textId="77777777" w:rsidR="004551A8" w:rsidRPr="004551A8" w:rsidRDefault="004551A8">
            <w:r w:rsidRPr="004551A8">
              <w:t>3245</w:t>
            </w:r>
          </w:p>
        </w:tc>
        <w:tc>
          <w:tcPr>
            <w:tcW w:w="942" w:type="dxa"/>
            <w:noWrap/>
            <w:hideMark/>
          </w:tcPr>
          <w:p w14:paraId="353CBA1E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5BCDAE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927A19E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6921C6A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8253E61" w14:textId="77777777" w:rsidR="004551A8" w:rsidRPr="004551A8" w:rsidRDefault="004551A8">
            <w:r w:rsidRPr="004551A8">
              <w:t>R5-243388</w:t>
            </w:r>
          </w:p>
        </w:tc>
        <w:tc>
          <w:tcPr>
            <w:tcW w:w="4593" w:type="dxa"/>
            <w:noWrap/>
            <w:hideMark/>
          </w:tcPr>
          <w:p w14:paraId="27D6E508" w14:textId="77777777" w:rsidR="004551A8" w:rsidRPr="004551A8" w:rsidRDefault="004551A8">
            <w:r w:rsidRPr="004551A8">
              <w:t>Editorial correction to section 18 title</w:t>
            </w:r>
          </w:p>
        </w:tc>
        <w:tc>
          <w:tcPr>
            <w:tcW w:w="2265" w:type="dxa"/>
            <w:noWrap/>
            <w:hideMark/>
          </w:tcPr>
          <w:p w14:paraId="7A1D3CEB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4EB6FB7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CDA7E1D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52515F9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AC8B977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17FD310" w14:textId="77777777" w:rsidR="004551A8" w:rsidRPr="004551A8" w:rsidRDefault="004551A8">
            <w:r w:rsidRPr="004551A8">
              <w:t>3249</w:t>
            </w:r>
          </w:p>
        </w:tc>
        <w:tc>
          <w:tcPr>
            <w:tcW w:w="942" w:type="dxa"/>
            <w:noWrap/>
            <w:hideMark/>
          </w:tcPr>
          <w:p w14:paraId="5FD0D591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99E03D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E05A1EC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6FC9C60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FCDFDE8" w14:textId="77777777" w:rsidR="004551A8" w:rsidRPr="004551A8" w:rsidRDefault="004551A8">
            <w:r w:rsidRPr="004551A8">
              <w:t>R5-243391</w:t>
            </w:r>
          </w:p>
        </w:tc>
        <w:tc>
          <w:tcPr>
            <w:tcW w:w="4593" w:type="dxa"/>
            <w:noWrap/>
            <w:hideMark/>
          </w:tcPr>
          <w:p w14:paraId="2C928AF1" w14:textId="77777777" w:rsidR="004551A8" w:rsidRPr="004551A8" w:rsidRDefault="004551A8">
            <w:r w:rsidRPr="004551A8">
              <w:t>Correction to gap-based measurement tests</w:t>
            </w:r>
          </w:p>
        </w:tc>
        <w:tc>
          <w:tcPr>
            <w:tcW w:w="2265" w:type="dxa"/>
            <w:noWrap/>
            <w:hideMark/>
          </w:tcPr>
          <w:p w14:paraId="0CE91B57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65CA9FA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95B118C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5BCFFD4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EAF24EE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028B228" w14:textId="77777777" w:rsidR="004551A8" w:rsidRPr="004551A8" w:rsidRDefault="004551A8">
            <w:r w:rsidRPr="004551A8">
              <w:t>3252</w:t>
            </w:r>
          </w:p>
        </w:tc>
        <w:tc>
          <w:tcPr>
            <w:tcW w:w="942" w:type="dxa"/>
            <w:noWrap/>
            <w:hideMark/>
          </w:tcPr>
          <w:p w14:paraId="3447470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D7CAE9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3438172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7FF6857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ABF1605" w14:textId="77777777" w:rsidR="004551A8" w:rsidRPr="004551A8" w:rsidRDefault="004551A8">
            <w:r w:rsidRPr="004551A8">
              <w:t>R5-243393</w:t>
            </w:r>
          </w:p>
        </w:tc>
        <w:tc>
          <w:tcPr>
            <w:tcW w:w="4593" w:type="dxa"/>
            <w:noWrap/>
            <w:hideMark/>
          </w:tcPr>
          <w:p w14:paraId="7FBC940E" w14:textId="77777777" w:rsidR="004551A8" w:rsidRPr="004551A8" w:rsidRDefault="004551A8">
            <w:r w:rsidRPr="004551A8">
              <w:t>Correction to Handover tests</w:t>
            </w:r>
          </w:p>
        </w:tc>
        <w:tc>
          <w:tcPr>
            <w:tcW w:w="2265" w:type="dxa"/>
            <w:noWrap/>
            <w:hideMark/>
          </w:tcPr>
          <w:p w14:paraId="0088DFEA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1E02CD2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C8627E4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1B5346C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4FA90CB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358CD13" w14:textId="77777777" w:rsidR="004551A8" w:rsidRPr="004551A8" w:rsidRDefault="004551A8">
            <w:r w:rsidRPr="004551A8">
              <w:t>3254</w:t>
            </w:r>
          </w:p>
        </w:tc>
        <w:tc>
          <w:tcPr>
            <w:tcW w:w="942" w:type="dxa"/>
            <w:noWrap/>
            <w:hideMark/>
          </w:tcPr>
          <w:p w14:paraId="20C0258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66C546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4EFD622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42537C7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6BA331" w14:textId="77777777" w:rsidR="004551A8" w:rsidRPr="004551A8" w:rsidRDefault="004551A8">
            <w:r w:rsidRPr="004551A8">
              <w:lastRenderedPageBreak/>
              <w:t>R5-243394</w:t>
            </w:r>
          </w:p>
        </w:tc>
        <w:tc>
          <w:tcPr>
            <w:tcW w:w="4593" w:type="dxa"/>
            <w:noWrap/>
            <w:hideMark/>
          </w:tcPr>
          <w:p w14:paraId="4F604AAB" w14:textId="77777777" w:rsidR="004551A8" w:rsidRPr="004551A8" w:rsidRDefault="004551A8">
            <w:r w:rsidRPr="004551A8">
              <w:t>Addition of applicability table for NR NTN RRM tests</w:t>
            </w:r>
          </w:p>
        </w:tc>
        <w:tc>
          <w:tcPr>
            <w:tcW w:w="2265" w:type="dxa"/>
            <w:noWrap/>
            <w:hideMark/>
          </w:tcPr>
          <w:p w14:paraId="3C1D60FB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4E1E556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CBE15B1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235334F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A24BA55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7E0D2258" w14:textId="77777777" w:rsidR="004551A8" w:rsidRPr="004551A8" w:rsidRDefault="004551A8">
            <w:r w:rsidRPr="004551A8">
              <w:t>0437</w:t>
            </w:r>
          </w:p>
        </w:tc>
        <w:tc>
          <w:tcPr>
            <w:tcW w:w="942" w:type="dxa"/>
            <w:noWrap/>
            <w:hideMark/>
          </w:tcPr>
          <w:p w14:paraId="58EB978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12034B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B9305D5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517A574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7D9E082" w14:textId="77777777" w:rsidR="004551A8" w:rsidRPr="004551A8" w:rsidRDefault="004551A8">
            <w:r w:rsidRPr="004551A8">
              <w:t>R5-243395</w:t>
            </w:r>
          </w:p>
        </w:tc>
        <w:tc>
          <w:tcPr>
            <w:tcW w:w="4593" w:type="dxa"/>
            <w:noWrap/>
            <w:hideMark/>
          </w:tcPr>
          <w:p w14:paraId="1C868C75" w14:textId="77777777" w:rsidR="004551A8" w:rsidRPr="004551A8" w:rsidRDefault="004551A8">
            <w:r w:rsidRPr="004551A8">
              <w:t>Update to NR-U test applicability</w:t>
            </w:r>
          </w:p>
        </w:tc>
        <w:tc>
          <w:tcPr>
            <w:tcW w:w="2265" w:type="dxa"/>
            <w:noWrap/>
            <w:hideMark/>
          </w:tcPr>
          <w:p w14:paraId="70C724F1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22E1137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FB53F1C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5742DE7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B5CD458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734B0364" w14:textId="77777777" w:rsidR="004551A8" w:rsidRPr="004551A8" w:rsidRDefault="004551A8">
            <w:r w:rsidRPr="004551A8">
              <w:t>0438</w:t>
            </w:r>
          </w:p>
        </w:tc>
        <w:tc>
          <w:tcPr>
            <w:tcW w:w="942" w:type="dxa"/>
            <w:noWrap/>
            <w:hideMark/>
          </w:tcPr>
          <w:p w14:paraId="1FCE01D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D29B8A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49E8C55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6777F15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D73BDD9" w14:textId="77777777" w:rsidR="004551A8" w:rsidRPr="004551A8" w:rsidRDefault="004551A8">
            <w:r w:rsidRPr="004551A8">
              <w:t>R5-243396</w:t>
            </w:r>
          </w:p>
        </w:tc>
        <w:tc>
          <w:tcPr>
            <w:tcW w:w="4593" w:type="dxa"/>
            <w:noWrap/>
            <w:hideMark/>
          </w:tcPr>
          <w:p w14:paraId="3C47135C" w14:textId="77777777" w:rsidR="004551A8" w:rsidRPr="004551A8" w:rsidRDefault="004551A8">
            <w:r w:rsidRPr="004551A8">
              <w:t>Applicability correction to gap-based measurement tests for RedCap</w:t>
            </w:r>
          </w:p>
        </w:tc>
        <w:tc>
          <w:tcPr>
            <w:tcW w:w="2265" w:type="dxa"/>
            <w:noWrap/>
            <w:hideMark/>
          </w:tcPr>
          <w:p w14:paraId="0DBE8EFC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628015D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6D3A197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5FEB03A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5F924A5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1FFA023" w14:textId="77777777" w:rsidR="004551A8" w:rsidRPr="004551A8" w:rsidRDefault="004551A8">
            <w:r w:rsidRPr="004551A8">
              <w:t>0439</w:t>
            </w:r>
          </w:p>
        </w:tc>
        <w:tc>
          <w:tcPr>
            <w:tcW w:w="942" w:type="dxa"/>
            <w:noWrap/>
            <w:hideMark/>
          </w:tcPr>
          <w:p w14:paraId="56AF4285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C97C00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4AFCDD4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4F65BDF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F7280B3" w14:textId="77777777" w:rsidR="004551A8" w:rsidRPr="004551A8" w:rsidRDefault="004551A8">
            <w:r w:rsidRPr="004551A8">
              <w:t>R5-243397</w:t>
            </w:r>
          </w:p>
        </w:tc>
        <w:tc>
          <w:tcPr>
            <w:tcW w:w="4593" w:type="dxa"/>
            <w:noWrap/>
            <w:hideMark/>
          </w:tcPr>
          <w:p w14:paraId="66C05B05" w14:textId="77777777" w:rsidR="004551A8" w:rsidRPr="004551A8" w:rsidRDefault="004551A8">
            <w:r w:rsidRPr="004551A8">
              <w:t>Applicability correction to gap-based measurement tests</w:t>
            </w:r>
          </w:p>
        </w:tc>
        <w:tc>
          <w:tcPr>
            <w:tcW w:w="2265" w:type="dxa"/>
            <w:noWrap/>
            <w:hideMark/>
          </w:tcPr>
          <w:p w14:paraId="7C70C2BA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0CEB59B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DCF2E2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265E8D3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45B300D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94F0C63" w14:textId="77777777" w:rsidR="004551A8" w:rsidRPr="004551A8" w:rsidRDefault="004551A8">
            <w:r w:rsidRPr="004551A8">
              <w:t>0440</w:t>
            </w:r>
          </w:p>
        </w:tc>
        <w:tc>
          <w:tcPr>
            <w:tcW w:w="942" w:type="dxa"/>
            <w:noWrap/>
            <w:hideMark/>
          </w:tcPr>
          <w:p w14:paraId="389AE52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955723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E0C7809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39B14E5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D36B97B" w14:textId="77777777" w:rsidR="004551A8" w:rsidRPr="004551A8" w:rsidRDefault="004551A8">
            <w:r w:rsidRPr="004551A8">
              <w:t>R5-243398</w:t>
            </w:r>
          </w:p>
        </w:tc>
        <w:tc>
          <w:tcPr>
            <w:tcW w:w="4593" w:type="dxa"/>
            <w:noWrap/>
            <w:hideMark/>
          </w:tcPr>
          <w:p w14:paraId="07764EFF" w14:textId="77777777" w:rsidR="004551A8" w:rsidRPr="004551A8" w:rsidRDefault="004551A8">
            <w:r w:rsidRPr="004551A8">
              <w:t>Correction to NTN PICS</w:t>
            </w:r>
          </w:p>
        </w:tc>
        <w:tc>
          <w:tcPr>
            <w:tcW w:w="2265" w:type="dxa"/>
            <w:noWrap/>
            <w:hideMark/>
          </w:tcPr>
          <w:p w14:paraId="60C13FA9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70B42AF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AE1D14D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5427430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1432509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07F0744F" w14:textId="77777777" w:rsidR="004551A8" w:rsidRPr="004551A8" w:rsidRDefault="004551A8">
            <w:r w:rsidRPr="004551A8">
              <w:t>0647</w:t>
            </w:r>
          </w:p>
        </w:tc>
        <w:tc>
          <w:tcPr>
            <w:tcW w:w="942" w:type="dxa"/>
            <w:noWrap/>
            <w:hideMark/>
          </w:tcPr>
          <w:p w14:paraId="2EAAAA5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456381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AB3AAEE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42B8FE7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2165BCE" w14:textId="77777777" w:rsidR="004551A8" w:rsidRPr="004551A8" w:rsidRDefault="004551A8">
            <w:r w:rsidRPr="004551A8">
              <w:t>R5-243400</w:t>
            </w:r>
          </w:p>
        </w:tc>
        <w:tc>
          <w:tcPr>
            <w:tcW w:w="4593" w:type="dxa"/>
            <w:noWrap/>
            <w:hideMark/>
          </w:tcPr>
          <w:p w14:paraId="0ECCDAA3" w14:textId="77777777" w:rsidR="004551A8" w:rsidRPr="004551A8" w:rsidRDefault="004551A8">
            <w:r w:rsidRPr="004551A8">
              <w:t>Addition of TTs for NR-U Timing Accuracy Test</w:t>
            </w:r>
          </w:p>
        </w:tc>
        <w:tc>
          <w:tcPr>
            <w:tcW w:w="2265" w:type="dxa"/>
            <w:noWrap/>
            <w:hideMark/>
          </w:tcPr>
          <w:p w14:paraId="63EC48CC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7AB1B30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E2E8D48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2AEEC65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53CDB5E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2AB8691C" w14:textId="77777777" w:rsidR="004551A8" w:rsidRPr="004551A8" w:rsidRDefault="004551A8">
            <w:r w:rsidRPr="004551A8">
              <w:t>0756</w:t>
            </w:r>
          </w:p>
        </w:tc>
        <w:tc>
          <w:tcPr>
            <w:tcW w:w="942" w:type="dxa"/>
            <w:noWrap/>
            <w:hideMark/>
          </w:tcPr>
          <w:p w14:paraId="7FA52757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DE3427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278E369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7DCD0DC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E064A4F" w14:textId="77777777" w:rsidR="004551A8" w:rsidRPr="004551A8" w:rsidRDefault="004551A8">
            <w:r w:rsidRPr="004551A8">
              <w:t>R5-243401</w:t>
            </w:r>
          </w:p>
        </w:tc>
        <w:tc>
          <w:tcPr>
            <w:tcW w:w="4593" w:type="dxa"/>
            <w:noWrap/>
            <w:hideMark/>
          </w:tcPr>
          <w:p w14:paraId="625D8BF1" w14:textId="77777777" w:rsidR="004551A8" w:rsidRPr="004551A8" w:rsidRDefault="004551A8">
            <w:r w:rsidRPr="004551A8">
              <w:t>Addition of TTs for NR-U Timing Advance Test</w:t>
            </w:r>
          </w:p>
        </w:tc>
        <w:tc>
          <w:tcPr>
            <w:tcW w:w="2265" w:type="dxa"/>
            <w:noWrap/>
            <w:hideMark/>
          </w:tcPr>
          <w:p w14:paraId="39CE9530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453E16D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9FF5673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53A46EE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63EF712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18994A01" w14:textId="77777777" w:rsidR="004551A8" w:rsidRPr="004551A8" w:rsidRDefault="004551A8">
            <w:r w:rsidRPr="004551A8">
              <w:t>0757</w:t>
            </w:r>
          </w:p>
        </w:tc>
        <w:tc>
          <w:tcPr>
            <w:tcW w:w="942" w:type="dxa"/>
            <w:noWrap/>
            <w:hideMark/>
          </w:tcPr>
          <w:p w14:paraId="4BB8C16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9DFAF3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5515F97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3238155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E976B88" w14:textId="77777777" w:rsidR="004551A8" w:rsidRPr="004551A8" w:rsidRDefault="004551A8">
            <w:r w:rsidRPr="004551A8">
              <w:t>R5-243403</w:t>
            </w:r>
          </w:p>
        </w:tc>
        <w:tc>
          <w:tcPr>
            <w:tcW w:w="4593" w:type="dxa"/>
            <w:noWrap/>
            <w:hideMark/>
          </w:tcPr>
          <w:p w14:paraId="52051633" w14:textId="77777777" w:rsidR="004551A8" w:rsidRPr="004551A8" w:rsidRDefault="004551A8">
            <w:r w:rsidRPr="004551A8">
              <w:t>Addition of TTs for SCell activation and deactivation tests</w:t>
            </w:r>
          </w:p>
        </w:tc>
        <w:tc>
          <w:tcPr>
            <w:tcW w:w="2265" w:type="dxa"/>
            <w:noWrap/>
            <w:hideMark/>
          </w:tcPr>
          <w:p w14:paraId="28317B8B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0D5D553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09C0BE1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0D80A73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B9B6862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3400400F" w14:textId="77777777" w:rsidR="004551A8" w:rsidRPr="004551A8" w:rsidRDefault="004551A8">
            <w:r w:rsidRPr="004551A8">
              <w:t>0759</w:t>
            </w:r>
          </w:p>
        </w:tc>
        <w:tc>
          <w:tcPr>
            <w:tcW w:w="942" w:type="dxa"/>
            <w:noWrap/>
            <w:hideMark/>
          </w:tcPr>
          <w:p w14:paraId="08A64BB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EB3F4F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8C96BC5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52BC8EC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C97B453" w14:textId="77777777" w:rsidR="004551A8" w:rsidRPr="004551A8" w:rsidRDefault="004551A8">
            <w:r w:rsidRPr="004551A8">
              <w:t>R5-243408</w:t>
            </w:r>
          </w:p>
        </w:tc>
        <w:tc>
          <w:tcPr>
            <w:tcW w:w="4593" w:type="dxa"/>
            <w:noWrap/>
            <w:hideMark/>
          </w:tcPr>
          <w:p w14:paraId="52EDA872" w14:textId="77777777" w:rsidR="004551A8" w:rsidRPr="004551A8" w:rsidRDefault="004551A8">
            <w:r w:rsidRPr="004551A8">
              <w:t>Editorial updates within TRP tests</w:t>
            </w:r>
          </w:p>
        </w:tc>
        <w:tc>
          <w:tcPr>
            <w:tcW w:w="2265" w:type="dxa"/>
            <w:noWrap/>
            <w:hideMark/>
          </w:tcPr>
          <w:p w14:paraId="02640485" w14:textId="77777777" w:rsidR="004551A8" w:rsidRPr="004551A8" w:rsidRDefault="004551A8">
            <w:r w:rsidRPr="004551A8">
              <w:t>Apple Benelux B.V.</w:t>
            </w:r>
          </w:p>
        </w:tc>
        <w:tc>
          <w:tcPr>
            <w:tcW w:w="923" w:type="dxa"/>
            <w:noWrap/>
            <w:hideMark/>
          </w:tcPr>
          <w:p w14:paraId="520E136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10AE290" w14:textId="77777777" w:rsidR="004551A8" w:rsidRPr="004551A8" w:rsidRDefault="004551A8">
            <w:r w:rsidRPr="004551A8">
              <w:t>38.561</w:t>
            </w:r>
          </w:p>
        </w:tc>
        <w:tc>
          <w:tcPr>
            <w:tcW w:w="914" w:type="dxa"/>
            <w:noWrap/>
            <w:hideMark/>
          </w:tcPr>
          <w:p w14:paraId="19A262C4" w14:textId="77777777" w:rsidR="004551A8" w:rsidRPr="004551A8" w:rsidRDefault="004551A8">
            <w:r w:rsidRPr="004551A8">
              <w:t>17.1.1</w:t>
            </w:r>
          </w:p>
        </w:tc>
        <w:tc>
          <w:tcPr>
            <w:tcW w:w="4538" w:type="dxa"/>
            <w:noWrap/>
            <w:hideMark/>
          </w:tcPr>
          <w:p w14:paraId="05B3B261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9CEE28E" w14:textId="77777777" w:rsidR="004551A8" w:rsidRPr="004551A8" w:rsidRDefault="004551A8">
            <w:r w:rsidRPr="004551A8">
              <w:t>0010</w:t>
            </w:r>
          </w:p>
        </w:tc>
        <w:tc>
          <w:tcPr>
            <w:tcW w:w="942" w:type="dxa"/>
            <w:noWrap/>
            <w:hideMark/>
          </w:tcPr>
          <w:p w14:paraId="70D64354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6E1D8A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141C203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07E7C97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6BF6B00" w14:textId="77777777" w:rsidR="004551A8" w:rsidRPr="004551A8" w:rsidRDefault="004551A8">
            <w:r w:rsidRPr="004551A8">
              <w:t>R5-243409</w:t>
            </w:r>
          </w:p>
        </w:tc>
        <w:tc>
          <w:tcPr>
            <w:tcW w:w="4593" w:type="dxa"/>
            <w:noWrap/>
            <w:hideMark/>
          </w:tcPr>
          <w:p w14:paraId="1878AF1A" w14:textId="77777777" w:rsidR="004551A8" w:rsidRPr="004551A8" w:rsidRDefault="004551A8">
            <w:r w:rsidRPr="004551A8">
              <w:t>Editorial updates within TRS tests</w:t>
            </w:r>
          </w:p>
        </w:tc>
        <w:tc>
          <w:tcPr>
            <w:tcW w:w="2265" w:type="dxa"/>
            <w:noWrap/>
            <w:hideMark/>
          </w:tcPr>
          <w:p w14:paraId="68E23296" w14:textId="77777777" w:rsidR="004551A8" w:rsidRPr="004551A8" w:rsidRDefault="004551A8">
            <w:r w:rsidRPr="004551A8">
              <w:t>Apple Benelux B.V.</w:t>
            </w:r>
          </w:p>
        </w:tc>
        <w:tc>
          <w:tcPr>
            <w:tcW w:w="923" w:type="dxa"/>
            <w:noWrap/>
            <w:hideMark/>
          </w:tcPr>
          <w:p w14:paraId="48BBA2E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1651570" w14:textId="77777777" w:rsidR="004551A8" w:rsidRPr="004551A8" w:rsidRDefault="004551A8">
            <w:r w:rsidRPr="004551A8">
              <w:t>38.561</w:t>
            </w:r>
          </w:p>
        </w:tc>
        <w:tc>
          <w:tcPr>
            <w:tcW w:w="914" w:type="dxa"/>
            <w:noWrap/>
            <w:hideMark/>
          </w:tcPr>
          <w:p w14:paraId="7DF45941" w14:textId="77777777" w:rsidR="004551A8" w:rsidRPr="004551A8" w:rsidRDefault="004551A8">
            <w:r w:rsidRPr="004551A8">
              <w:t>17.1.1</w:t>
            </w:r>
          </w:p>
        </w:tc>
        <w:tc>
          <w:tcPr>
            <w:tcW w:w="4538" w:type="dxa"/>
            <w:noWrap/>
            <w:hideMark/>
          </w:tcPr>
          <w:p w14:paraId="2210FE36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00F5312B" w14:textId="77777777" w:rsidR="004551A8" w:rsidRPr="004551A8" w:rsidRDefault="004551A8">
            <w:r w:rsidRPr="004551A8">
              <w:t>0011</w:t>
            </w:r>
          </w:p>
        </w:tc>
        <w:tc>
          <w:tcPr>
            <w:tcW w:w="942" w:type="dxa"/>
            <w:noWrap/>
            <w:hideMark/>
          </w:tcPr>
          <w:p w14:paraId="596BE00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A7EB9E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AAF7352" w14:textId="77777777" w:rsidR="004551A8" w:rsidRPr="004551A8" w:rsidRDefault="004551A8">
            <w:r w:rsidRPr="004551A8">
              <w:t>RP-241031</w:t>
            </w:r>
          </w:p>
        </w:tc>
      </w:tr>
      <w:tr w:rsidR="004551A8" w:rsidRPr="004551A8" w14:paraId="1D1F7E5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2278D73" w14:textId="77777777" w:rsidR="004551A8" w:rsidRPr="004551A8" w:rsidRDefault="004551A8">
            <w:r w:rsidRPr="004551A8">
              <w:t>R5-243417</w:t>
            </w:r>
          </w:p>
        </w:tc>
        <w:tc>
          <w:tcPr>
            <w:tcW w:w="4593" w:type="dxa"/>
            <w:noWrap/>
            <w:hideMark/>
          </w:tcPr>
          <w:p w14:paraId="226A64B9" w14:textId="77777777" w:rsidR="004551A8" w:rsidRPr="004551A8" w:rsidRDefault="004551A8">
            <w:r w:rsidRPr="004551A8">
              <w:t>Annex F updates for NTN RF test on ACLR</w:t>
            </w:r>
          </w:p>
        </w:tc>
        <w:tc>
          <w:tcPr>
            <w:tcW w:w="2265" w:type="dxa"/>
            <w:noWrap/>
            <w:hideMark/>
          </w:tcPr>
          <w:p w14:paraId="66A6CEEB" w14:textId="77777777" w:rsidR="004551A8" w:rsidRPr="004551A8" w:rsidRDefault="004551A8">
            <w:r w:rsidRPr="004551A8">
              <w:t>Apple Benelux B.V.</w:t>
            </w:r>
          </w:p>
        </w:tc>
        <w:tc>
          <w:tcPr>
            <w:tcW w:w="923" w:type="dxa"/>
            <w:noWrap/>
            <w:hideMark/>
          </w:tcPr>
          <w:p w14:paraId="285CF2A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0D6A081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14D83D8C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46BDDEAE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7D14833D" w14:textId="77777777" w:rsidR="004551A8" w:rsidRPr="004551A8" w:rsidRDefault="004551A8">
            <w:r w:rsidRPr="004551A8">
              <w:t>0059</w:t>
            </w:r>
          </w:p>
        </w:tc>
        <w:tc>
          <w:tcPr>
            <w:tcW w:w="942" w:type="dxa"/>
            <w:noWrap/>
            <w:hideMark/>
          </w:tcPr>
          <w:p w14:paraId="16FBA6A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F36543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24A07F0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5D2E55D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C3ECF0F" w14:textId="77777777" w:rsidR="004551A8" w:rsidRPr="004551A8" w:rsidRDefault="004551A8">
            <w:r w:rsidRPr="004551A8">
              <w:t>R5-243422</w:t>
            </w:r>
          </w:p>
        </w:tc>
        <w:tc>
          <w:tcPr>
            <w:tcW w:w="4593" w:type="dxa"/>
            <w:noWrap/>
            <w:hideMark/>
          </w:tcPr>
          <w:p w14:paraId="709A4B29" w14:textId="77777777" w:rsidR="004551A8" w:rsidRPr="004551A8" w:rsidRDefault="004551A8">
            <w:r w:rsidRPr="004551A8">
              <w:t>REFSENS requirements updates related to NTN band n254</w:t>
            </w:r>
          </w:p>
        </w:tc>
        <w:tc>
          <w:tcPr>
            <w:tcW w:w="2265" w:type="dxa"/>
            <w:noWrap/>
            <w:hideMark/>
          </w:tcPr>
          <w:p w14:paraId="6A42667E" w14:textId="77777777" w:rsidR="004551A8" w:rsidRPr="004551A8" w:rsidRDefault="004551A8">
            <w:r w:rsidRPr="004551A8">
              <w:t>Apple Benelux B.V., Keysight</w:t>
            </w:r>
          </w:p>
        </w:tc>
        <w:tc>
          <w:tcPr>
            <w:tcW w:w="923" w:type="dxa"/>
            <w:noWrap/>
            <w:hideMark/>
          </w:tcPr>
          <w:p w14:paraId="1062E0B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C52B5E0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4C182878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55D5521E" w14:textId="77777777" w:rsidR="004551A8" w:rsidRPr="004551A8" w:rsidRDefault="004551A8">
            <w:r w:rsidRPr="004551A8">
              <w:t>NR_lic_bands_BW_R18-UEConTest</w:t>
            </w:r>
          </w:p>
        </w:tc>
        <w:tc>
          <w:tcPr>
            <w:tcW w:w="934" w:type="dxa"/>
            <w:noWrap/>
            <w:hideMark/>
          </w:tcPr>
          <w:p w14:paraId="73BC3085" w14:textId="77777777" w:rsidR="004551A8" w:rsidRPr="004551A8" w:rsidRDefault="004551A8">
            <w:r w:rsidRPr="004551A8">
              <w:t>0063</w:t>
            </w:r>
          </w:p>
        </w:tc>
        <w:tc>
          <w:tcPr>
            <w:tcW w:w="942" w:type="dxa"/>
            <w:noWrap/>
            <w:hideMark/>
          </w:tcPr>
          <w:p w14:paraId="159E668A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8D0784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0A3F657" w14:textId="77777777" w:rsidR="004551A8" w:rsidRPr="004551A8" w:rsidRDefault="004551A8">
            <w:r w:rsidRPr="004551A8">
              <w:t>RP-240987</w:t>
            </w:r>
          </w:p>
        </w:tc>
      </w:tr>
      <w:tr w:rsidR="004551A8" w:rsidRPr="004551A8" w14:paraId="3BCBA3C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59F60FC" w14:textId="77777777" w:rsidR="004551A8" w:rsidRPr="004551A8" w:rsidRDefault="004551A8">
            <w:r w:rsidRPr="004551A8">
              <w:t>R5-243433</w:t>
            </w:r>
          </w:p>
        </w:tc>
        <w:tc>
          <w:tcPr>
            <w:tcW w:w="4593" w:type="dxa"/>
            <w:noWrap/>
            <w:hideMark/>
          </w:tcPr>
          <w:p w14:paraId="5E587B83" w14:textId="77777777" w:rsidR="004551A8" w:rsidRPr="004551A8" w:rsidRDefault="004551A8">
            <w:r w:rsidRPr="004551A8">
              <w:t>Addition of MU/TT analysis for inter-cell CRS interference</w:t>
            </w:r>
          </w:p>
        </w:tc>
        <w:tc>
          <w:tcPr>
            <w:tcW w:w="2265" w:type="dxa"/>
            <w:noWrap/>
            <w:hideMark/>
          </w:tcPr>
          <w:p w14:paraId="038733E0" w14:textId="77777777" w:rsidR="004551A8" w:rsidRPr="004551A8" w:rsidRDefault="004551A8">
            <w:r w:rsidRPr="004551A8">
              <w:t>Qualcomm Inc</w:t>
            </w:r>
          </w:p>
        </w:tc>
        <w:tc>
          <w:tcPr>
            <w:tcW w:w="923" w:type="dxa"/>
            <w:noWrap/>
            <w:hideMark/>
          </w:tcPr>
          <w:p w14:paraId="74DDBF5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A023176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4130795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BAD14F0" w14:textId="77777777" w:rsidR="004551A8" w:rsidRPr="004551A8" w:rsidRDefault="004551A8">
            <w:r w:rsidRPr="004551A8">
              <w:t>NR_demod_enh2-UEConTest</w:t>
            </w:r>
          </w:p>
        </w:tc>
        <w:tc>
          <w:tcPr>
            <w:tcW w:w="934" w:type="dxa"/>
            <w:noWrap/>
            <w:hideMark/>
          </w:tcPr>
          <w:p w14:paraId="3A093CD0" w14:textId="77777777" w:rsidR="004551A8" w:rsidRPr="004551A8" w:rsidRDefault="004551A8">
            <w:r w:rsidRPr="004551A8">
              <w:t>0762</w:t>
            </w:r>
          </w:p>
        </w:tc>
        <w:tc>
          <w:tcPr>
            <w:tcW w:w="942" w:type="dxa"/>
            <w:noWrap/>
            <w:hideMark/>
          </w:tcPr>
          <w:p w14:paraId="0F6EDAB2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2AC89E0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D644C2F" w14:textId="77777777" w:rsidR="004551A8" w:rsidRPr="004551A8" w:rsidRDefault="004551A8">
            <w:r w:rsidRPr="004551A8">
              <w:t>RP-240965</w:t>
            </w:r>
          </w:p>
        </w:tc>
      </w:tr>
      <w:tr w:rsidR="004551A8" w:rsidRPr="004551A8" w14:paraId="1C4FE73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E56068C" w14:textId="77777777" w:rsidR="004551A8" w:rsidRPr="004551A8" w:rsidRDefault="004551A8">
            <w:r w:rsidRPr="004551A8">
              <w:t>R5-243434</w:t>
            </w:r>
          </w:p>
        </w:tc>
        <w:tc>
          <w:tcPr>
            <w:tcW w:w="4593" w:type="dxa"/>
            <w:noWrap/>
            <w:hideMark/>
          </w:tcPr>
          <w:p w14:paraId="1545DDC3" w14:textId="77777777" w:rsidR="004551A8" w:rsidRPr="004551A8" w:rsidRDefault="004551A8">
            <w:r w:rsidRPr="004551A8">
              <w:t>Update to inter-cell CRS interference test case</w:t>
            </w:r>
          </w:p>
        </w:tc>
        <w:tc>
          <w:tcPr>
            <w:tcW w:w="2265" w:type="dxa"/>
            <w:noWrap/>
            <w:hideMark/>
          </w:tcPr>
          <w:p w14:paraId="34593E75" w14:textId="77777777" w:rsidR="004551A8" w:rsidRPr="004551A8" w:rsidRDefault="004551A8">
            <w:r w:rsidRPr="004551A8">
              <w:t>Qualcomm Inc</w:t>
            </w:r>
          </w:p>
        </w:tc>
        <w:tc>
          <w:tcPr>
            <w:tcW w:w="923" w:type="dxa"/>
            <w:noWrap/>
            <w:hideMark/>
          </w:tcPr>
          <w:p w14:paraId="5EBDE65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639AD22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5DB3C6E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4E30FD8" w14:textId="77777777" w:rsidR="004551A8" w:rsidRPr="004551A8" w:rsidRDefault="004551A8">
            <w:r w:rsidRPr="004551A8">
              <w:t>NR_demod_enh2-UEConTest</w:t>
            </w:r>
          </w:p>
        </w:tc>
        <w:tc>
          <w:tcPr>
            <w:tcW w:w="934" w:type="dxa"/>
            <w:noWrap/>
            <w:hideMark/>
          </w:tcPr>
          <w:p w14:paraId="25E3AF95" w14:textId="77777777" w:rsidR="004551A8" w:rsidRPr="004551A8" w:rsidRDefault="004551A8">
            <w:r w:rsidRPr="004551A8">
              <w:t>0845</w:t>
            </w:r>
          </w:p>
        </w:tc>
        <w:tc>
          <w:tcPr>
            <w:tcW w:w="942" w:type="dxa"/>
            <w:noWrap/>
            <w:hideMark/>
          </w:tcPr>
          <w:p w14:paraId="2AD3A00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13ADF4A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39027B4" w14:textId="77777777" w:rsidR="004551A8" w:rsidRPr="004551A8" w:rsidRDefault="004551A8">
            <w:r w:rsidRPr="004551A8">
              <w:t>RP-240965</w:t>
            </w:r>
          </w:p>
        </w:tc>
      </w:tr>
      <w:tr w:rsidR="004551A8" w:rsidRPr="004551A8" w14:paraId="34B1405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06676CF" w14:textId="77777777" w:rsidR="004551A8" w:rsidRPr="004551A8" w:rsidRDefault="004551A8">
            <w:r w:rsidRPr="004551A8">
              <w:lastRenderedPageBreak/>
              <w:t>R5-243435</w:t>
            </w:r>
          </w:p>
        </w:tc>
        <w:tc>
          <w:tcPr>
            <w:tcW w:w="4593" w:type="dxa"/>
            <w:noWrap/>
            <w:hideMark/>
          </w:tcPr>
          <w:p w14:paraId="35E8BBC4" w14:textId="77777777" w:rsidR="004551A8" w:rsidRPr="004551A8" w:rsidRDefault="004551A8">
            <w:r w:rsidRPr="004551A8">
              <w:t>Corrections to the FRC Table A.3.2.2.2-29</w:t>
            </w:r>
          </w:p>
        </w:tc>
        <w:tc>
          <w:tcPr>
            <w:tcW w:w="2265" w:type="dxa"/>
            <w:noWrap/>
            <w:hideMark/>
          </w:tcPr>
          <w:p w14:paraId="3C781C81" w14:textId="77777777" w:rsidR="004551A8" w:rsidRPr="004551A8" w:rsidRDefault="004551A8">
            <w:r w:rsidRPr="004551A8">
              <w:t>Qualcomm Inc</w:t>
            </w:r>
          </w:p>
        </w:tc>
        <w:tc>
          <w:tcPr>
            <w:tcW w:w="923" w:type="dxa"/>
            <w:noWrap/>
            <w:hideMark/>
          </w:tcPr>
          <w:p w14:paraId="66EA539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6956959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6CF75C9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8A7DDDA" w14:textId="77777777" w:rsidR="004551A8" w:rsidRPr="004551A8" w:rsidRDefault="004551A8">
            <w:r w:rsidRPr="004551A8">
              <w:t>NR_demod_enh2-UEConTest</w:t>
            </w:r>
          </w:p>
        </w:tc>
        <w:tc>
          <w:tcPr>
            <w:tcW w:w="934" w:type="dxa"/>
            <w:noWrap/>
            <w:hideMark/>
          </w:tcPr>
          <w:p w14:paraId="0AF6DBAD" w14:textId="77777777" w:rsidR="004551A8" w:rsidRPr="004551A8" w:rsidRDefault="004551A8">
            <w:r w:rsidRPr="004551A8">
              <w:t>0846</w:t>
            </w:r>
          </w:p>
        </w:tc>
        <w:tc>
          <w:tcPr>
            <w:tcW w:w="942" w:type="dxa"/>
            <w:noWrap/>
            <w:hideMark/>
          </w:tcPr>
          <w:p w14:paraId="3B56296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37F3F0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3A24EAD" w14:textId="77777777" w:rsidR="004551A8" w:rsidRPr="004551A8" w:rsidRDefault="004551A8">
            <w:r w:rsidRPr="004551A8">
              <w:t>RP-240965</w:t>
            </w:r>
          </w:p>
        </w:tc>
      </w:tr>
      <w:tr w:rsidR="004551A8" w:rsidRPr="004551A8" w14:paraId="4A99070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EFEA021" w14:textId="77777777" w:rsidR="004551A8" w:rsidRPr="004551A8" w:rsidRDefault="004551A8">
            <w:r w:rsidRPr="004551A8">
              <w:t>R5-243437</w:t>
            </w:r>
          </w:p>
        </w:tc>
        <w:tc>
          <w:tcPr>
            <w:tcW w:w="4593" w:type="dxa"/>
            <w:noWrap/>
            <w:hideMark/>
          </w:tcPr>
          <w:p w14:paraId="5951C6E3" w14:textId="77777777" w:rsidR="004551A8" w:rsidRPr="004551A8" w:rsidRDefault="004551A8">
            <w:r w:rsidRPr="004551A8">
              <w:t>Applicability spec update for inter-cell CRS interference test case</w:t>
            </w:r>
          </w:p>
        </w:tc>
        <w:tc>
          <w:tcPr>
            <w:tcW w:w="2265" w:type="dxa"/>
            <w:noWrap/>
            <w:hideMark/>
          </w:tcPr>
          <w:p w14:paraId="3147D572" w14:textId="77777777" w:rsidR="004551A8" w:rsidRPr="004551A8" w:rsidRDefault="004551A8">
            <w:r w:rsidRPr="004551A8">
              <w:t>Qualcomm Inc</w:t>
            </w:r>
          </w:p>
        </w:tc>
        <w:tc>
          <w:tcPr>
            <w:tcW w:w="923" w:type="dxa"/>
            <w:noWrap/>
            <w:hideMark/>
          </w:tcPr>
          <w:p w14:paraId="2BD44E3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ACA02C8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02D961D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88C1F65" w14:textId="77777777" w:rsidR="004551A8" w:rsidRPr="004551A8" w:rsidRDefault="004551A8">
            <w:r w:rsidRPr="004551A8">
              <w:t>NR_demod_enh2-UEConTest</w:t>
            </w:r>
          </w:p>
        </w:tc>
        <w:tc>
          <w:tcPr>
            <w:tcW w:w="934" w:type="dxa"/>
            <w:noWrap/>
            <w:hideMark/>
          </w:tcPr>
          <w:p w14:paraId="629D43CD" w14:textId="77777777" w:rsidR="004551A8" w:rsidRPr="004551A8" w:rsidRDefault="004551A8">
            <w:r w:rsidRPr="004551A8">
              <w:t>0442</w:t>
            </w:r>
          </w:p>
        </w:tc>
        <w:tc>
          <w:tcPr>
            <w:tcW w:w="942" w:type="dxa"/>
            <w:noWrap/>
            <w:hideMark/>
          </w:tcPr>
          <w:p w14:paraId="463F05B6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ACAE2B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468913F" w14:textId="77777777" w:rsidR="004551A8" w:rsidRPr="004551A8" w:rsidRDefault="004551A8">
            <w:r w:rsidRPr="004551A8">
              <w:t>RP-240965</w:t>
            </w:r>
          </w:p>
        </w:tc>
      </w:tr>
      <w:tr w:rsidR="004551A8" w:rsidRPr="004551A8" w14:paraId="66512A5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BAED1DB" w14:textId="77777777" w:rsidR="004551A8" w:rsidRPr="004551A8" w:rsidRDefault="004551A8">
            <w:r w:rsidRPr="004551A8">
              <w:t>R5-243439</w:t>
            </w:r>
          </w:p>
        </w:tc>
        <w:tc>
          <w:tcPr>
            <w:tcW w:w="4593" w:type="dxa"/>
            <w:noWrap/>
            <w:hideMark/>
          </w:tcPr>
          <w:p w14:paraId="2CB5C19C" w14:textId="77777777" w:rsidR="004551A8" w:rsidRPr="004551A8" w:rsidRDefault="004551A8">
            <w:r w:rsidRPr="004551A8">
              <w:t>Appllicability spec update to allow skipping 2DLCA and 3DCLA PDSCH Demodulation test cases</w:t>
            </w:r>
          </w:p>
        </w:tc>
        <w:tc>
          <w:tcPr>
            <w:tcW w:w="2265" w:type="dxa"/>
            <w:noWrap/>
            <w:hideMark/>
          </w:tcPr>
          <w:p w14:paraId="53D14BAC" w14:textId="77777777" w:rsidR="004551A8" w:rsidRPr="004551A8" w:rsidRDefault="004551A8">
            <w:r w:rsidRPr="004551A8">
              <w:t>Qualcomm Inc</w:t>
            </w:r>
          </w:p>
        </w:tc>
        <w:tc>
          <w:tcPr>
            <w:tcW w:w="923" w:type="dxa"/>
            <w:noWrap/>
            <w:hideMark/>
          </w:tcPr>
          <w:p w14:paraId="1F50E2B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D159F00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4181C91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B0D897F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4160A1CE" w14:textId="77777777" w:rsidR="004551A8" w:rsidRPr="004551A8" w:rsidRDefault="004551A8">
            <w:r w:rsidRPr="004551A8">
              <w:t>0443</w:t>
            </w:r>
          </w:p>
        </w:tc>
        <w:tc>
          <w:tcPr>
            <w:tcW w:w="942" w:type="dxa"/>
            <w:noWrap/>
            <w:hideMark/>
          </w:tcPr>
          <w:p w14:paraId="332C3F6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389AEB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400307F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064527F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2D219E8" w14:textId="77777777" w:rsidR="004551A8" w:rsidRPr="004551A8" w:rsidRDefault="004551A8">
            <w:r w:rsidRPr="004551A8">
              <w:t>R5-243440</w:t>
            </w:r>
          </w:p>
        </w:tc>
        <w:tc>
          <w:tcPr>
            <w:tcW w:w="4593" w:type="dxa"/>
            <w:noWrap/>
            <w:hideMark/>
          </w:tcPr>
          <w:p w14:paraId="6138AC00" w14:textId="77777777" w:rsidR="004551A8" w:rsidRPr="004551A8" w:rsidRDefault="004551A8">
            <w:r w:rsidRPr="004551A8">
              <w:t>Applicability spec update for NR-NTN test cases</w:t>
            </w:r>
          </w:p>
        </w:tc>
        <w:tc>
          <w:tcPr>
            <w:tcW w:w="2265" w:type="dxa"/>
            <w:noWrap/>
            <w:hideMark/>
          </w:tcPr>
          <w:p w14:paraId="562B6A38" w14:textId="77777777" w:rsidR="004551A8" w:rsidRPr="004551A8" w:rsidRDefault="004551A8">
            <w:r w:rsidRPr="004551A8">
              <w:t>Qualcomm Inc</w:t>
            </w:r>
          </w:p>
        </w:tc>
        <w:tc>
          <w:tcPr>
            <w:tcW w:w="923" w:type="dxa"/>
            <w:noWrap/>
            <w:hideMark/>
          </w:tcPr>
          <w:p w14:paraId="5A96C79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5742FF1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356017F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283B898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524D6799" w14:textId="77777777" w:rsidR="004551A8" w:rsidRPr="004551A8" w:rsidRDefault="004551A8">
            <w:r w:rsidRPr="004551A8">
              <w:t>0444</w:t>
            </w:r>
          </w:p>
        </w:tc>
        <w:tc>
          <w:tcPr>
            <w:tcW w:w="942" w:type="dxa"/>
            <w:noWrap/>
            <w:hideMark/>
          </w:tcPr>
          <w:p w14:paraId="7E8C444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6234C2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32C51A5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535D173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61B26D8" w14:textId="77777777" w:rsidR="004551A8" w:rsidRPr="004551A8" w:rsidRDefault="004551A8">
            <w:r w:rsidRPr="004551A8">
              <w:t>R5-243442</w:t>
            </w:r>
          </w:p>
        </w:tc>
        <w:tc>
          <w:tcPr>
            <w:tcW w:w="4593" w:type="dxa"/>
            <w:noWrap/>
            <w:hideMark/>
          </w:tcPr>
          <w:p w14:paraId="7AADE676" w14:textId="77777777" w:rsidR="004551A8" w:rsidRPr="004551A8" w:rsidRDefault="004551A8">
            <w:r w:rsidRPr="004551A8">
              <w:t>Update for PC1.5 n39 A-SE</w:t>
            </w:r>
          </w:p>
        </w:tc>
        <w:tc>
          <w:tcPr>
            <w:tcW w:w="2265" w:type="dxa"/>
            <w:noWrap/>
            <w:hideMark/>
          </w:tcPr>
          <w:p w14:paraId="7C6F2D55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502B087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DEFCCEA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1394FC2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59976FF" w14:textId="77777777" w:rsidR="004551A8" w:rsidRPr="004551A8" w:rsidRDefault="004551A8">
            <w:r w:rsidRPr="004551A8">
              <w:t>HPUE_NR_FR1_TDD_R18-UEConTest</w:t>
            </w:r>
          </w:p>
        </w:tc>
        <w:tc>
          <w:tcPr>
            <w:tcW w:w="934" w:type="dxa"/>
            <w:noWrap/>
            <w:hideMark/>
          </w:tcPr>
          <w:p w14:paraId="7B76FBE2" w14:textId="77777777" w:rsidR="004551A8" w:rsidRPr="004551A8" w:rsidRDefault="004551A8">
            <w:r w:rsidRPr="004551A8">
              <w:t>2859</w:t>
            </w:r>
          </w:p>
        </w:tc>
        <w:tc>
          <w:tcPr>
            <w:tcW w:w="942" w:type="dxa"/>
            <w:noWrap/>
            <w:hideMark/>
          </w:tcPr>
          <w:p w14:paraId="1EAA18D8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E87E72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EBC2826" w14:textId="77777777" w:rsidR="004551A8" w:rsidRPr="004551A8" w:rsidRDefault="004551A8">
            <w:r w:rsidRPr="004551A8">
              <w:t>RP-240988</w:t>
            </w:r>
          </w:p>
        </w:tc>
      </w:tr>
      <w:tr w:rsidR="004551A8" w:rsidRPr="004551A8" w14:paraId="7E71B58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5516C68" w14:textId="77777777" w:rsidR="004551A8" w:rsidRPr="004551A8" w:rsidRDefault="004551A8">
            <w:r w:rsidRPr="004551A8">
              <w:t>R5-243444</w:t>
            </w:r>
          </w:p>
        </w:tc>
        <w:tc>
          <w:tcPr>
            <w:tcW w:w="4593" w:type="dxa"/>
            <w:noWrap/>
            <w:hideMark/>
          </w:tcPr>
          <w:p w14:paraId="0FB8A52E" w14:textId="77777777" w:rsidR="004551A8" w:rsidRPr="004551A8" w:rsidRDefault="004551A8">
            <w:r w:rsidRPr="004551A8">
              <w:t>Editorial correction to applicability of TC 12.1.2.1</w:t>
            </w:r>
          </w:p>
        </w:tc>
        <w:tc>
          <w:tcPr>
            <w:tcW w:w="2265" w:type="dxa"/>
            <w:noWrap/>
            <w:hideMark/>
          </w:tcPr>
          <w:p w14:paraId="39A58F8E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1F811D1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746DC45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347D0AC6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3C132140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44EF6D7D" w14:textId="77777777" w:rsidR="004551A8" w:rsidRPr="004551A8" w:rsidRDefault="004551A8">
            <w:r w:rsidRPr="004551A8">
              <w:t>0482</w:t>
            </w:r>
          </w:p>
        </w:tc>
        <w:tc>
          <w:tcPr>
            <w:tcW w:w="942" w:type="dxa"/>
            <w:noWrap/>
            <w:hideMark/>
          </w:tcPr>
          <w:p w14:paraId="30483B10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E0EA8C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36ED86D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229ABBE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B4DAD1E" w14:textId="77777777" w:rsidR="004551A8" w:rsidRPr="004551A8" w:rsidRDefault="004551A8">
            <w:r w:rsidRPr="004551A8">
              <w:t>R5-243448</w:t>
            </w:r>
          </w:p>
        </w:tc>
        <w:tc>
          <w:tcPr>
            <w:tcW w:w="4593" w:type="dxa"/>
            <w:noWrap/>
            <w:hideMark/>
          </w:tcPr>
          <w:p w14:paraId="1DF75734" w14:textId="77777777" w:rsidR="004551A8" w:rsidRPr="004551A8" w:rsidRDefault="004551A8">
            <w:r w:rsidRPr="004551A8">
              <w:t>Update Test Point analysis for NR NTN test cases</w:t>
            </w:r>
          </w:p>
        </w:tc>
        <w:tc>
          <w:tcPr>
            <w:tcW w:w="2265" w:type="dxa"/>
            <w:noWrap/>
            <w:hideMark/>
          </w:tcPr>
          <w:p w14:paraId="34D930BF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0B2FD47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4F6EB91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4FB7E9B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D8D5191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117F03D7" w14:textId="77777777" w:rsidR="004551A8" w:rsidRPr="004551A8" w:rsidRDefault="004551A8">
            <w:r w:rsidRPr="004551A8">
              <w:t>0915</w:t>
            </w:r>
          </w:p>
        </w:tc>
        <w:tc>
          <w:tcPr>
            <w:tcW w:w="942" w:type="dxa"/>
            <w:noWrap/>
            <w:hideMark/>
          </w:tcPr>
          <w:p w14:paraId="50C3129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6AE041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CE11977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4985DDF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527664F" w14:textId="77777777" w:rsidR="004551A8" w:rsidRPr="004551A8" w:rsidRDefault="004551A8">
            <w:r w:rsidRPr="004551A8">
              <w:t>R5-243468</w:t>
            </w:r>
          </w:p>
        </w:tc>
        <w:tc>
          <w:tcPr>
            <w:tcW w:w="4593" w:type="dxa"/>
            <w:noWrap/>
            <w:hideMark/>
          </w:tcPr>
          <w:p w14:paraId="738CB2EC" w14:textId="77777777" w:rsidR="004551A8" w:rsidRPr="004551A8" w:rsidRDefault="004551A8">
            <w:r w:rsidRPr="004551A8">
              <w:t>Correction of test case 8.1.3.6b Redirection to UTRAN-Redir-policy bit</w:t>
            </w:r>
          </w:p>
        </w:tc>
        <w:tc>
          <w:tcPr>
            <w:tcW w:w="2265" w:type="dxa"/>
            <w:noWrap/>
            <w:hideMark/>
          </w:tcPr>
          <w:p w14:paraId="77B8F9D9" w14:textId="77777777" w:rsidR="004551A8" w:rsidRPr="004551A8" w:rsidRDefault="004551A8">
            <w:r w:rsidRPr="004551A8">
              <w:t>Vodafone GmbH, MCC TF 160</w:t>
            </w:r>
          </w:p>
        </w:tc>
        <w:tc>
          <w:tcPr>
            <w:tcW w:w="923" w:type="dxa"/>
            <w:noWrap/>
            <w:hideMark/>
          </w:tcPr>
          <w:p w14:paraId="0E55EC4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15514D1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080C46EF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5A09EA5B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4970935A" w14:textId="77777777" w:rsidR="004551A8" w:rsidRPr="004551A8" w:rsidRDefault="004551A8">
            <w:r w:rsidRPr="004551A8">
              <w:t>5299</w:t>
            </w:r>
          </w:p>
        </w:tc>
        <w:tc>
          <w:tcPr>
            <w:tcW w:w="942" w:type="dxa"/>
            <w:noWrap/>
            <w:hideMark/>
          </w:tcPr>
          <w:p w14:paraId="7ED1CBE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188E99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C76ED9A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7893CC6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A0852D" w14:textId="77777777" w:rsidR="004551A8" w:rsidRPr="004551A8" w:rsidRDefault="004551A8">
            <w:r w:rsidRPr="004551A8">
              <w:t>R5-243469</w:t>
            </w:r>
          </w:p>
        </w:tc>
        <w:tc>
          <w:tcPr>
            <w:tcW w:w="4593" w:type="dxa"/>
            <w:noWrap/>
            <w:hideMark/>
          </w:tcPr>
          <w:p w14:paraId="3C21D748" w14:textId="77777777" w:rsidR="004551A8" w:rsidRPr="004551A8" w:rsidRDefault="004551A8">
            <w:r w:rsidRPr="004551A8">
              <w:t>Addition of applicability of new test case 8.1.3.6b for redir-policy bit</w:t>
            </w:r>
          </w:p>
        </w:tc>
        <w:tc>
          <w:tcPr>
            <w:tcW w:w="2265" w:type="dxa"/>
            <w:noWrap/>
            <w:hideMark/>
          </w:tcPr>
          <w:p w14:paraId="794CA704" w14:textId="77777777" w:rsidR="004551A8" w:rsidRPr="004551A8" w:rsidRDefault="004551A8">
            <w:r w:rsidRPr="004551A8">
              <w:t>Vodafone GmbH, MCC TF160</w:t>
            </w:r>
          </w:p>
        </w:tc>
        <w:tc>
          <w:tcPr>
            <w:tcW w:w="923" w:type="dxa"/>
            <w:noWrap/>
            <w:hideMark/>
          </w:tcPr>
          <w:p w14:paraId="0CB037B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F55693A" w14:textId="77777777" w:rsidR="004551A8" w:rsidRPr="004551A8" w:rsidRDefault="004551A8">
            <w:r w:rsidRPr="004551A8">
              <w:t>36.523-2</w:t>
            </w:r>
          </w:p>
        </w:tc>
        <w:tc>
          <w:tcPr>
            <w:tcW w:w="914" w:type="dxa"/>
            <w:noWrap/>
            <w:hideMark/>
          </w:tcPr>
          <w:p w14:paraId="6AB2AD6F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63B47395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1CC3096D" w14:textId="77777777" w:rsidR="004551A8" w:rsidRPr="004551A8" w:rsidRDefault="004551A8">
            <w:r w:rsidRPr="004551A8">
              <w:t>1447</w:t>
            </w:r>
          </w:p>
        </w:tc>
        <w:tc>
          <w:tcPr>
            <w:tcW w:w="942" w:type="dxa"/>
            <w:noWrap/>
            <w:hideMark/>
          </w:tcPr>
          <w:p w14:paraId="014D5C7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FE0E7B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2274BCD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5F8A92C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915742B" w14:textId="77777777" w:rsidR="004551A8" w:rsidRPr="004551A8" w:rsidRDefault="004551A8">
            <w:r w:rsidRPr="004551A8">
              <w:t>R5-243470</w:t>
            </w:r>
          </w:p>
        </w:tc>
        <w:tc>
          <w:tcPr>
            <w:tcW w:w="4593" w:type="dxa"/>
            <w:noWrap/>
            <w:hideMark/>
          </w:tcPr>
          <w:p w14:paraId="27166D10" w14:textId="77777777" w:rsidR="004551A8" w:rsidRPr="004551A8" w:rsidRDefault="004551A8">
            <w:r w:rsidRPr="004551A8">
              <w:t>Correction to LTE RACS Test case 9.2.5.1</w:t>
            </w:r>
          </w:p>
        </w:tc>
        <w:tc>
          <w:tcPr>
            <w:tcW w:w="2265" w:type="dxa"/>
            <w:noWrap/>
            <w:hideMark/>
          </w:tcPr>
          <w:p w14:paraId="2262D7AE" w14:textId="77777777" w:rsidR="004551A8" w:rsidRPr="004551A8" w:rsidRDefault="004551A8">
            <w:r w:rsidRPr="004551A8">
              <w:t>Anritsu EMEA Ltd</w:t>
            </w:r>
          </w:p>
        </w:tc>
        <w:tc>
          <w:tcPr>
            <w:tcW w:w="923" w:type="dxa"/>
            <w:noWrap/>
            <w:hideMark/>
          </w:tcPr>
          <w:p w14:paraId="44F8F20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D69926B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7622DC39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3267703E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4549C5FA" w14:textId="77777777" w:rsidR="004551A8" w:rsidRPr="004551A8" w:rsidRDefault="004551A8">
            <w:r w:rsidRPr="004551A8">
              <w:t>5313</w:t>
            </w:r>
          </w:p>
        </w:tc>
        <w:tc>
          <w:tcPr>
            <w:tcW w:w="942" w:type="dxa"/>
            <w:noWrap/>
            <w:hideMark/>
          </w:tcPr>
          <w:p w14:paraId="3A3CDE4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C2887E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9F1E27C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076F2D1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22DAD10" w14:textId="77777777" w:rsidR="004551A8" w:rsidRPr="004551A8" w:rsidRDefault="004551A8">
            <w:r w:rsidRPr="004551A8">
              <w:t>R5-243471</w:t>
            </w:r>
          </w:p>
        </w:tc>
        <w:tc>
          <w:tcPr>
            <w:tcW w:w="4593" w:type="dxa"/>
            <w:noWrap/>
            <w:hideMark/>
          </w:tcPr>
          <w:p w14:paraId="0D5537AD" w14:textId="77777777" w:rsidR="004551A8" w:rsidRPr="004551A8" w:rsidRDefault="004551A8">
            <w:r w:rsidRPr="004551A8">
              <w:t>Editorial correction for Specific message contents in 9.2.1.1.20</w:t>
            </w:r>
          </w:p>
        </w:tc>
        <w:tc>
          <w:tcPr>
            <w:tcW w:w="2265" w:type="dxa"/>
            <w:noWrap/>
            <w:hideMark/>
          </w:tcPr>
          <w:p w14:paraId="19459ACD" w14:textId="77777777" w:rsidR="004551A8" w:rsidRPr="004551A8" w:rsidRDefault="004551A8">
            <w:r w:rsidRPr="004551A8">
              <w:t>NTT DOCOMO, INC.</w:t>
            </w:r>
          </w:p>
        </w:tc>
        <w:tc>
          <w:tcPr>
            <w:tcW w:w="923" w:type="dxa"/>
            <w:noWrap/>
            <w:hideMark/>
          </w:tcPr>
          <w:p w14:paraId="1E5071B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F27E2CF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0834EACE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71209EE0" w14:textId="77777777" w:rsidR="004551A8" w:rsidRPr="004551A8" w:rsidRDefault="004551A8">
            <w:r w:rsidRPr="004551A8">
              <w:t>TEI8_Test</w:t>
            </w:r>
          </w:p>
        </w:tc>
        <w:tc>
          <w:tcPr>
            <w:tcW w:w="934" w:type="dxa"/>
            <w:noWrap/>
            <w:hideMark/>
          </w:tcPr>
          <w:p w14:paraId="0B7BE081" w14:textId="77777777" w:rsidR="004551A8" w:rsidRPr="004551A8" w:rsidRDefault="004551A8">
            <w:r w:rsidRPr="004551A8">
              <w:t>5320</w:t>
            </w:r>
          </w:p>
        </w:tc>
        <w:tc>
          <w:tcPr>
            <w:tcW w:w="942" w:type="dxa"/>
            <w:noWrap/>
            <w:hideMark/>
          </w:tcPr>
          <w:p w14:paraId="2A60625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EA9AD9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E769CEE" w14:textId="77777777" w:rsidR="004551A8" w:rsidRPr="004551A8" w:rsidRDefault="004551A8">
            <w:r w:rsidRPr="004551A8">
              <w:t>RP-241008</w:t>
            </w:r>
          </w:p>
        </w:tc>
      </w:tr>
      <w:tr w:rsidR="004551A8" w:rsidRPr="004551A8" w14:paraId="7F86FC5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F213134" w14:textId="77777777" w:rsidR="004551A8" w:rsidRPr="004551A8" w:rsidRDefault="004551A8">
            <w:r w:rsidRPr="004551A8">
              <w:t>R5-243472</w:t>
            </w:r>
          </w:p>
        </w:tc>
        <w:tc>
          <w:tcPr>
            <w:tcW w:w="4593" w:type="dxa"/>
            <w:noWrap/>
            <w:hideMark/>
          </w:tcPr>
          <w:p w14:paraId="47698908" w14:textId="77777777" w:rsidR="004551A8" w:rsidRPr="004551A8" w:rsidRDefault="004551A8">
            <w:r w:rsidRPr="004551A8">
              <w:t>Editorial correction for Specific message contents in 9.2.3.1.22</w:t>
            </w:r>
          </w:p>
        </w:tc>
        <w:tc>
          <w:tcPr>
            <w:tcW w:w="2265" w:type="dxa"/>
            <w:noWrap/>
            <w:hideMark/>
          </w:tcPr>
          <w:p w14:paraId="36BADC63" w14:textId="77777777" w:rsidR="004551A8" w:rsidRPr="004551A8" w:rsidRDefault="004551A8">
            <w:r w:rsidRPr="004551A8">
              <w:t>NTT DOCOMO, INC.</w:t>
            </w:r>
          </w:p>
        </w:tc>
        <w:tc>
          <w:tcPr>
            <w:tcW w:w="923" w:type="dxa"/>
            <w:noWrap/>
            <w:hideMark/>
          </w:tcPr>
          <w:p w14:paraId="39A58BB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EECFB51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04720921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25D4DB08" w14:textId="77777777" w:rsidR="004551A8" w:rsidRPr="004551A8" w:rsidRDefault="004551A8">
            <w:r w:rsidRPr="004551A8">
              <w:t>TEI8_Test</w:t>
            </w:r>
          </w:p>
        </w:tc>
        <w:tc>
          <w:tcPr>
            <w:tcW w:w="934" w:type="dxa"/>
            <w:noWrap/>
            <w:hideMark/>
          </w:tcPr>
          <w:p w14:paraId="71E3838A" w14:textId="77777777" w:rsidR="004551A8" w:rsidRPr="004551A8" w:rsidRDefault="004551A8">
            <w:r w:rsidRPr="004551A8">
              <w:t>5321</w:t>
            </w:r>
          </w:p>
        </w:tc>
        <w:tc>
          <w:tcPr>
            <w:tcW w:w="942" w:type="dxa"/>
            <w:noWrap/>
            <w:hideMark/>
          </w:tcPr>
          <w:p w14:paraId="403A49D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72F3E3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A732CB6" w14:textId="77777777" w:rsidR="004551A8" w:rsidRPr="004551A8" w:rsidRDefault="004551A8">
            <w:r w:rsidRPr="004551A8">
              <w:t>RP-241008</w:t>
            </w:r>
          </w:p>
        </w:tc>
      </w:tr>
      <w:tr w:rsidR="004551A8" w:rsidRPr="004551A8" w14:paraId="0E91797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88B4E40" w14:textId="77777777" w:rsidR="004551A8" w:rsidRPr="004551A8" w:rsidRDefault="004551A8">
            <w:r w:rsidRPr="004551A8">
              <w:t>R5-243473</w:t>
            </w:r>
          </w:p>
        </w:tc>
        <w:tc>
          <w:tcPr>
            <w:tcW w:w="4593" w:type="dxa"/>
            <w:noWrap/>
            <w:hideMark/>
          </w:tcPr>
          <w:p w14:paraId="1345D361" w14:textId="77777777" w:rsidR="004551A8" w:rsidRPr="004551A8" w:rsidRDefault="004551A8">
            <w:r w:rsidRPr="004551A8">
              <w:t>Applicability updates for EPS P-CSCF restoration test cases</w:t>
            </w:r>
          </w:p>
        </w:tc>
        <w:tc>
          <w:tcPr>
            <w:tcW w:w="2265" w:type="dxa"/>
            <w:noWrap/>
            <w:hideMark/>
          </w:tcPr>
          <w:p w14:paraId="78CAF9E4" w14:textId="77777777" w:rsidR="004551A8" w:rsidRPr="004551A8" w:rsidRDefault="004551A8">
            <w:r w:rsidRPr="004551A8">
              <w:t>Qualcomm Incorporated, Orange</w:t>
            </w:r>
          </w:p>
        </w:tc>
        <w:tc>
          <w:tcPr>
            <w:tcW w:w="923" w:type="dxa"/>
            <w:noWrap/>
            <w:hideMark/>
          </w:tcPr>
          <w:p w14:paraId="1DE18EE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132E257" w14:textId="77777777" w:rsidR="004551A8" w:rsidRPr="004551A8" w:rsidRDefault="004551A8">
            <w:r w:rsidRPr="004551A8">
              <w:t>36.523-2</w:t>
            </w:r>
          </w:p>
        </w:tc>
        <w:tc>
          <w:tcPr>
            <w:tcW w:w="914" w:type="dxa"/>
            <w:noWrap/>
            <w:hideMark/>
          </w:tcPr>
          <w:p w14:paraId="482221EF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607CB141" w14:textId="77777777" w:rsidR="004551A8" w:rsidRPr="004551A8" w:rsidRDefault="004551A8">
            <w:r w:rsidRPr="004551A8">
              <w:t>TEI9_Test</w:t>
            </w:r>
          </w:p>
        </w:tc>
        <w:tc>
          <w:tcPr>
            <w:tcW w:w="934" w:type="dxa"/>
            <w:noWrap/>
            <w:hideMark/>
          </w:tcPr>
          <w:p w14:paraId="2AA8E5E1" w14:textId="77777777" w:rsidR="004551A8" w:rsidRPr="004551A8" w:rsidRDefault="004551A8">
            <w:r w:rsidRPr="004551A8">
              <w:t>1451</w:t>
            </w:r>
          </w:p>
        </w:tc>
        <w:tc>
          <w:tcPr>
            <w:tcW w:w="942" w:type="dxa"/>
            <w:noWrap/>
            <w:hideMark/>
          </w:tcPr>
          <w:p w14:paraId="2C87A55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ADF6BD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83A45B9" w14:textId="77777777" w:rsidR="004551A8" w:rsidRPr="004551A8" w:rsidRDefault="004551A8">
            <w:r w:rsidRPr="004551A8">
              <w:t>RP-241009</w:t>
            </w:r>
          </w:p>
        </w:tc>
      </w:tr>
      <w:tr w:rsidR="004551A8" w:rsidRPr="004551A8" w14:paraId="4C74475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DEE7B7C" w14:textId="77777777" w:rsidR="004551A8" w:rsidRPr="004551A8" w:rsidRDefault="004551A8">
            <w:r w:rsidRPr="004551A8">
              <w:lastRenderedPageBreak/>
              <w:t>R5-243474</w:t>
            </w:r>
          </w:p>
        </w:tc>
        <w:tc>
          <w:tcPr>
            <w:tcW w:w="4593" w:type="dxa"/>
            <w:noWrap/>
            <w:hideMark/>
          </w:tcPr>
          <w:p w14:paraId="41044466" w14:textId="77777777" w:rsidR="004551A8" w:rsidRPr="004551A8" w:rsidRDefault="004551A8">
            <w:r w:rsidRPr="004551A8">
              <w:t>Correction to LTE-IRAT test cases 11.2.11</w:t>
            </w:r>
          </w:p>
        </w:tc>
        <w:tc>
          <w:tcPr>
            <w:tcW w:w="2265" w:type="dxa"/>
            <w:noWrap/>
            <w:hideMark/>
          </w:tcPr>
          <w:p w14:paraId="5BC0DCBD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10E116C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6339B26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24D3C5E4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6B5B816F" w14:textId="77777777" w:rsidR="004551A8" w:rsidRPr="004551A8" w:rsidRDefault="004551A8">
            <w:r w:rsidRPr="004551A8">
              <w:t>TEI9_Test</w:t>
            </w:r>
          </w:p>
        </w:tc>
        <w:tc>
          <w:tcPr>
            <w:tcW w:w="934" w:type="dxa"/>
            <w:noWrap/>
            <w:hideMark/>
          </w:tcPr>
          <w:p w14:paraId="308175B6" w14:textId="77777777" w:rsidR="004551A8" w:rsidRPr="004551A8" w:rsidRDefault="004551A8">
            <w:r w:rsidRPr="004551A8">
              <w:t>5310</w:t>
            </w:r>
          </w:p>
        </w:tc>
        <w:tc>
          <w:tcPr>
            <w:tcW w:w="942" w:type="dxa"/>
            <w:noWrap/>
            <w:hideMark/>
          </w:tcPr>
          <w:p w14:paraId="718DA0A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159293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48E26D3" w14:textId="77777777" w:rsidR="004551A8" w:rsidRPr="004551A8" w:rsidRDefault="004551A8">
            <w:r w:rsidRPr="004551A8">
              <w:t>RP-241009</w:t>
            </w:r>
          </w:p>
        </w:tc>
      </w:tr>
      <w:tr w:rsidR="004551A8" w:rsidRPr="004551A8" w14:paraId="083A91A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3E0C006" w14:textId="77777777" w:rsidR="004551A8" w:rsidRPr="004551A8" w:rsidRDefault="004551A8">
            <w:r w:rsidRPr="004551A8">
              <w:t>R5-243475</w:t>
            </w:r>
          </w:p>
        </w:tc>
        <w:tc>
          <w:tcPr>
            <w:tcW w:w="4593" w:type="dxa"/>
            <w:noWrap/>
            <w:hideMark/>
          </w:tcPr>
          <w:p w14:paraId="0033789B" w14:textId="77777777" w:rsidR="004551A8" w:rsidRPr="004551A8" w:rsidRDefault="004551A8">
            <w:r w:rsidRPr="004551A8">
              <w:t>Update of cl 8.5.4.7 Inter RAT handover to UTRAN</w:t>
            </w:r>
          </w:p>
        </w:tc>
        <w:tc>
          <w:tcPr>
            <w:tcW w:w="2265" w:type="dxa"/>
            <w:noWrap/>
            <w:hideMark/>
          </w:tcPr>
          <w:p w14:paraId="51A67E4A" w14:textId="77777777" w:rsidR="004551A8" w:rsidRPr="004551A8" w:rsidRDefault="004551A8">
            <w:r w:rsidRPr="004551A8">
              <w:t>MCC TF160, Rohde &amp; Schwarz</w:t>
            </w:r>
          </w:p>
        </w:tc>
        <w:tc>
          <w:tcPr>
            <w:tcW w:w="923" w:type="dxa"/>
            <w:noWrap/>
            <w:hideMark/>
          </w:tcPr>
          <w:p w14:paraId="7B47CE9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CCEAE03" w14:textId="77777777" w:rsidR="004551A8" w:rsidRPr="004551A8" w:rsidRDefault="004551A8">
            <w:r w:rsidRPr="004551A8">
              <w:t>34.123-3</w:t>
            </w:r>
          </w:p>
        </w:tc>
        <w:tc>
          <w:tcPr>
            <w:tcW w:w="914" w:type="dxa"/>
            <w:noWrap/>
            <w:hideMark/>
          </w:tcPr>
          <w:p w14:paraId="6FF6737E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5CB990C6" w14:textId="77777777" w:rsidR="004551A8" w:rsidRPr="004551A8" w:rsidRDefault="004551A8">
            <w:r w:rsidRPr="004551A8">
              <w:t>TEI9_Test</w:t>
            </w:r>
          </w:p>
        </w:tc>
        <w:tc>
          <w:tcPr>
            <w:tcW w:w="934" w:type="dxa"/>
            <w:noWrap/>
            <w:hideMark/>
          </w:tcPr>
          <w:p w14:paraId="55F3DA43" w14:textId="77777777" w:rsidR="004551A8" w:rsidRPr="004551A8" w:rsidRDefault="004551A8">
            <w:r w:rsidRPr="004551A8">
              <w:t>3679</w:t>
            </w:r>
          </w:p>
        </w:tc>
        <w:tc>
          <w:tcPr>
            <w:tcW w:w="942" w:type="dxa"/>
            <w:noWrap/>
            <w:hideMark/>
          </w:tcPr>
          <w:p w14:paraId="0709307C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695A6F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6341C9D" w14:textId="77777777" w:rsidR="004551A8" w:rsidRPr="004551A8" w:rsidRDefault="004551A8">
            <w:r w:rsidRPr="004551A8">
              <w:t>RP-241009</w:t>
            </w:r>
          </w:p>
        </w:tc>
      </w:tr>
      <w:tr w:rsidR="004551A8" w:rsidRPr="004551A8" w14:paraId="69014AF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9F336C5" w14:textId="77777777" w:rsidR="004551A8" w:rsidRPr="004551A8" w:rsidRDefault="004551A8">
            <w:r w:rsidRPr="004551A8">
              <w:t>R5-243476</w:t>
            </w:r>
          </w:p>
        </w:tc>
        <w:tc>
          <w:tcPr>
            <w:tcW w:w="4593" w:type="dxa"/>
            <w:noWrap/>
            <w:hideMark/>
          </w:tcPr>
          <w:p w14:paraId="128901C1" w14:textId="77777777" w:rsidR="004551A8" w:rsidRPr="004551A8" w:rsidRDefault="004551A8">
            <w:r w:rsidRPr="004551A8">
              <w:t>Addition of new test case related to SSAC per PLMN 13.5.1.c</w:t>
            </w:r>
          </w:p>
        </w:tc>
        <w:tc>
          <w:tcPr>
            <w:tcW w:w="2265" w:type="dxa"/>
            <w:noWrap/>
            <w:hideMark/>
          </w:tcPr>
          <w:p w14:paraId="2D1508F4" w14:textId="77777777" w:rsidR="004551A8" w:rsidRPr="004551A8" w:rsidRDefault="004551A8">
            <w:r w:rsidRPr="004551A8">
              <w:t>NTTDOCOMO, INC.</w:t>
            </w:r>
          </w:p>
        </w:tc>
        <w:tc>
          <w:tcPr>
            <w:tcW w:w="923" w:type="dxa"/>
            <w:noWrap/>
            <w:hideMark/>
          </w:tcPr>
          <w:p w14:paraId="1B05493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4D59A65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0190D403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2C2216DC" w14:textId="77777777" w:rsidR="004551A8" w:rsidRPr="004551A8" w:rsidRDefault="004551A8">
            <w:r w:rsidRPr="004551A8">
              <w:t>TEI12_Test</w:t>
            </w:r>
          </w:p>
        </w:tc>
        <w:tc>
          <w:tcPr>
            <w:tcW w:w="934" w:type="dxa"/>
            <w:noWrap/>
            <w:hideMark/>
          </w:tcPr>
          <w:p w14:paraId="32D3D05D" w14:textId="77777777" w:rsidR="004551A8" w:rsidRPr="004551A8" w:rsidRDefault="004551A8">
            <w:r w:rsidRPr="004551A8">
              <w:t>5323</w:t>
            </w:r>
          </w:p>
        </w:tc>
        <w:tc>
          <w:tcPr>
            <w:tcW w:w="942" w:type="dxa"/>
            <w:noWrap/>
            <w:hideMark/>
          </w:tcPr>
          <w:p w14:paraId="02ED47F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3EF2F4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9F4A23F" w14:textId="77777777" w:rsidR="004551A8" w:rsidRPr="004551A8" w:rsidRDefault="004551A8">
            <w:r w:rsidRPr="004551A8">
              <w:t>RP-241012</w:t>
            </w:r>
          </w:p>
        </w:tc>
      </w:tr>
      <w:tr w:rsidR="004551A8" w:rsidRPr="004551A8" w14:paraId="7AEBC2A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1A4C349" w14:textId="77777777" w:rsidR="004551A8" w:rsidRPr="004551A8" w:rsidRDefault="004551A8">
            <w:r w:rsidRPr="004551A8">
              <w:t>R5-243477</w:t>
            </w:r>
          </w:p>
        </w:tc>
        <w:tc>
          <w:tcPr>
            <w:tcW w:w="4593" w:type="dxa"/>
            <w:noWrap/>
            <w:hideMark/>
          </w:tcPr>
          <w:p w14:paraId="58E4A926" w14:textId="77777777" w:rsidR="004551A8" w:rsidRPr="004551A8" w:rsidRDefault="004551A8">
            <w:r w:rsidRPr="004551A8">
              <w:t>Correction to NBIOT testcase 22.5.21</w:t>
            </w:r>
          </w:p>
        </w:tc>
        <w:tc>
          <w:tcPr>
            <w:tcW w:w="2265" w:type="dxa"/>
            <w:noWrap/>
            <w:hideMark/>
          </w:tcPr>
          <w:p w14:paraId="573A0AB8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68BA0E9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4CF4160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5E0BDD62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0838ECD2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0AE1DD34" w14:textId="77777777" w:rsidR="004551A8" w:rsidRPr="004551A8" w:rsidRDefault="004551A8">
            <w:r w:rsidRPr="004551A8">
              <w:t>5306</w:t>
            </w:r>
          </w:p>
        </w:tc>
        <w:tc>
          <w:tcPr>
            <w:tcW w:w="942" w:type="dxa"/>
            <w:noWrap/>
            <w:hideMark/>
          </w:tcPr>
          <w:p w14:paraId="15EFCE1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BC2E72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F2BB5D6" w14:textId="77777777" w:rsidR="004551A8" w:rsidRPr="004551A8" w:rsidRDefault="004551A8">
            <w:r w:rsidRPr="004551A8">
              <w:t>RP-241015</w:t>
            </w:r>
          </w:p>
        </w:tc>
      </w:tr>
      <w:tr w:rsidR="004551A8" w:rsidRPr="004551A8" w14:paraId="2E88663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1989BCD" w14:textId="77777777" w:rsidR="004551A8" w:rsidRPr="004551A8" w:rsidRDefault="004551A8">
            <w:r w:rsidRPr="004551A8">
              <w:t>R5-243479</w:t>
            </w:r>
          </w:p>
        </w:tc>
        <w:tc>
          <w:tcPr>
            <w:tcW w:w="4593" w:type="dxa"/>
            <w:noWrap/>
            <w:hideMark/>
          </w:tcPr>
          <w:p w14:paraId="169DD46D" w14:textId="77777777" w:rsidR="004551A8" w:rsidRPr="004551A8" w:rsidRDefault="004551A8">
            <w:r w:rsidRPr="004551A8">
              <w:t>Correction to NTN test cases</w:t>
            </w:r>
          </w:p>
        </w:tc>
        <w:tc>
          <w:tcPr>
            <w:tcW w:w="2265" w:type="dxa"/>
            <w:noWrap/>
            <w:hideMark/>
          </w:tcPr>
          <w:p w14:paraId="3FEB21FB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3A835F7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CF33F49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7ACFBD8A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0EA7582A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4EDEEA4" w14:textId="77777777" w:rsidR="004551A8" w:rsidRPr="004551A8" w:rsidRDefault="004551A8">
            <w:r w:rsidRPr="004551A8">
              <w:t>5324</w:t>
            </w:r>
          </w:p>
        </w:tc>
        <w:tc>
          <w:tcPr>
            <w:tcW w:w="942" w:type="dxa"/>
            <w:noWrap/>
            <w:hideMark/>
          </w:tcPr>
          <w:p w14:paraId="76E8E9E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063664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0581772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0EB6685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1C5A10C" w14:textId="77777777" w:rsidR="004551A8" w:rsidRPr="004551A8" w:rsidRDefault="004551A8">
            <w:r w:rsidRPr="004551A8">
              <w:t>R5-243480</w:t>
            </w:r>
          </w:p>
        </w:tc>
        <w:tc>
          <w:tcPr>
            <w:tcW w:w="4593" w:type="dxa"/>
            <w:noWrap/>
            <w:hideMark/>
          </w:tcPr>
          <w:p w14:paraId="55C02020" w14:textId="77777777" w:rsidR="004551A8" w:rsidRPr="004551A8" w:rsidRDefault="004551A8">
            <w:r w:rsidRPr="004551A8">
              <w:t>Correction to NTN TA report test case 22.3.1.13</w:t>
            </w:r>
          </w:p>
        </w:tc>
        <w:tc>
          <w:tcPr>
            <w:tcW w:w="2265" w:type="dxa"/>
            <w:noWrap/>
            <w:hideMark/>
          </w:tcPr>
          <w:p w14:paraId="469D5280" w14:textId="77777777" w:rsidR="004551A8" w:rsidRPr="004551A8" w:rsidRDefault="004551A8">
            <w:r w:rsidRPr="004551A8">
              <w:t>Qualcomm Incorporated, Rohde &amp; Schwarz</w:t>
            </w:r>
          </w:p>
        </w:tc>
        <w:tc>
          <w:tcPr>
            <w:tcW w:w="923" w:type="dxa"/>
            <w:noWrap/>
            <w:hideMark/>
          </w:tcPr>
          <w:p w14:paraId="1C72E16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E3DEB48" w14:textId="77777777" w:rsidR="004551A8" w:rsidRPr="004551A8" w:rsidRDefault="004551A8">
            <w:r w:rsidRPr="004551A8">
              <w:t>36.523-1</w:t>
            </w:r>
          </w:p>
        </w:tc>
        <w:tc>
          <w:tcPr>
            <w:tcW w:w="914" w:type="dxa"/>
            <w:noWrap/>
            <w:hideMark/>
          </w:tcPr>
          <w:p w14:paraId="28781235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215F4835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F61E1A2" w14:textId="77777777" w:rsidR="004551A8" w:rsidRPr="004551A8" w:rsidRDefault="004551A8">
            <w:r w:rsidRPr="004551A8">
              <w:t>5311</w:t>
            </w:r>
          </w:p>
        </w:tc>
        <w:tc>
          <w:tcPr>
            <w:tcW w:w="942" w:type="dxa"/>
            <w:noWrap/>
            <w:hideMark/>
          </w:tcPr>
          <w:p w14:paraId="4919EF8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306C23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554BBD3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2672950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6CCD408" w14:textId="77777777" w:rsidR="004551A8" w:rsidRPr="004551A8" w:rsidRDefault="004551A8">
            <w:r w:rsidRPr="004551A8">
              <w:t>R5-243481</w:t>
            </w:r>
          </w:p>
        </w:tc>
        <w:tc>
          <w:tcPr>
            <w:tcW w:w="4593" w:type="dxa"/>
            <w:noWrap/>
            <w:hideMark/>
          </w:tcPr>
          <w:p w14:paraId="7AEED9E5" w14:textId="77777777" w:rsidR="004551A8" w:rsidRPr="004551A8" w:rsidRDefault="004551A8">
            <w:r w:rsidRPr="004551A8">
              <w:t>Addition of DCI information for semi static channel access in shared spectrum</w:t>
            </w:r>
          </w:p>
        </w:tc>
        <w:tc>
          <w:tcPr>
            <w:tcW w:w="2265" w:type="dxa"/>
            <w:noWrap/>
            <w:hideMark/>
          </w:tcPr>
          <w:p w14:paraId="382A1FBA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430FEE0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52B32A5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7542D54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FFE0AB9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6FEE1892" w14:textId="77777777" w:rsidR="004551A8" w:rsidRPr="004551A8" w:rsidRDefault="004551A8">
            <w:r w:rsidRPr="004551A8">
              <w:t>3212</w:t>
            </w:r>
          </w:p>
        </w:tc>
        <w:tc>
          <w:tcPr>
            <w:tcW w:w="942" w:type="dxa"/>
            <w:noWrap/>
            <w:hideMark/>
          </w:tcPr>
          <w:p w14:paraId="1C31902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474E0F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2E85787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3EAC72C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4CD3114" w14:textId="77777777" w:rsidR="004551A8" w:rsidRPr="004551A8" w:rsidRDefault="004551A8">
            <w:r w:rsidRPr="004551A8">
              <w:t>R5-243482</w:t>
            </w:r>
          </w:p>
        </w:tc>
        <w:tc>
          <w:tcPr>
            <w:tcW w:w="4593" w:type="dxa"/>
            <w:noWrap/>
            <w:hideMark/>
          </w:tcPr>
          <w:p w14:paraId="1EE08178" w14:textId="77777777" w:rsidR="004551A8" w:rsidRPr="004551A8" w:rsidRDefault="004551A8">
            <w:r w:rsidRPr="004551A8">
              <w:t>Common configuration change for SDT condition</w:t>
            </w:r>
          </w:p>
        </w:tc>
        <w:tc>
          <w:tcPr>
            <w:tcW w:w="2265" w:type="dxa"/>
            <w:noWrap/>
            <w:hideMark/>
          </w:tcPr>
          <w:p w14:paraId="25D38AB9" w14:textId="77777777" w:rsidR="004551A8" w:rsidRPr="004551A8" w:rsidRDefault="004551A8">
            <w:r w:rsidRPr="004551A8">
              <w:t>Nokia, Huawei</w:t>
            </w:r>
          </w:p>
        </w:tc>
        <w:tc>
          <w:tcPr>
            <w:tcW w:w="923" w:type="dxa"/>
            <w:noWrap/>
            <w:hideMark/>
          </w:tcPr>
          <w:p w14:paraId="3F7DA28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1D15EF9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6835644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355C2C0" w14:textId="77777777" w:rsidR="004551A8" w:rsidRPr="004551A8" w:rsidRDefault="004551A8">
            <w:r w:rsidRPr="004551A8">
              <w:t>NR_SmallData_INACTIVE-UEConTest</w:t>
            </w:r>
          </w:p>
        </w:tc>
        <w:tc>
          <w:tcPr>
            <w:tcW w:w="934" w:type="dxa"/>
            <w:noWrap/>
            <w:hideMark/>
          </w:tcPr>
          <w:p w14:paraId="6C1D255A" w14:textId="77777777" w:rsidR="004551A8" w:rsidRPr="004551A8" w:rsidRDefault="004551A8">
            <w:r w:rsidRPr="004551A8">
              <w:t>3213</w:t>
            </w:r>
          </w:p>
        </w:tc>
        <w:tc>
          <w:tcPr>
            <w:tcW w:w="942" w:type="dxa"/>
            <w:noWrap/>
            <w:hideMark/>
          </w:tcPr>
          <w:p w14:paraId="352ED339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606A105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001C341" w14:textId="77777777" w:rsidR="004551A8" w:rsidRPr="004551A8" w:rsidRDefault="004551A8">
            <w:r w:rsidRPr="004551A8">
              <w:t>RP-240966</w:t>
            </w:r>
          </w:p>
        </w:tc>
      </w:tr>
      <w:tr w:rsidR="004551A8" w:rsidRPr="004551A8" w14:paraId="6456148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8BCE24F" w14:textId="77777777" w:rsidR="004551A8" w:rsidRPr="004551A8" w:rsidRDefault="004551A8">
            <w:r w:rsidRPr="004551A8">
              <w:t>R5-243483</w:t>
            </w:r>
          </w:p>
        </w:tc>
        <w:tc>
          <w:tcPr>
            <w:tcW w:w="4593" w:type="dxa"/>
            <w:noWrap/>
            <w:hideMark/>
          </w:tcPr>
          <w:p w14:paraId="0142E79D" w14:textId="77777777" w:rsidR="004551A8" w:rsidRPr="004551A8" w:rsidRDefault="004551A8">
            <w:r w:rsidRPr="004551A8">
              <w:t>Configuration fix for testcase 8.1.5.13.2</w:t>
            </w:r>
          </w:p>
        </w:tc>
        <w:tc>
          <w:tcPr>
            <w:tcW w:w="2265" w:type="dxa"/>
            <w:noWrap/>
            <w:hideMark/>
          </w:tcPr>
          <w:p w14:paraId="7EBC2FB3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147ED2A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0650466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1E6696D2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60B4C0FE" w14:textId="77777777" w:rsidR="004551A8" w:rsidRPr="004551A8" w:rsidRDefault="004551A8">
            <w:r w:rsidRPr="004551A8">
              <w:t>NR_SmallData_INACTIVE-UEConTest</w:t>
            </w:r>
          </w:p>
        </w:tc>
        <w:tc>
          <w:tcPr>
            <w:tcW w:w="934" w:type="dxa"/>
            <w:noWrap/>
            <w:hideMark/>
          </w:tcPr>
          <w:p w14:paraId="115CADCA" w14:textId="77777777" w:rsidR="004551A8" w:rsidRPr="004551A8" w:rsidRDefault="004551A8">
            <w:r w:rsidRPr="004551A8">
              <w:t>4463</w:t>
            </w:r>
          </w:p>
        </w:tc>
        <w:tc>
          <w:tcPr>
            <w:tcW w:w="942" w:type="dxa"/>
            <w:noWrap/>
            <w:hideMark/>
          </w:tcPr>
          <w:p w14:paraId="2B83C5D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794ACB4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65901A" w14:textId="77777777" w:rsidR="004551A8" w:rsidRPr="004551A8" w:rsidRDefault="004551A8">
            <w:r w:rsidRPr="004551A8">
              <w:t>RP-240966</w:t>
            </w:r>
          </w:p>
        </w:tc>
      </w:tr>
      <w:tr w:rsidR="004551A8" w:rsidRPr="004551A8" w14:paraId="44ACCBB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55E6C23" w14:textId="77777777" w:rsidR="004551A8" w:rsidRPr="004551A8" w:rsidRDefault="004551A8">
            <w:r w:rsidRPr="004551A8">
              <w:t>R5-243489</w:t>
            </w:r>
          </w:p>
        </w:tc>
        <w:tc>
          <w:tcPr>
            <w:tcW w:w="4593" w:type="dxa"/>
            <w:noWrap/>
            <w:hideMark/>
          </w:tcPr>
          <w:p w14:paraId="2267668A" w14:textId="77777777" w:rsidR="004551A8" w:rsidRPr="004551A8" w:rsidRDefault="004551A8">
            <w:r w:rsidRPr="004551A8">
              <w:t>Editorial correction for generic procedure 4.5.4, 4.5.5 and 4.5.7</w:t>
            </w:r>
          </w:p>
        </w:tc>
        <w:tc>
          <w:tcPr>
            <w:tcW w:w="2265" w:type="dxa"/>
            <w:noWrap/>
            <w:hideMark/>
          </w:tcPr>
          <w:p w14:paraId="73D57E37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60580C2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CD6031D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942410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DC6A7E6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9241F62" w14:textId="77777777" w:rsidR="004551A8" w:rsidRPr="004551A8" w:rsidRDefault="004551A8">
            <w:r w:rsidRPr="004551A8">
              <w:t>3148</w:t>
            </w:r>
          </w:p>
        </w:tc>
        <w:tc>
          <w:tcPr>
            <w:tcW w:w="942" w:type="dxa"/>
            <w:noWrap/>
            <w:hideMark/>
          </w:tcPr>
          <w:p w14:paraId="79D4E41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74033E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51513FD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1FEA2DB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4102098" w14:textId="77777777" w:rsidR="004551A8" w:rsidRPr="004551A8" w:rsidRDefault="004551A8">
            <w:r w:rsidRPr="004551A8">
              <w:t>R5-243490</w:t>
            </w:r>
          </w:p>
        </w:tc>
        <w:tc>
          <w:tcPr>
            <w:tcW w:w="4593" w:type="dxa"/>
            <w:noWrap/>
            <w:hideMark/>
          </w:tcPr>
          <w:p w14:paraId="69BF3D62" w14:textId="77777777" w:rsidR="004551A8" w:rsidRPr="004551A8" w:rsidRDefault="004551A8">
            <w:r w:rsidRPr="004551A8">
              <w:t>Add IE Aerial-Config</w:t>
            </w:r>
          </w:p>
        </w:tc>
        <w:tc>
          <w:tcPr>
            <w:tcW w:w="2265" w:type="dxa"/>
            <w:noWrap/>
            <w:hideMark/>
          </w:tcPr>
          <w:p w14:paraId="68A2D475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49BD700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37EDEF6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353C3BD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2D16579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162ECB25" w14:textId="77777777" w:rsidR="004551A8" w:rsidRPr="004551A8" w:rsidRDefault="004551A8">
            <w:r w:rsidRPr="004551A8">
              <w:t>3154</w:t>
            </w:r>
          </w:p>
        </w:tc>
        <w:tc>
          <w:tcPr>
            <w:tcW w:w="942" w:type="dxa"/>
            <w:noWrap/>
            <w:hideMark/>
          </w:tcPr>
          <w:p w14:paraId="1C340B6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3A65AC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FF4DDB4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3138C1D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5E796F8" w14:textId="77777777" w:rsidR="004551A8" w:rsidRPr="004551A8" w:rsidRDefault="004551A8">
            <w:r w:rsidRPr="004551A8">
              <w:t>R5-243491</w:t>
            </w:r>
          </w:p>
        </w:tc>
        <w:tc>
          <w:tcPr>
            <w:tcW w:w="4593" w:type="dxa"/>
            <w:noWrap/>
            <w:hideMark/>
          </w:tcPr>
          <w:p w14:paraId="5097A6B9" w14:textId="77777777" w:rsidR="004551A8" w:rsidRPr="004551A8" w:rsidRDefault="004551A8">
            <w:r w:rsidRPr="004551A8">
              <w:t>Add IE EpochTime</w:t>
            </w:r>
          </w:p>
        </w:tc>
        <w:tc>
          <w:tcPr>
            <w:tcW w:w="2265" w:type="dxa"/>
            <w:noWrap/>
            <w:hideMark/>
          </w:tcPr>
          <w:p w14:paraId="64E3E025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151ADC9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28D249C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3BC23E6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5E0C512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3AF4FA3D" w14:textId="77777777" w:rsidR="004551A8" w:rsidRPr="004551A8" w:rsidRDefault="004551A8">
            <w:r w:rsidRPr="004551A8">
              <w:t>3155</w:t>
            </w:r>
          </w:p>
        </w:tc>
        <w:tc>
          <w:tcPr>
            <w:tcW w:w="942" w:type="dxa"/>
            <w:noWrap/>
            <w:hideMark/>
          </w:tcPr>
          <w:p w14:paraId="6330C09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0583C5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40EA766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47DB593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970D0AF" w14:textId="77777777" w:rsidR="004551A8" w:rsidRPr="004551A8" w:rsidRDefault="004551A8">
            <w:r w:rsidRPr="004551A8">
              <w:t>R5-243492</w:t>
            </w:r>
          </w:p>
        </w:tc>
        <w:tc>
          <w:tcPr>
            <w:tcW w:w="4593" w:type="dxa"/>
            <w:noWrap/>
            <w:hideMark/>
          </w:tcPr>
          <w:p w14:paraId="2802AE48" w14:textId="77777777" w:rsidR="004551A8" w:rsidRPr="004551A8" w:rsidRDefault="004551A8">
            <w:r w:rsidRPr="004551A8">
              <w:t>Add IEs SL-DRX-Config, SL-DRX-ConfigGC-BC, SL-DRX-ConfigUC and SL-DRX-ConfigUC-SemiStatic</w:t>
            </w:r>
          </w:p>
        </w:tc>
        <w:tc>
          <w:tcPr>
            <w:tcW w:w="2265" w:type="dxa"/>
            <w:noWrap/>
            <w:hideMark/>
          </w:tcPr>
          <w:p w14:paraId="09E4B86E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2684174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47CAA13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D955AB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5C6FB92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DADF3FE" w14:textId="77777777" w:rsidR="004551A8" w:rsidRPr="004551A8" w:rsidRDefault="004551A8">
            <w:r w:rsidRPr="004551A8">
              <w:t>3205</w:t>
            </w:r>
          </w:p>
        </w:tc>
        <w:tc>
          <w:tcPr>
            <w:tcW w:w="942" w:type="dxa"/>
            <w:noWrap/>
            <w:hideMark/>
          </w:tcPr>
          <w:p w14:paraId="25763CF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40D22C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6FBE05E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0DE2AD5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4F9FEAD" w14:textId="77777777" w:rsidR="004551A8" w:rsidRPr="004551A8" w:rsidRDefault="004551A8">
            <w:r w:rsidRPr="004551A8">
              <w:lastRenderedPageBreak/>
              <w:t>R5-243493</w:t>
            </w:r>
          </w:p>
        </w:tc>
        <w:tc>
          <w:tcPr>
            <w:tcW w:w="4593" w:type="dxa"/>
            <w:noWrap/>
            <w:hideMark/>
          </w:tcPr>
          <w:p w14:paraId="45AC0412" w14:textId="77777777" w:rsidR="004551A8" w:rsidRPr="004551A8" w:rsidRDefault="004551A8">
            <w:r w:rsidRPr="004551A8">
              <w:t>Correction to IE PDCCH-ConfigCommon</w:t>
            </w:r>
          </w:p>
        </w:tc>
        <w:tc>
          <w:tcPr>
            <w:tcW w:w="2265" w:type="dxa"/>
            <w:noWrap/>
            <w:hideMark/>
          </w:tcPr>
          <w:p w14:paraId="7324FC7B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6CF6E1A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63AF3DE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EAA7AC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D34995A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5EBFDF7" w14:textId="77777777" w:rsidR="004551A8" w:rsidRPr="004551A8" w:rsidRDefault="004551A8">
            <w:r w:rsidRPr="004551A8">
              <w:t>3198</w:t>
            </w:r>
          </w:p>
        </w:tc>
        <w:tc>
          <w:tcPr>
            <w:tcW w:w="942" w:type="dxa"/>
            <w:noWrap/>
            <w:hideMark/>
          </w:tcPr>
          <w:p w14:paraId="097AD8A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8D5618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D0BEF28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54CADAC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C1FE9D2" w14:textId="77777777" w:rsidR="004551A8" w:rsidRPr="004551A8" w:rsidRDefault="004551A8">
            <w:r w:rsidRPr="004551A8">
              <w:t>R5-243494</w:t>
            </w:r>
          </w:p>
        </w:tc>
        <w:tc>
          <w:tcPr>
            <w:tcW w:w="4593" w:type="dxa"/>
            <w:noWrap/>
            <w:hideMark/>
          </w:tcPr>
          <w:p w14:paraId="7F59FE9E" w14:textId="77777777" w:rsidR="004551A8" w:rsidRPr="004551A8" w:rsidRDefault="004551A8">
            <w:r w:rsidRPr="004551A8">
              <w:t>Introduction of signalling test frequencies for band n85</w:t>
            </w:r>
          </w:p>
        </w:tc>
        <w:tc>
          <w:tcPr>
            <w:tcW w:w="2265" w:type="dxa"/>
            <w:noWrap/>
            <w:hideMark/>
          </w:tcPr>
          <w:p w14:paraId="3A89F1BA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590B500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208EB44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4B364C5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D1ABD9A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05E8B8A8" w14:textId="77777777" w:rsidR="004551A8" w:rsidRPr="004551A8" w:rsidRDefault="004551A8">
            <w:r w:rsidRPr="004551A8">
              <w:t>3119</w:t>
            </w:r>
          </w:p>
        </w:tc>
        <w:tc>
          <w:tcPr>
            <w:tcW w:w="942" w:type="dxa"/>
            <w:noWrap/>
            <w:hideMark/>
          </w:tcPr>
          <w:p w14:paraId="4C00B45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2122C2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E343B12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44C0808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538222C" w14:textId="77777777" w:rsidR="004551A8" w:rsidRPr="004551A8" w:rsidRDefault="004551A8">
            <w:r w:rsidRPr="004551A8">
              <w:t>R5-243495</w:t>
            </w:r>
          </w:p>
        </w:tc>
        <w:tc>
          <w:tcPr>
            <w:tcW w:w="4593" w:type="dxa"/>
            <w:noWrap/>
            <w:hideMark/>
          </w:tcPr>
          <w:p w14:paraId="55839A98" w14:textId="77777777" w:rsidR="004551A8" w:rsidRPr="004551A8" w:rsidRDefault="004551A8">
            <w:r w:rsidRPr="004551A8">
              <w:t>Add new PICS for RedCap HD-FDD TC</w:t>
            </w:r>
          </w:p>
        </w:tc>
        <w:tc>
          <w:tcPr>
            <w:tcW w:w="2265" w:type="dxa"/>
            <w:noWrap/>
            <w:hideMark/>
          </w:tcPr>
          <w:p w14:paraId="34CEA44B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76819A6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50C3980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2106E19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009C5B0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1F1A444" w14:textId="77777777" w:rsidR="004551A8" w:rsidRPr="004551A8" w:rsidRDefault="004551A8">
            <w:r w:rsidRPr="004551A8">
              <w:t>0636</w:t>
            </w:r>
          </w:p>
        </w:tc>
        <w:tc>
          <w:tcPr>
            <w:tcW w:w="942" w:type="dxa"/>
            <w:noWrap/>
            <w:hideMark/>
          </w:tcPr>
          <w:p w14:paraId="1E37887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37A125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D1DA145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18711B4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80E7D54" w14:textId="77777777" w:rsidR="004551A8" w:rsidRPr="004551A8" w:rsidRDefault="004551A8">
            <w:r w:rsidRPr="004551A8">
              <w:t>R5-243496</w:t>
            </w:r>
          </w:p>
        </w:tc>
        <w:tc>
          <w:tcPr>
            <w:tcW w:w="4593" w:type="dxa"/>
            <w:noWrap/>
            <w:hideMark/>
          </w:tcPr>
          <w:p w14:paraId="4EEAB64A" w14:textId="77777777" w:rsidR="004551A8" w:rsidRPr="004551A8" w:rsidRDefault="004551A8">
            <w:r w:rsidRPr="004551A8">
              <w:t>Editorial changes to tables of 38.508-2</w:t>
            </w:r>
          </w:p>
        </w:tc>
        <w:tc>
          <w:tcPr>
            <w:tcW w:w="2265" w:type="dxa"/>
            <w:noWrap/>
            <w:hideMark/>
          </w:tcPr>
          <w:p w14:paraId="1D600642" w14:textId="77777777" w:rsidR="004551A8" w:rsidRPr="004551A8" w:rsidRDefault="004551A8">
            <w:r w:rsidRPr="004551A8">
              <w:t>Qualcomm Technologies Ireland</w:t>
            </w:r>
          </w:p>
        </w:tc>
        <w:tc>
          <w:tcPr>
            <w:tcW w:w="923" w:type="dxa"/>
            <w:noWrap/>
            <w:hideMark/>
          </w:tcPr>
          <w:p w14:paraId="07DCCF7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D10F37C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4E59A64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04DB209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1FB3E9D9" w14:textId="77777777" w:rsidR="004551A8" w:rsidRPr="004551A8" w:rsidRDefault="004551A8">
            <w:r w:rsidRPr="004551A8">
              <w:t>0625</w:t>
            </w:r>
          </w:p>
        </w:tc>
        <w:tc>
          <w:tcPr>
            <w:tcW w:w="942" w:type="dxa"/>
            <w:noWrap/>
            <w:hideMark/>
          </w:tcPr>
          <w:p w14:paraId="541EF6D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2F1254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82FAF9E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5BCBAF0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630A605" w14:textId="77777777" w:rsidR="004551A8" w:rsidRPr="004551A8" w:rsidRDefault="004551A8">
            <w:r w:rsidRPr="004551A8">
              <w:t>R5-243497</w:t>
            </w:r>
          </w:p>
        </w:tc>
        <w:tc>
          <w:tcPr>
            <w:tcW w:w="4593" w:type="dxa"/>
            <w:noWrap/>
            <w:hideMark/>
          </w:tcPr>
          <w:p w14:paraId="535DFA3D" w14:textId="77777777" w:rsidR="004551A8" w:rsidRPr="004551A8" w:rsidRDefault="004551A8">
            <w:r w:rsidRPr="004551A8">
              <w:t>Correction to NR5GC testcase 6.1.2.13</w:t>
            </w:r>
          </w:p>
        </w:tc>
        <w:tc>
          <w:tcPr>
            <w:tcW w:w="2265" w:type="dxa"/>
            <w:noWrap/>
            <w:hideMark/>
          </w:tcPr>
          <w:p w14:paraId="5755C9A1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11250CA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563B42B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D03AA5D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0AB9C55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2994E1C" w14:textId="77777777" w:rsidR="004551A8" w:rsidRPr="004551A8" w:rsidRDefault="004551A8">
            <w:r w:rsidRPr="004551A8">
              <w:t>4384</w:t>
            </w:r>
          </w:p>
        </w:tc>
        <w:tc>
          <w:tcPr>
            <w:tcW w:w="942" w:type="dxa"/>
            <w:noWrap/>
            <w:hideMark/>
          </w:tcPr>
          <w:p w14:paraId="1E564AD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F82A6B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242E805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38E0E16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0059322" w14:textId="77777777" w:rsidR="004551A8" w:rsidRPr="004551A8" w:rsidRDefault="004551A8">
            <w:r w:rsidRPr="004551A8">
              <w:t>R5-243498</w:t>
            </w:r>
          </w:p>
        </w:tc>
        <w:tc>
          <w:tcPr>
            <w:tcW w:w="4593" w:type="dxa"/>
            <w:noWrap/>
            <w:hideMark/>
          </w:tcPr>
          <w:p w14:paraId="60EA3AB1" w14:textId="77777777" w:rsidR="004551A8" w:rsidRPr="004551A8" w:rsidRDefault="004551A8">
            <w:r w:rsidRPr="004551A8">
              <w:t>Correction to PDCP TC 7.1.3.4.1</w:t>
            </w:r>
          </w:p>
        </w:tc>
        <w:tc>
          <w:tcPr>
            <w:tcW w:w="2265" w:type="dxa"/>
            <w:noWrap/>
            <w:hideMark/>
          </w:tcPr>
          <w:p w14:paraId="14DA931C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204A67D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17EBF08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6736F85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58A2473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FA50F2B" w14:textId="77777777" w:rsidR="004551A8" w:rsidRPr="004551A8" w:rsidRDefault="004551A8">
            <w:r w:rsidRPr="004551A8">
              <w:t>4320</w:t>
            </w:r>
          </w:p>
        </w:tc>
        <w:tc>
          <w:tcPr>
            <w:tcW w:w="942" w:type="dxa"/>
            <w:noWrap/>
            <w:hideMark/>
          </w:tcPr>
          <w:p w14:paraId="3A43B1B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205DC8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E9E41C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5684BF4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635424E" w14:textId="77777777" w:rsidR="004551A8" w:rsidRPr="004551A8" w:rsidRDefault="004551A8">
            <w:r w:rsidRPr="004551A8">
              <w:t>R5-243499</w:t>
            </w:r>
          </w:p>
        </w:tc>
        <w:tc>
          <w:tcPr>
            <w:tcW w:w="4593" w:type="dxa"/>
            <w:noWrap/>
            <w:hideMark/>
          </w:tcPr>
          <w:p w14:paraId="643D8226" w14:textId="77777777" w:rsidR="004551A8" w:rsidRPr="004551A8" w:rsidRDefault="004551A8">
            <w:r w:rsidRPr="004551A8">
              <w:t>Correction to PDCP TC 7.1.3.4.2</w:t>
            </w:r>
          </w:p>
        </w:tc>
        <w:tc>
          <w:tcPr>
            <w:tcW w:w="2265" w:type="dxa"/>
            <w:noWrap/>
            <w:hideMark/>
          </w:tcPr>
          <w:p w14:paraId="26B6E783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51DC622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EAE8302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7E49B79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82D503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D6A3C77" w14:textId="77777777" w:rsidR="004551A8" w:rsidRPr="004551A8" w:rsidRDefault="004551A8">
            <w:r w:rsidRPr="004551A8">
              <w:t>4321</w:t>
            </w:r>
          </w:p>
        </w:tc>
        <w:tc>
          <w:tcPr>
            <w:tcW w:w="942" w:type="dxa"/>
            <w:noWrap/>
            <w:hideMark/>
          </w:tcPr>
          <w:p w14:paraId="6F9EAB5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51F600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FB2B98B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42BB9A8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DAB8A1F" w14:textId="77777777" w:rsidR="004551A8" w:rsidRPr="004551A8" w:rsidRDefault="004551A8">
            <w:r w:rsidRPr="004551A8">
              <w:t>R5-243501</w:t>
            </w:r>
          </w:p>
        </w:tc>
        <w:tc>
          <w:tcPr>
            <w:tcW w:w="4593" w:type="dxa"/>
            <w:noWrap/>
            <w:hideMark/>
          </w:tcPr>
          <w:p w14:paraId="78DE93FC" w14:textId="77777777" w:rsidR="004551A8" w:rsidRPr="004551A8" w:rsidRDefault="004551A8">
            <w:r w:rsidRPr="004551A8">
              <w:t>Updates to NR RRC test case 8.1.1.2.4</w:t>
            </w:r>
          </w:p>
        </w:tc>
        <w:tc>
          <w:tcPr>
            <w:tcW w:w="2265" w:type="dxa"/>
            <w:noWrap/>
            <w:hideMark/>
          </w:tcPr>
          <w:p w14:paraId="0DE02AC1" w14:textId="77777777" w:rsidR="004551A8" w:rsidRPr="004551A8" w:rsidRDefault="004551A8">
            <w:r w:rsidRPr="004551A8">
              <w:t>MCC TF160, MediaTek</w:t>
            </w:r>
          </w:p>
        </w:tc>
        <w:tc>
          <w:tcPr>
            <w:tcW w:w="923" w:type="dxa"/>
            <w:noWrap/>
            <w:hideMark/>
          </w:tcPr>
          <w:p w14:paraId="6BD4D97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FA8BD7E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77A7B63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60DC8564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6F633E9" w14:textId="77777777" w:rsidR="004551A8" w:rsidRPr="004551A8" w:rsidRDefault="004551A8">
            <w:r w:rsidRPr="004551A8">
              <w:t>4371</w:t>
            </w:r>
          </w:p>
        </w:tc>
        <w:tc>
          <w:tcPr>
            <w:tcW w:w="942" w:type="dxa"/>
            <w:noWrap/>
            <w:hideMark/>
          </w:tcPr>
          <w:p w14:paraId="2E32184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2DB5E0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4B3D9E9" w14:textId="77777777" w:rsidR="004551A8" w:rsidRPr="004551A8" w:rsidRDefault="004551A8">
            <w:r w:rsidRPr="004551A8">
              <w:t>RP-241020</w:t>
            </w:r>
          </w:p>
        </w:tc>
      </w:tr>
      <w:tr w:rsidR="004551A8" w:rsidRPr="004551A8" w14:paraId="6F50BB8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22439E9" w14:textId="77777777" w:rsidR="004551A8" w:rsidRPr="004551A8" w:rsidRDefault="004551A8">
            <w:r w:rsidRPr="004551A8">
              <w:t>R5-243502</w:t>
            </w:r>
          </w:p>
        </w:tc>
        <w:tc>
          <w:tcPr>
            <w:tcW w:w="4593" w:type="dxa"/>
            <w:noWrap/>
            <w:hideMark/>
          </w:tcPr>
          <w:p w14:paraId="32CE65B4" w14:textId="77777777" w:rsidR="004551A8" w:rsidRPr="004551A8" w:rsidRDefault="004551A8">
            <w:r w:rsidRPr="004551A8">
              <w:t>Corrections to conditional handover test case 8.1.4.4.1</w:t>
            </w:r>
          </w:p>
        </w:tc>
        <w:tc>
          <w:tcPr>
            <w:tcW w:w="2265" w:type="dxa"/>
            <w:noWrap/>
            <w:hideMark/>
          </w:tcPr>
          <w:p w14:paraId="33207DDD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0089481A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D9FC57E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5684784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6C8C8900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6670B8B0" w14:textId="77777777" w:rsidR="004551A8" w:rsidRPr="004551A8" w:rsidRDefault="004551A8">
            <w:r w:rsidRPr="004551A8">
              <w:t>4378</w:t>
            </w:r>
          </w:p>
        </w:tc>
        <w:tc>
          <w:tcPr>
            <w:tcW w:w="942" w:type="dxa"/>
            <w:noWrap/>
            <w:hideMark/>
          </w:tcPr>
          <w:p w14:paraId="0D6A232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BD3B2F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38563C1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7AAF04B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73710C6" w14:textId="77777777" w:rsidR="004551A8" w:rsidRPr="004551A8" w:rsidRDefault="004551A8">
            <w:r w:rsidRPr="004551A8">
              <w:t>R5-243503</w:t>
            </w:r>
          </w:p>
        </w:tc>
        <w:tc>
          <w:tcPr>
            <w:tcW w:w="4593" w:type="dxa"/>
            <w:noWrap/>
            <w:hideMark/>
          </w:tcPr>
          <w:p w14:paraId="668B309A" w14:textId="77777777" w:rsidR="004551A8" w:rsidRPr="004551A8" w:rsidRDefault="004551A8">
            <w:r w:rsidRPr="004551A8">
              <w:t>Correction to NR Idle measurement TC 8.1.5.11.1</w:t>
            </w:r>
          </w:p>
        </w:tc>
        <w:tc>
          <w:tcPr>
            <w:tcW w:w="2265" w:type="dxa"/>
            <w:noWrap/>
            <w:hideMark/>
          </w:tcPr>
          <w:p w14:paraId="04D47863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661B2BC7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B6B6BE0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3165083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A1B66CA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78432BDF" w14:textId="77777777" w:rsidR="004551A8" w:rsidRPr="004551A8" w:rsidRDefault="004551A8">
            <w:r w:rsidRPr="004551A8">
              <w:t>4323</w:t>
            </w:r>
          </w:p>
        </w:tc>
        <w:tc>
          <w:tcPr>
            <w:tcW w:w="942" w:type="dxa"/>
            <w:noWrap/>
            <w:hideMark/>
          </w:tcPr>
          <w:p w14:paraId="43F6F7B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489B19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16F0210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4F10989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755BA34" w14:textId="77777777" w:rsidR="004551A8" w:rsidRPr="004551A8" w:rsidRDefault="004551A8">
            <w:r w:rsidRPr="004551A8">
              <w:t>R5-243504</w:t>
            </w:r>
          </w:p>
        </w:tc>
        <w:tc>
          <w:tcPr>
            <w:tcW w:w="4593" w:type="dxa"/>
            <w:noWrap/>
            <w:hideMark/>
          </w:tcPr>
          <w:p w14:paraId="1ED513F7" w14:textId="77777777" w:rsidR="004551A8" w:rsidRPr="004551A8" w:rsidRDefault="004551A8">
            <w:r w:rsidRPr="004551A8">
              <w:t>Addition of E-UTRA to NR MPS priority Indication test case</w:t>
            </w:r>
          </w:p>
        </w:tc>
        <w:tc>
          <w:tcPr>
            <w:tcW w:w="2265" w:type="dxa"/>
            <w:noWrap/>
            <w:hideMark/>
          </w:tcPr>
          <w:p w14:paraId="6F6BB19C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1189A76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8E9073E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EC7BF06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5FF8196D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4BF4590B" w14:textId="77777777" w:rsidR="004551A8" w:rsidRPr="004551A8" w:rsidRDefault="004551A8">
            <w:r w:rsidRPr="004551A8">
              <w:t>4380</w:t>
            </w:r>
          </w:p>
        </w:tc>
        <w:tc>
          <w:tcPr>
            <w:tcW w:w="942" w:type="dxa"/>
            <w:noWrap/>
            <w:hideMark/>
          </w:tcPr>
          <w:p w14:paraId="7808CAC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458B8B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AB4398C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7A929C7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ABB6FF7" w14:textId="77777777" w:rsidR="004551A8" w:rsidRPr="004551A8" w:rsidRDefault="004551A8">
            <w:r w:rsidRPr="004551A8">
              <w:t>R5-243505</w:t>
            </w:r>
          </w:p>
        </w:tc>
        <w:tc>
          <w:tcPr>
            <w:tcW w:w="4593" w:type="dxa"/>
            <w:noWrap/>
            <w:hideMark/>
          </w:tcPr>
          <w:p w14:paraId="13C321A9" w14:textId="77777777" w:rsidR="004551A8" w:rsidRPr="004551A8" w:rsidRDefault="004551A8">
            <w:r w:rsidRPr="004551A8">
              <w:t>Correction to NR RRC UL segmentation test case 8.1.5.9.1</w:t>
            </w:r>
          </w:p>
        </w:tc>
        <w:tc>
          <w:tcPr>
            <w:tcW w:w="2265" w:type="dxa"/>
            <w:noWrap/>
            <w:hideMark/>
          </w:tcPr>
          <w:p w14:paraId="3FEF1C72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5323294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6F2E61B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F724977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E7921C9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181207C5" w14:textId="77777777" w:rsidR="004551A8" w:rsidRPr="004551A8" w:rsidRDefault="004551A8">
            <w:r w:rsidRPr="004551A8">
              <w:t>4401</w:t>
            </w:r>
          </w:p>
        </w:tc>
        <w:tc>
          <w:tcPr>
            <w:tcW w:w="942" w:type="dxa"/>
            <w:noWrap/>
            <w:hideMark/>
          </w:tcPr>
          <w:p w14:paraId="06C0CBB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D52DE7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F2DC95B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22B58C1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58A9850" w14:textId="77777777" w:rsidR="004551A8" w:rsidRPr="004551A8" w:rsidRDefault="004551A8">
            <w:r w:rsidRPr="004551A8">
              <w:t>R5-243506</w:t>
            </w:r>
          </w:p>
        </w:tc>
        <w:tc>
          <w:tcPr>
            <w:tcW w:w="4593" w:type="dxa"/>
            <w:noWrap/>
            <w:hideMark/>
          </w:tcPr>
          <w:p w14:paraId="11022FB9" w14:textId="77777777" w:rsidR="004551A8" w:rsidRPr="004551A8" w:rsidRDefault="004551A8">
            <w:r w:rsidRPr="004551A8">
              <w:t>Correction to NR test case 8.1.5.8.1-processing delay</w:t>
            </w:r>
          </w:p>
        </w:tc>
        <w:tc>
          <w:tcPr>
            <w:tcW w:w="2265" w:type="dxa"/>
            <w:noWrap/>
            <w:hideMark/>
          </w:tcPr>
          <w:p w14:paraId="1BED8CF3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0344F75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7D236ED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691E5E9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62DF4E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C180CC7" w14:textId="77777777" w:rsidR="004551A8" w:rsidRPr="004551A8" w:rsidRDefault="004551A8">
            <w:r w:rsidRPr="004551A8">
              <w:t>4414</w:t>
            </w:r>
          </w:p>
        </w:tc>
        <w:tc>
          <w:tcPr>
            <w:tcW w:w="942" w:type="dxa"/>
            <w:noWrap/>
            <w:hideMark/>
          </w:tcPr>
          <w:p w14:paraId="71AF16E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50E188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8D0861A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176B9AF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9CBC60A" w14:textId="77777777" w:rsidR="004551A8" w:rsidRPr="004551A8" w:rsidRDefault="004551A8">
            <w:r w:rsidRPr="004551A8">
              <w:t>R5-243507</w:t>
            </w:r>
          </w:p>
        </w:tc>
        <w:tc>
          <w:tcPr>
            <w:tcW w:w="4593" w:type="dxa"/>
            <w:noWrap/>
            <w:hideMark/>
          </w:tcPr>
          <w:p w14:paraId="09794142" w14:textId="77777777" w:rsidR="004551A8" w:rsidRPr="004551A8" w:rsidRDefault="004551A8">
            <w:r w:rsidRPr="004551A8">
              <w:t>Correction to MDT enh. TC 8.1.6.1.3.8</w:t>
            </w:r>
          </w:p>
        </w:tc>
        <w:tc>
          <w:tcPr>
            <w:tcW w:w="2265" w:type="dxa"/>
            <w:noWrap/>
            <w:hideMark/>
          </w:tcPr>
          <w:p w14:paraId="0BC9295E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3F44AAF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85F2822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059383DC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7364ACB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8E0063E" w14:textId="77777777" w:rsidR="004551A8" w:rsidRPr="004551A8" w:rsidRDefault="004551A8">
            <w:r w:rsidRPr="004551A8">
              <w:t>4328</w:t>
            </w:r>
          </w:p>
        </w:tc>
        <w:tc>
          <w:tcPr>
            <w:tcW w:w="942" w:type="dxa"/>
            <w:noWrap/>
            <w:hideMark/>
          </w:tcPr>
          <w:p w14:paraId="555C50B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1914E4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E75C74C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137FFA4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6247582" w14:textId="77777777" w:rsidR="004551A8" w:rsidRPr="004551A8" w:rsidRDefault="004551A8">
            <w:r w:rsidRPr="004551A8">
              <w:lastRenderedPageBreak/>
              <w:t>R5-243508</w:t>
            </w:r>
          </w:p>
        </w:tc>
        <w:tc>
          <w:tcPr>
            <w:tcW w:w="4593" w:type="dxa"/>
            <w:noWrap/>
            <w:hideMark/>
          </w:tcPr>
          <w:p w14:paraId="0FBCC12A" w14:textId="77777777" w:rsidR="004551A8" w:rsidRPr="004551A8" w:rsidRDefault="004551A8">
            <w:r w:rsidRPr="004551A8">
              <w:t>Correction to MDT enh. TC 8.1.6.1.3.9</w:t>
            </w:r>
          </w:p>
        </w:tc>
        <w:tc>
          <w:tcPr>
            <w:tcW w:w="2265" w:type="dxa"/>
            <w:noWrap/>
            <w:hideMark/>
          </w:tcPr>
          <w:p w14:paraId="574B1FEE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7814C5B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FF2495C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1CF531B4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58093B8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0AFBEB4" w14:textId="77777777" w:rsidR="004551A8" w:rsidRPr="004551A8" w:rsidRDefault="004551A8">
            <w:r w:rsidRPr="004551A8">
              <w:t>4329</w:t>
            </w:r>
          </w:p>
        </w:tc>
        <w:tc>
          <w:tcPr>
            <w:tcW w:w="942" w:type="dxa"/>
            <w:noWrap/>
            <w:hideMark/>
          </w:tcPr>
          <w:p w14:paraId="6133D67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CB722E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8C25D3F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7E1D915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B04437" w14:textId="77777777" w:rsidR="004551A8" w:rsidRPr="004551A8" w:rsidRDefault="004551A8">
            <w:r w:rsidRPr="004551A8">
              <w:t>R5-243509</w:t>
            </w:r>
          </w:p>
        </w:tc>
        <w:tc>
          <w:tcPr>
            <w:tcW w:w="4593" w:type="dxa"/>
            <w:noWrap/>
            <w:hideMark/>
          </w:tcPr>
          <w:p w14:paraId="1835B917" w14:textId="77777777" w:rsidR="004551A8" w:rsidRPr="004551A8" w:rsidRDefault="004551A8">
            <w:r w:rsidRPr="004551A8">
              <w:t>Correction to MDT enh. TC 8.1.6.1.3.10</w:t>
            </w:r>
          </w:p>
        </w:tc>
        <w:tc>
          <w:tcPr>
            <w:tcW w:w="2265" w:type="dxa"/>
            <w:noWrap/>
            <w:hideMark/>
          </w:tcPr>
          <w:p w14:paraId="600A694A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0A76361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405F402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36EE0E5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6FB687E1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887C902" w14:textId="77777777" w:rsidR="004551A8" w:rsidRPr="004551A8" w:rsidRDefault="004551A8">
            <w:r w:rsidRPr="004551A8">
              <w:t>4330</w:t>
            </w:r>
          </w:p>
        </w:tc>
        <w:tc>
          <w:tcPr>
            <w:tcW w:w="942" w:type="dxa"/>
            <w:noWrap/>
            <w:hideMark/>
          </w:tcPr>
          <w:p w14:paraId="1C373EC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E6F0A3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4E8B2BB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4B45AB2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F5D958A" w14:textId="77777777" w:rsidR="004551A8" w:rsidRPr="004551A8" w:rsidRDefault="004551A8">
            <w:r w:rsidRPr="004551A8">
              <w:t>R5-243510</w:t>
            </w:r>
          </w:p>
        </w:tc>
        <w:tc>
          <w:tcPr>
            <w:tcW w:w="4593" w:type="dxa"/>
            <w:noWrap/>
            <w:hideMark/>
          </w:tcPr>
          <w:p w14:paraId="543EAE5E" w14:textId="77777777" w:rsidR="004551A8" w:rsidRPr="004551A8" w:rsidRDefault="004551A8">
            <w:r w:rsidRPr="004551A8">
              <w:t>Correction to MDT enh. TC 8.1.6.1.3.11</w:t>
            </w:r>
          </w:p>
        </w:tc>
        <w:tc>
          <w:tcPr>
            <w:tcW w:w="2265" w:type="dxa"/>
            <w:noWrap/>
            <w:hideMark/>
          </w:tcPr>
          <w:p w14:paraId="03B420D2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305BD582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E1A9F10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E55038C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E7610CA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26EE3D6" w14:textId="77777777" w:rsidR="004551A8" w:rsidRPr="004551A8" w:rsidRDefault="004551A8">
            <w:r w:rsidRPr="004551A8">
              <w:t>4331</w:t>
            </w:r>
          </w:p>
        </w:tc>
        <w:tc>
          <w:tcPr>
            <w:tcW w:w="942" w:type="dxa"/>
            <w:noWrap/>
            <w:hideMark/>
          </w:tcPr>
          <w:p w14:paraId="1327430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443963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FE7D0E5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58CAA2E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AC38EFF" w14:textId="77777777" w:rsidR="004551A8" w:rsidRPr="004551A8" w:rsidRDefault="004551A8">
            <w:r w:rsidRPr="004551A8">
              <w:t>R5-243511</w:t>
            </w:r>
          </w:p>
        </w:tc>
        <w:tc>
          <w:tcPr>
            <w:tcW w:w="4593" w:type="dxa"/>
            <w:noWrap/>
            <w:hideMark/>
          </w:tcPr>
          <w:p w14:paraId="4B519D56" w14:textId="77777777" w:rsidR="004551A8" w:rsidRPr="004551A8" w:rsidRDefault="004551A8">
            <w:r w:rsidRPr="004551A8">
              <w:t>Correction to NEDC test case 8.2.2.8.3</w:t>
            </w:r>
          </w:p>
        </w:tc>
        <w:tc>
          <w:tcPr>
            <w:tcW w:w="2265" w:type="dxa"/>
            <w:noWrap/>
            <w:hideMark/>
          </w:tcPr>
          <w:p w14:paraId="150DB7C6" w14:textId="77777777" w:rsidR="004551A8" w:rsidRPr="004551A8" w:rsidRDefault="004551A8">
            <w:r w:rsidRPr="004551A8">
              <w:t>Huawei, HiSilicon, MCC TF160, Mediatek</w:t>
            </w:r>
          </w:p>
        </w:tc>
        <w:tc>
          <w:tcPr>
            <w:tcW w:w="923" w:type="dxa"/>
            <w:noWrap/>
            <w:hideMark/>
          </w:tcPr>
          <w:p w14:paraId="4A4FDE0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504933E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B91AB48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E64C97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B90B72F" w14:textId="77777777" w:rsidR="004551A8" w:rsidRPr="004551A8" w:rsidRDefault="004551A8">
            <w:r w:rsidRPr="004551A8">
              <w:t>4415</w:t>
            </w:r>
          </w:p>
        </w:tc>
        <w:tc>
          <w:tcPr>
            <w:tcW w:w="942" w:type="dxa"/>
            <w:noWrap/>
            <w:hideMark/>
          </w:tcPr>
          <w:p w14:paraId="29D07CB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E4C341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C77537D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38B09C4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0D920A2" w14:textId="77777777" w:rsidR="004551A8" w:rsidRPr="004551A8" w:rsidRDefault="004551A8">
            <w:r w:rsidRPr="004551A8">
              <w:t>R5-243512</w:t>
            </w:r>
          </w:p>
        </w:tc>
        <w:tc>
          <w:tcPr>
            <w:tcW w:w="4593" w:type="dxa"/>
            <w:noWrap/>
            <w:hideMark/>
          </w:tcPr>
          <w:p w14:paraId="54C5CC14" w14:textId="77777777" w:rsidR="004551A8" w:rsidRPr="004551A8" w:rsidRDefault="004551A8">
            <w:r w:rsidRPr="004551A8">
              <w:t>Corrrection to RRC test case 8.2.3.8.2x</w:t>
            </w:r>
          </w:p>
        </w:tc>
        <w:tc>
          <w:tcPr>
            <w:tcW w:w="2265" w:type="dxa"/>
            <w:noWrap/>
            <w:hideMark/>
          </w:tcPr>
          <w:p w14:paraId="43330464" w14:textId="77777777" w:rsidR="004551A8" w:rsidRPr="004551A8" w:rsidRDefault="004551A8">
            <w:r w:rsidRPr="004551A8">
              <w:t>Keysight Technologies UK</w:t>
            </w:r>
          </w:p>
        </w:tc>
        <w:tc>
          <w:tcPr>
            <w:tcW w:w="923" w:type="dxa"/>
            <w:noWrap/>
            <w:hideMark/>
          </w:tcPr>
          <w:p w14:paraId="173C441A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E0D4FC4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FBA067D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E97E603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46003EB" w14:textId="77777777" w:rsidR="004551A8" w:rsidRPr="004551A8" w:rsidRDefault="004551A8">
            <w:r w:rsidRPr="004551A8">
              <w:t>4458</w:t>
            </w:r>
          </w:p>
        </w:tc>
        <w:tc>
          <w:tcPr>
            <w:tcW w:w="942" w:type="dxa"/>
            <w:noWrap/>
            <w:hideMark/>
          </w:tcPr>
          <w:p w14:paraId="1283078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7C529A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1DCA4F1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28071C1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A670FE6" w14:textId="77777777" w:rsidR="004551A8" w:rsidRPr="004551A8" w:rsidRDefault="004551A8">
            <w:r w:rsidRPr="004551A8">
              <w:t>R5-243513</w:t>
            </w:r>
          </w:p>
        </w:tc>
        <w:tc>
          <w:tcPr>
            <w:tcW w:w="4593" w:type="dxa"/>
            <w:noWrap/>
            <w:hideMark/>
          </w:tcPr>
          <w:p w14:paraId="0ED9E3CB" w14:textId="77777777" w:rsidR="004551A8" w:rsidRPr="004551A8" w:rsidRDefault="004551A8">
            <w:r w:rsidRPr="004551A8">
              <w:t>Corrrection to RRC test case 8.2.3.12.2</w:t>
            </w:r>
          </w:p>
        </w:tc>
        <w:tc>
          <w:tcPr>
            <w:tcW w:w="2265" w:type="dxa"/>
            <w:noWrap/>
            <w:hideMark/>
          </w:tcPr>
          <w:p w14:paraId="5804922D" w14:textId="77777777" w:rsidR="004551A8" w:rsidRPr="004551A8" w:rsidRDefault="004551A8">
            <w:r w:rsidRPr="004551A8">
              <w:t>Keysight Technologies UK</w:t>
            </w:r>
          </w:p>
        </w:tc>
        <w:tc>
          <w:tcPr>
            <w:tcW w:w="923" w:type="dxa"/>
            <w:noWrap/>
            <w:hideMark/>
          </w:tcPr>
          <w:p w14:paraId="4268A15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3033E88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E82C7C3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A36744F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618C6E8" w14:textId="77777777" w:rsidR="004551A8" w:rsidRPr="004551A8" w:rsidRDefault="004551A8">
            <w:r w:rsidRPr="004551A8">
              <w:t>4459</w:t>
            </w:r>
          </w:p>
        </w:tc>
        <w:tc>
          <w:tcPr>
            <w:tcW w:w="942" w:type="dxa"/>
            <w:noWrap/>
            <w:hideMark/>
          </w:tcPr>
          <w:p w14:paraId="7F935B5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324072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8322D78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2B9D1BB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3CCE9AF" w14:textId="77777777" w:rsidR="004551A8" w:rsidRPr="004551A8" w:rsidRDefault="004551A8">
            <w:r w:rsidRPr="004551A8">
              <w:t>R5-243514</w:t>
            </w:r>
          </w:p>
        </w:tc>
        <w:tc>
          <w:tcPr>
            <w:tcW w:w="4593" w:type="dxa"/>
            <w:noWrap/>
            <w:hideMark/>
          </w:tcPr>
          <w:p w14:paraId="572D9DD0" w14:textId="77777777" w:rsidR="004551A8" w:rsidRPr="004551A8" w:rsidRDefault="004551A8">
            <w:r w:rsidRPr="004551A8">
              <w:t>Correction to eNS test case 9.3.1.4</w:t>
            </w:r>
          </w:p>
        </w:tc>
        <w:tc>
          <w:tcPr>
            <w:tcW w:w="2265" w:type="dxa"/>
            <w:noWrap/>
            <w:hideMark/>
          </w:tcPr>
          <w:p w14:paraId="0C0C1A18" w14:textId="77777777" w:rsidR="004551A8" w:rsidRPr="004551A8" w:rsidRDefault="004551A8">
            <w:r w:rsidRPr="004551A8">
              <w:t>Anritsu EMEA Ltd, MediaTek</w:t>
            </w:r>
          </w:p>
        </w:tc>
        <w:tc>
          <w:tcPr>
            <w:tcW w:w="923" w:type="dxa"/>
            <w:noWrap/>
            <w:hideMark/>
          </w:tcPr>
          <w:p w14:paraId="4751C2EA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6AF6DB1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30FDB3F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25ABF5B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6E6BB3C3" w14:textId="77777777" w:rsidR="004551A8" w:rsidRPr="004551A8" w:rsidRDefault="004551A8">
            <w:r w:rsidRPr="004551A8">
              <w:t>4403</w:t>
            </w:r>
          </w:p>
        </w:tc>
        <w:tc>
          <w:tcPr>
            <w:tcW w:w="942" w:type="dxa"/>
            <w:noWrap/>
            <w:hideMark/>
          </w:tcPr>
          <w:p w14:paraId="34DC386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F6C9BD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4A43BF7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625C022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53D2308" w14:textId="77777777" w:rsidR="004551A8" w:rsidRPr="004551A8" w:rsidRDefault="004551A8">
            <w:r w:rsidRPr="004551A8">
              <w:t>R5-243515</w:t>
            </w:r>
          </w:p>
        </w:tc>
        <w:tc>
          <w:tcPr>
            <w:tcW w:w="4593" w:type="dxa"/>
            <w:noWrap/>
            <w:hideMark/>
          </w:tcPr>
          <w:p w14:paraId="5575C4CB" w14:textId="77777777" w:rsidR="004551A8" w:rsidRPr="004551A8" w:rsidRDefault="004551A8">
            <w:r w:rsidRPr="004551A8">
              <w:t>Correction to UAC TC 11.3.12</w:t>
            </w:r>
          </w:p>
        </w:tc>
        <w:tc>
          <w:tcPr>
            <w:tcW w:w="2265" w:type="dxa"/>
            <w:noWrap/>
            <w:hideMark/>
          </w:tcPr>
          <w:p w14:paraId="220B8640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2F2A0B4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B00A92B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366BDCC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78C1997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4BEB7EE" w14:textId="77777777" w:rsidR="004551A8" w:rsidRPr="004551A8" w:rsidRDefault="004551A8">
            <w:r w:rsidRPr="004551A8">
              <w:t>4342</w:t>
            </w:r>
          </w:p>
        </w:tc>
        <w:tc>
          <w:tcPr>
            <w:tcW w:w="942" w:type="dxa"/>
            <w:noWrap/>
            <w:hideMark/>
          </w:tcPr>
          <w:p w14:paraId="33A30BE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10BE8E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0F356F7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5FB1795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CC0D8D" w14:textId="77777777" w:rsidR="004551A8" w:rsidRPr="004551A8" w:rsidRDefault="004551A8">
            <w:r w:rsidRPr="004551A8">
              <w:t>R5-243516</w:t>
            </w:r>
          </w:p>
        </w:tc>
        <w:tc>
          <w:tcPr>
            <w:tcW w:w="4593" w:type="dxa"/>
            <w:noWrap/>
            <w:hideMark/>
          </w:tcPr>
          <w:p w14:paraId="7530C392" w14:textId="77777777" w:rsidR="004551A8" w:rsidRPr="004551A8" w:rsidRDefault="004551A8">
            <w:r w:rsidRPr="004551A8">
              <w:t>Correction for MBS TC 14.2.4.2.1</w:t>
            </w:r>
          </w:p>
        </w:tc>
        <w:tc>
          <w:tcPr>
            <w:tcW w:w="2265" w:type="dxa"/>
            <w:noWrap/>
            <w:hideMark/>
          </w:tcPr>
          <w:p w14:paraId="6ACBA0DD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20E71C9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D41CD9C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079CF4F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1C12EA49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CB2AB2B" w14:textId="77777777" w:rsidR="004551A8" w:rsidRPr="004551A8" w:rsidRDefault="004551A8">
            <w:r w:rsidRPr="004551A8">
              <w:t>4385</w:t>
            </w:r>
          </w:p>
        </w:tc>
        <w:tc>
          <w:tcPr>
            <w:tcW w:w="942" w:type="dxa"/>
            <w:noWrap/>
            <w:hideMark/>
          </w:tcPr>
          <w:p w14:paraId="0D5D506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FE1AF8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0184F93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473F77B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688EEA0" w14:textId="77777777" w:rsidR="004551A8" w:rsidRPr="004551A8" w:rsidRDefault="004551A8">
            <w:r w:rsidRPr="004551A8">
              <w:t>R5-243517</w:t>
            </w:r>
          </w:p>
        </w:tc>
        <w:tc>
          <w:tcPr>
            <w:tcW w:w="4593" w:type="dxa"/>
            <w:noWrap/>
            <w:hideMark/>
          </w:tcPr>
          <w:p w14:paraId="3E3738CE" w14:textId="77777777" w:rsidR="004551A8" w:rsidRPr="004551A8" w:rsidRDefault="004551A8">
            <w:r w:rsidRPr="004551A8">
              <w:t>Correction for MBS TC 14.2.4.3.2</w:t>
            </w:r>
          </w:p>
        </w:tc>
        <w:tc>
          <w:tcPr>
            <w:tcW w:w="2265" w:type="dxa"/>
            <w:noWrap/>
            <w:hideMark/>
          </w:tcPr>
          <w:p w14:paraId="678B1804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5E2541D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65BE6FD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1EB96ADA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A44F919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3150DFF" w14:textId="77777777" w:rsidR="004551A8" w:rsidRPr="004551A8" w:rsidRDefault="004551A8">
            <w:r w:rsidRPr="004551A8">
              <w:t>4386</w:t>
            </w:r>
          </w:p>
        </w:tc>
        <w:tc>
          <w:tcPr>
            <w:tcW w:w="942" w:type="dxa"/>
            <w:noWrap/>
            <w:hideMark/>
          </w:tcPr>
          <w:p w14:paraId="69C6C84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9FE211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5473169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520B1A2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8E16B65" w14:textId="77777777" w:rsidR="004551A8" w:rsidRPr="004551A8" w:rsidRDefault="004551A8">
            <w:r w:rsidRPr="004551A8">
              <w:t>R5-243518</w:t>
            </w:r>
          </w:p>
        </w:tc>
        <w:tc>
          <w:tcPr>
            <w:tcW w:w="4593" w:type="dxa"/>
            <w:noWrap/>
            <w:hideMark/>
          </w:tcPr>
          <w:p w14:paraId="2AE1E473" w14:textId="77777777" w:rsidR="004551A8" w:rsidRPr="004551A8" w:rsidRDefault="004551A8">
            <w:r w:rsidRPr="004551A8">
              <w:t>Editorial correction for MBS TC of 14.2.4.1</w:t>
            </w:r>
          </w:p>
        </w:tc>
        <w:tc>
          <w:tcPr>
            <w:tcW w:w="2265" w:type="dxa"/>
            <w:noWrap/>
            <w:hideMark/>
          </w:tcPr>
          <w:p w14:paraId="3705D2B0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75708BA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9AA0D62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0BD05DB8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53A80BB9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0D694AA" w14:textId="77777777" w:rsidR="004551A8" w:rsidRPr="004551A8" w:rsidRDefault="004551A8">
            <w:r w:rsidRPr="004551A8">
              <w:t>4387</w:t>
            </w:r>
          </w:p>
        </w:tc>
        <w:tc>
          <w:tcPr>
            <w:tcW w:w="942" w:type="dxa"/>
            <w:noWrap/>
            <w:hideMark/>
          </w:tcPr>
          <w:p w14:paraId="7312438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EB48E8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FCD4CE1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29714BF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EF7D9F0" w14:textId="77777777" w:rsidR="004551A8" w:rsidRPr="004551A8" w:rsidRDefault="004551A8">
            <w:r w:rsidRPr="004551A8">
              <w:t>R5-243519</w:t>
            </w:r>
          </w:p>
        </w:tc>
        <w:tc>
          <w:tcPr>
            <w:tcW w:w="4593" w:type="dxa"/>
            <w:noWrap/>
            <w:hideMark/>
          </w:tcPr>
          <w:p w14:paraId="55707865" w14:textId="77777777" w:rsidR="004551A8" w:rsidRPr="004551A8" w:rsidRDefault="004551A8">
            <w:r w:rsidRPr="004551A8">
              <w:t>Editorial update of applicability for TC 8.2.4.2.1.x</w:t>
            </w:r>
          </w:p>
        </w:tc>
        <w:tc>
          <w:tcPr>
            <w:tcW w:w="2265" w:type="dxa"/>
            <w:noWrap/>
            <w:hideMark/>
          </w:tcPr>
          <w:p w14:paraId="56C79AF9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42912BF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6502640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5BD853B1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150FA377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3FED0DE" w14:textId="77777777" w:rsidR="004551A8" w:rsidRPr="004551A8" w:rsidRDefault="004551A8">
            <w:r w:rsidRPr="004551A8">
              <w:t>0456</w:t>
            </w:r>
          </w:p>
        </w:tc>
        <w:tc>
          <w:tcPr>
            <w:tcW w:w="942" w:type="dxa"/>
            <w:noWrap/>
            <w:hideMark/>
          </w:tcPr>
          <w:p w14:paraId="319F96D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2696BF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15F2092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74DE737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A7C3525" w14:textId="77777777" w:rsidR="004551A8" w:rsidRPr="004551A8" w:rsidRDefault="004551A8">
            <w:r w:rsidRPr="004551A8">
              <w:t>R5-243520</w:t>
            </w:r>
          </w:p>
        </w:tc>
        <w:tc>
          <w:tcPr>
            <w:tcW w:w="4593" w:type="dxa"/>
            <w:noWrap/>
            <w:hideMark/>
          </w:tcPr>
          <w:p w14:paraId="0A0FB44C" w14:textId="77777777" w:rsidR="004551A8" w:rsidRPr="004551A8" w:rsidRDefault="004551A8">
            <w:r w:rsidRPr="004551A8">
              <w:t>Corrections to applicability of NR supplemental uplink test case</w:t>
            </w:r>
          </w:p>
        </w:tc>
        <w:tc>
          <w:tcPr>
            <w:tcW w:w="2265" w:type="dxa"/>
            <w:noWrap/>
            <w:hideMark/>
          </w:tcPr>
          <w:p w14:paraId="178471CC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4F0E5CB3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50724B4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2E17F9E3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68DA53E7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AD1A7FA" w14:textId="77777777" w:rsidR="004551A8" w:rsidRPr="004551A8" w:rsidRDefault="004551A8">
            <w:r w:rsidRPr="004551A8">
              <w:t>0464</w:t>
            </w:r>
          </w:p>
        </w:tc>
        <w:tc>
          <w:tcPr>
            <w:tcW w:w="942" w:type="dxa"/>
            <w:noWrap/>
            <w:hideMark/>
          </w:tcPr>
          <w:p w14:paraId="7825DA3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F324DB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7DD6E55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1243D68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5008C1A" w14:textId="77777777" w:rsidR="004551A8" w:rsidRPr="004551A8" w:rsidRDefault="004551A8">
            <w:r w:rsidRPr="004551A8">
              <w:t>R5-243521</w:t>
            </w:r>
          </w:p>
        </w:tc>
        <w:tc>
          <w:tcPr>
            <w:tcW w:w="4593" w:type="dxa"/>
            <w:noWrap/>
            <w:hideMark/>
          </w:tcPr>
          <w:p w14:paraId="510B7C43" w14:textId="77777777" w:rsidR="004551A8" w:rsidRPr="004551A8" w:rsidRDefault="004551A8">
            <w:r w:rsidRPr="004551A8">
              <w:t>Corrections to applicability of Network Slice Admision Control mobility management aspects test cases</w:t>
            </w:r>
          </w:p>
        </w:tc>
        <w:tc>
          <w:tcPr>
            <w:tcW w:w="2265" w:type="dxa"/>
            <w:noWrap/>
            <w:hideMark/>
          </w:tcPr>
          <w:p w14:paraId="40AB06BC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7C2E1F7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0799815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23CC29AF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6A67E00F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E0B9636" w14:textId="77777777" w:rsidR="004551A8" w:rsidRPr="004551A8" w:rsidRDefault="004551A8">
            <w:r w:rsidRPr="004551A8">
              <w:t>0465</w:t>
            </w:r>
          </w:p>
        </w:tc>
        <w:tc>
          <w:tcPr>
            <w:tcW w:w="942" w:type="dxa"/>
            <w:noWrap/>
            <w:hideMark/>
          </w:tcPr>
          <w:p w14:paraId="0D8E6BA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BC413C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C375851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1CE5E1D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F8A7866" w14:textId="77777777" w:rsidR="004551A8" w:rsidRPr="004551A8" w:rsidRDefault="004551A8">
            <w:r w:rsidRPr="004551A8">
              <w:t>R5-243522</w:t>
            </w:r>
          </w:p>
        </w:tc>
        <w:tc>
          <w:tcPr>
            <w:tcW w:w="4593" w:type="dxa"/>
            <w:noWrap/>
            <w:hideMark/>
          </w:tcPr>
          <w:p w14:paraId="0E39BC19" w14:textId="77777777" w:rsidR="004551A8" w:rsidRPr="004551A8" w:rsidRDefault="004551A8">
            <w:r w:rsidRPr="004551A8">
              <w:t>Update to R17 ATSSS test case 11.9.2</w:t>
            </w:r>
          </w:p>
        </w:tc>
        <w:tc>
          <w:tcPr>
            <w:tcW w:w="2265" w:type="dxa"/>
            <w:noWrap/>
            <w:hideMark/>
          </w:tcPr>
          <w:p w14:paraId="57F1B2CB" w14:textId="77777777" w:rsidR="004551A8" w:rsidRPr="004551A8" w:rsidRDefault="004551A8">
            <w:r w:rsidRPr="004551A8">
              <w:t>China Telecom, MediaTek</w:t>
            </w:r>
          </w:p>
        </w:tc>
        <w:tc>
          <w:tcPr>
            <w:tcW w:w="923" w:type="dxa"/>
            <w:noWrap/>
            <w:hideMark/>
          </w:tcPr>
          <w:p w14:paraId="6E64F9E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2D4CD51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8D57C8F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1185584" w14:textId="77777777" w:rsidR="004551A8" w:rsidRPr="004551A8" w:rsidRDefault="004551A8">
            <w:r w:rsidRPr="004551A8">
              <w:t>ATSSS_Ph2-UEConTest</w:t>
            </w:r>
          </w:p>
        </w:tc>
        <w:tc>
          <w:tcPr>
            <w:tcW w:w="934" w:type="dxa"/>
            <w:noWrap/>
            <w:hideMark/>
          </w:tcPr>
          <w:p w14:paraId="3D955B15" w14:textId="77777777" w:rsidR="004551A8" w:rsidRPr="004551A8" w:rsidRDefault="004551A8">
            <w:r w:rsidRPr="004551A8">
              <w:t>4364</w:t>
            </w:r>
          </w:p>
        </w:tc>
        <w:tc>
          <w:tcPr>
            <w:tcW w:w="942" w:type="dxa"/>
            <w:noWrap/>
            <w:hideMark/>
          </w:tcPr>
          <w:p w14:paraId="25D3FBF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075E33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59A5619" w14:textId="77777777" w:rsidR="004551A8" w:rsidRPr="004551A8" w:rsidRDefault="004551A8">
            <w:r w:rsidRPr="004551A8">
              <w:t>RP-240983</w:t>
            </w:r>
          </w:p>
        </w:tc>
      </w:tr>
      <w:tr w:rsidR="004551A8" w:rsidRPr="004551A8" w14:paraId="11E1DD5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A169A86" w14:textId="77777777" w:rsidR="004551A8" w:rsidRPr="004551A8" w:rsidRDefault="004551A8">
            <w:r w:rsidRPr="004551A8">
              <w:t>R5-243525</w:t>
            </w:r>
          </w:p>
        </w:tc>
        <w:tc>
          <w:tcPr>
            <w:tcW w:w="4593" w:type="dxa"/>
            <w:noWrap/>
            <w:hideMark/>
          </w:tcPr>
          <w:p w14:paraId="1032EC36" w14:textId="77777777" w:rsidR="004551A8" w:rsidRPr="004551A8" w:rsidRDefault="004551A8">
            <w:r w:rsidRPr="004551A8">
              <w:t>Correction of IMSo5G test case 7.23</w:t>
            </w:r>
          </w:p>
        </w:tc>
        <w:tc>
          <w:tcPr>
            <w:tcW w:w="2265" w:type="dxa"/>
            <w:noWrap/>
            <w:hideMark/>
          </w:tcPr>
          <w:p w14:paraId="0C9C8BD1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6CAC8D3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2B365D5" w14:textId="77777777" w:rsidR="004551A8" w:rsidRPr="004551A8" w:rsidRDefault="004551A8">
            <w:r w:rsidRPr="004551A8">
              <w:t>34.229-5</w:t>
            </w:r>
          </w:p>
        </w:tc>
        <w:tc>
          <w:tcPr>
            <w:tcW w:w="914" w:type="dxa"/>
            <w:noWrap/>
            <w:hideMark/>
          </w:tcPr>
          <w:p w14:paraId="27565BD8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370E418A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8F51D54" w14:textId="77777777" w:rsidR="004551A8" w:rsidRPr="004551A8" w:rsidRDefault="004551A8">
            <w:r w:rsidRPr="004551A8">
              <w:t>0580</w:t>
            </w:r>
          </w:p>
        </w:tc>
        <w:tc>
          <w:tcPr>
            <w:tcW w:w="942" w:type="dxa"/>
            <w:noWrap/>
            <w:hideMark/>
          </w:tcPr>
          <w:p w14:paraId="2E73035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D53388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CAC87C8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5B489FC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0F56312" w14:textId="77777777" w:rsidR="004551A8" w:rsidRPr="004551A8" w:rsidRDefault="004551A8">
            <w:r w:rsidRPr="004551A8">
              <w:t>R5-243526</w:t>
            </w:r>
          </w:p>
        </w:tc>
        <w:tc>
          <w:tcPr>
            <w:tcW w:w="4593" w:type="dxa"/>
            <w:noWrap/>
            <w:hideMark/>
          </w:tcPr>
          <w:p w14:paraId="00E664D0" w14:textId="77777777" w:rsidR="004551A8" w:rsidRPr="004551A8" w:rsidRDefault="004551A8">
            <w:r w:rsidRPr="004551A8">
              <w:t>Updates to Annex A.15.2</w:t>
            </w:r>
          </w:p>
        </w:tc>
        <w:tc>
          <w:tcPr>
            <w:tcW w:w="2265" w:type="dxa"/>
            <w:noWrap/>
            <w:hideMark/>
          </w:tcPr>
          <w:p w14:paraId="21B626AD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63F68DA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4A4CD45" w14:textId="77777777" w:rsidR="004551A8" w:rsidRPr="004551A8" w:rsidRDefault="004551A8">
            <w:r w:rsidRPr="004551A8">
              <w:t>34.229-5</w:t>
            </w:r>
          </w:p>
        </w:tc>
        <w:tc>
          <w:tcPr>
            <w:tcW w:w="914" w:type="dxa"/>
            <w:noWrap/>
            <w:hideMark/>
          </w:tcPr>
          <w:p w14:paraId="41639573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24693E43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4864FE0" w14:textId="77777777" w:rsidR="004551A8" w:rsidRPr="004551A8" w:rsidRDefault="004551A8">
            <w:r w:rsidRPr="004551A8">
              <w:t>0581</w:t>
            </w:r>
          </w:p>
        </w:tc>
        <w:tc>
          <w:tcPr>
            <w:tcW w:w="942" w:type="dxa"/>
            <w:noWrap/>
            <w:hideMark/>
          </w:tcPr>
          <w:p w14:paraId="5FB345C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B88B17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60C2733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1027115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C265D61" w14:textId="77777777" w:rsidR="004551A8" w:rsidRPr="004551A8" w:rsidRDefault="004551A8">
            <w:r w:rsidRPr="004551A8">
              <w:t>R5-243527</w:t>
            </w:r>
          </w:p>
        </w:tc>
        <w:tc>
          <w:tcPr>
            <w:tcW w:w="4593" w:type="dxa"/>
            <w:noWrap/>
            <w:hideMark/>
          </w:tcPr>
          <w:p w14:paraId="36D8FBAD" w14:textId="77777777" w:rsidR="004551A8" w:rsidRPr="004551A8" w:rsidRDefault="004551A8">
            <w:r w:rsidRPr="004551A8">
              <w:t>Updates to test case 7.4a</w:t>
            </w:r>
          </w:p>
        </w:tc>
        <w:tc>
          <w:tcPr>
            <w:tcW w:w="2265" w:type="dxa"/>
            <w:noWrap/>
            <w:hideMark/>
          </w:tcPr>
          <w:p w14:paraId="3D3BE07C" w14:textId="77777777" w:rsidR="004551A8" w:rsidRPr="004551A8" w:rsidRDefault="004551A8">
            <w:r w:rsidRPr="004551A8">
              <w:t>Ericsson, Rohde &amp; Schwarz</w:t>
            </w:r>
          </w:p>
        </w:tc>
        <w:tc>
          <w:tcPr>
            <w:tcW w:w="923" w:type="dxa"/>
            <w:noWrap/>
            <w:hideMark/>
          </w:tcPr>
          <w:p w14:paraId="3D1FB736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4C45502" w14:textId="77777777" w:rsidR="004551A8" w:rsidRPr="004551A8" w:rsidRDefault="004551A8">
            <w:r w:rsidRPr="004551A8">
              <w:t>34.229-5</w:t>
            </w:r>
          </w:p>
        </w:tc>
        <w:tc>
          <w:tcPr>
            <w:tcW w:w="914" w:type="dxa"/>
            <w:noWrap/>
            <w:hideMark/>
          </w:tcPr>
          <w:p w14:paraId="7AFDDEA7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78539DF5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ADFB26C" w14:textId="77777777" w:rsidR="004551A8" w:rsidRPr="004551A8" w:rsidRDefault="004551A8">
            <w:r w:rsidRPr="004551A8">
              <w:t>0584</w:t>
            </w:r>
          </w:p>
        </w:tc>
        <w:tc>
          <w:tcPr>
            <w:tcW w:w="942" w:type="dxa"/>
            <w:noWrap/>
            <w:hideMark/>
          </w:tcPr>
          <w:p w14:paraId="32CC9AC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E5B5B7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1D12938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3E17962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5D17287" w14:textId="77777777" w:rsidR="004551A8" w:rsidRPr="004551A8" w:rsidRDefault="004551A8">
            <w:r w:rsidRPr="004551A8">
              <w:t>R5-243528</w:t>
            </w:r>
          </w:p>
        </w:tc>
        <w:tc>
          <w:tcPr>
            <w:tcW w:w="4593" w:type="dxa"/>
            <w:noWrap/>
            <w:hideMark/>
          </w:tcPr>
          <w:p w14:paraId="0F236DCD" w14:textId="77777777" w:rsidR="004551A8" w:rsidRPr="004551A8" w:rsidRDefault="004551A8">
            <w:r w:rsidRPr="004551A8">
              <w:t>Updates to test case 7.6a</w:t>
            </w:r>
          </w:p>
        </w:tc>
        <w:tc>
          <w:tcPr>
            <w:tcW w:w="2265" w:type="dxa"/>
            <w:noWrap/>
            <w:hideMark/>
          </w:tcPr>
          <w:p w14:paraId="5D381342" w14:textId="77777777" w:rsidR="004551A8" w:rsidRPr="004551A8" w:rsidRDefault="004551A8">
            <w:r w:rsidRPr="004551A8">
              <w:t>Ericsson, Rohde &amp; Schwarz</w:t>
            </w:r>
          </w:p>
        </w:tc>
        <w:tc>
          <w:tcPr>
            <w:tcW w:w="923" w:type="dxa"/>
            <w:noWrap/>
            <w:hideMark/>
          </w:tcPr>
          <w:p w14:paraId="4B47B73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94DD7C9" w14:textId="77777777" w:rsidR="004551A8" w:rsidRPr="004551A8" w:rsidRDefault="004551A8">
            <w:r w:rsidRPr="004551A8">
              <w:t>34.229-5</w:t>
            </w:r>
          </w:p>
        </w:tc>
        <w:tc>
          <w:tcPr>
            <w:tcW w:w="914" w:type="dxa"/>
            <w:noWrap/>
            <w:hideMark/>
          </w:tcPr>
          <w:p w14:paraId="5A5C0313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16EECD9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250E919" w14:textId="77777777" w:rsidR="004551A8" w:rsidRPr="004551A8" w:rsidRDefault="004551A8">
            <w:r w:rsidRPr="004551A8">
              <w:t>0585</w:t>
            </w:r>
          </w:p>
        </w:tc>
        <w:tc>
          <w:tcPr>
            <w:tcW w:w="942" w:type="dxa"/>
            <w:noWrap/>
            <w:hideMark/>
          </w:tcPr>
          <w:p w14:paraId="550B517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E4196A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53D5CA3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37C6D17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9E763AE" w14:textId="77777777" w:rsidR="004551A8" w:rsidRPr="004551A8" w:rsidRDefault="004551A8">
            <w:r w:rsidRPr="004551A8">
              <w:t>R5-243530</w:t>
            </w:r>
          </w:p>
        </w:tc>
        <w:tc>
          <w:tcPr>
            <w:tcW w:w="4593" w:type="dxa"/>
            <w:noWrap/>
            <w:hideMark/>
          </w:tcPr>
          <w:p w14:paraId="2CE7CF12" w14:textId="77777777" w:rsidR="004551A8" w:rsidRPr="004551A8" w:rsidRDefault="004551A8">
            <w:r w:rsidRPr="004551A8">
              <w:t>Addition of PICS for ING_5GS test cases</w:t>
            </w:r>
          </w:p>
        </w:tc>
        <w:tc>
          <w:tcPr>
            <w:tcW w:w="2265" w:type="dxa"/>
            <w:noWrap/>
            <w:hideMark/>
          </w:tcPr>
          <w:p w14:paraId="53FFBC9B" w14:textId="77777777" w:rsidR="004551A8" w:rsidRPr="004551A8" w:rsidRDefault="004551A8">
            <w:r w:rsidRPr="004551A8">
              <w:t>Qualcomm Incorporated, China Telecom</w:t>
            </w:r>
          </w:p>
        </w:tc>
        <w:tc>
          <w:tcPr>
            <w:tcW w:w="923" w:type="dxa"/>
            <w:noWrap/>
            <w:hideMark/>
          </w:tcPr>
          <w:p w14:paraId="14F362B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81E1F14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169B28F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980733C" w14:textId="77777777" w:rsidR="004551A8" w:rsidRPr="004551A8" w:rsidRDefault="004551A8">
            <w:r w:rsidRPr="004551A8">
              <w:t>ING_5GS-UEConTest</w:t>
            </w:r>
          </w:p>
        </w:tc>
        <w:tc>
          <w:tcPr>
            <w:tcW w:w="934" w:type="dxa"/>
            <w:noWrap/>
            <w:hideMark/>
          </w:tcPr>
          <w:p w14:paraId="2FD1B245" w14:textId="77777777" w:rsidR="004551A8" w:rsidRPr="004551A8" w:rsidRDefault="004551A8">
            <w:r w:rsidRPr="004551A8">
              <w:t>0630</w:t>
            </w:r>
          </w:p>
        </w:tc>
        <w:tc>
          <w:tcPr>
            <w:tcW w:w="942" w:type="dxa"/>
            <w:noWrap/>
            <w:hideMark/>
          </w:tcPr>
          <w:p w14:paraId="1AB0C30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A35D13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DA7C1E8" w14:textId="77777777" w:rsidR="004551A8" w:rsidRPr="004551A8" w:rsidRDefault="004551A8">
            <w:r w:rsidRPr="004551A8">
              <w:t>RP-240982</w:t>
            </w:r>
          </w:p>
        </w:tc>
      </w:tr>
      <w:tr w:rsidR="004551A8" w:rsidRPr="004551A8" w14:paraId="09777C9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15DFF65" w14:textId="77777777" w:rsidR="004551A8" w:rsidRPr="004551A8" w:rsidRDefault="004551A8">
            <w:r w:rsidRPr="004551A8">
              <w:t>R5-243533</w:t>
            </w:r>
          </w:p>
        </w:tc>
        <w:tc>
          <w:tcPr>
            <w:tcW w:w="4593" w:type="dxa"/>
            <w:noWrap/>
            <w:hideMark/>
          </w:tcPr>
          <w:p w14:paraId="6E1B9EA1" w14:textId="77777777" w:rsidR="004551A8" w:rsidRPr="004551A8" w:rsidRDefault="004551A8">
            <w:r w:rsidRPr="004551A8">
              <w:t>Addition of signalling test frequencies for CA_n48C and CA_n5B</w:t>
            </w:r>
          </w:p>
        </w:tc>
        <w:tc>
          <w:tcPr>
            <w:tcW w:w="2265" w:type="dxa"/>
            <w:noWrap/>
            <w:hideMark/>
          </w:tcPr>
          <w:p w14:paraId="34A177A2" w14:textId="77777777" w:rsidR="004551A8" w:rsidRPr="004551A8" w:rsidRDefault="004551A8">
            <w:r w:rsidRPr="004551A8">
              <w:t>Ericsson, Verizon, MCC TF160</w:t>
            </w:r>
          </w:p>
        </w:tc>
        <w:tc>
          <w:tcPr>
            <w:tcW w:w="923" w:type="dxa"/>
            <w:noWrap/>
            <w:hideMark/>
          </w:tcPr>
          <w:p w14:paraId="3177401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6E39690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414001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E540371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6814C969" w14:textId="77777777" w:rsidR="004551A8" w:rsidRPr="004551A8" w:rsidRDefault="004551A8">
            <w:r w:rsidRPr="004551A8">
              <w:t>3215</w:t>
            </w:r>
          </w:p>
        </w:tc>
        <w:tc>
          <w:tcPr>
            <w:tcW w:w="942" w:type="dxa"/>
            <w:noWrap/>
            <w:hideMark/>
          </w:tcPr>
          <w:p w14:paraId="007FA64D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3C1B93B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8FDBE3A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5F73EC7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7F40F5D" w14:textId="77777777" w:rsidR="004551A8" w:rsidRPr="004551A8" w:rsidRDefault="004551A8">
            <w:r w:rsidRPr="004551A8">
              <w:t>R5-243534</w:t>
            </w:r>
          </w:p>
        </w:tc>
        <w:tc>
          <w:tcPr>
            <w:tcW w:w="4593" w:type="dxa"/>
            <w:noWrap/>
            <w:hideMark/>
          </w:tcPr>
          <w:p w14:paraId="78FE4071" w14:textId="77777777" w:rsidR="004551A8" w:rsidRPr="004551A8" w:rsidRDefault="004551A8">
            <w:r w:rsidRPr="004551A8">
              <w:t>Addition of NR sidelink SIG test case 12.1.1.1</w:t>
            </w:r>
          </w:p>
        </w:tc>
        <w:tc>
          <w:tcPr>
            <w:tcW w:w="2265" w:type="dxa"/>
            <w:noWrap/>
            <w:hideMark/>
          </w:tcPr>
          <w:p w14:paraId="4CFB3133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5B9B5EF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29844EF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6997F08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59AB39A2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18CEF2FE" w14:textId="77777777" w:rsidR="004551A8" w:rsidRPr="004551A8" w:rsidRDefault="004551A8">
            <w:r w:rsidRPr="004551A8">
              <w:t>4425</w:t>
            </w:r>
          </w:p>
        </w:tc>
        <w:tc>
          <w:tcPr>
            <w:tcW w:w="942" w:type="dxa"/>
            <w:noWrap/>
            <w:hideMark/>
          </w:tcPr>
          <w:p w14:paraId="564CA66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598BD1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F9B2F56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017842C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D43F648" w14:textId="77777777" w:rsidR="004551A8" w:rsidRPr="004551A8" w:rsidRDefault="004551A8">
            <w:r w:rsidRPr="004551A8">
              <w:t>R5-243535</w:t>
            </w:r>
          </w:p>
        </w:tc>
        <w:tc>
          <w:tcPr>
            <w:tcW w:w="4593" w:type="dxa"/>
            <w:noWrap/>
            <w:hideMark/>
          </w:tcPr>
          <w:p w14:paraId="334C32ED" w14:textId="77777777" w:rsidR="004551A8" w:rsidRPr="004551A8" w:rsidRDefault="004551A8">
            <w:r w:rsidRPr="004551A8">
              <w:t>Correction to NR sidelink SIG test case 12.2.5.2</w:t>
            </w:r>
          </w:p>
        </w:tc>
        <w:tc>
          <w:tcPr>
            <w:tcW w:w="2265" w:type="dxa"/>
            <w:noWrap/>
            <w:hideMark/>
          </w:tcPr>
          <w:p w14:paraId="0D4A70DD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7BD87BB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B0E11FD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5D4E4EA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35E9BDA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0F8DF8E7" w14:textId="77777777" w:rsidR="004551A8" w:rsidRPr="004551A8" w:rsidRDefault="004551A8">
            <w:r w:rsidRPr="004551A8">
              <w:t>4427</w:t>
            </w:r>
          </w:p>
        </w:tc>
        <w:tc>
          <w:tcPr>
            <w:tcW w:w="942" w:type="dxa"/>
            <w:noWrap/>
            <w:hideMark/>
          </w:tcPr>
          <w:p w14:paraId="54926F6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0C80F0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5F4F56D" w14:textId="77777777" w:rsidR="004551A8" w:rsidRPr="004551A8" w:rsidRDefault="004551A8">
            <w:r w:rsidRPr="004551A8">
              <w:t>RP-240949</w:t>
            </w:r>
          </w:p>
        </w:tc>
      </w:tr>
      <w:tr w:rsidR="004551A8" w:rsidRPr="004551A8" w14:paraId="5B02CA3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DA74AAC" w14:textId="77777777" w:rsidR="004551A8" w:rsidRPr="004551A8" w:rsidRDefault="004551A8">
            <w:r w:rsidRPr="004551A8">
              <w:t>R5-243536</w:t>
            </w:r>
          </w:p>
        </w:tc>
        <w:tc>
          <w:tcPr>
            <w:tcW w:w="4593" w:type="dxa"/>
            <w:noWrap/>
            <w:hideMark/>
          </w:tcPr>
          <w:p w14:paraId="15E89C07" w14:textId="77777777" w:rsidR="004551A8" w:rsidRPr="004551A8" w:rsidRDefault="004551A8">
            <w:r w:rsidRPr="004551A8">
              <w:t>Update of Logical Channel Config Table 4.6.3-66</w:t>
            </w:r>
          </w:p>
        </w:tc>
        <w:tc>
          <w:tcPr>
            <w:tcW w:w="2265" w:type="dxa"/>
            <w:noWrap/>
            <w:hideMark/>
          </w:tcPr>
          <w:p w14:paraId="17B67B02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4E99B39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98CC7EE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8DEE84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A80C395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08DBE6ED" w14:textId="77777777" w:rsidR="004551A8" w:rsidRPr="004551A8" w:rsidRDefault="004551A8">
            <w:r w:rsidRPr="004551A8">
              <w:t>3174</w:t>
            </w:r>
          </w:p>
        </w:tc>
        <w:tc>
          <w:tcPr>
            <w:tcW w:w="942" w:type="dxa"/>
            <w:noWrap/>
            <w:hideMark/>
          </w:tcPr>
          <w:p w14:paraId="7736C39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AFBAD7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4397322" w14:textId="77777777" w:rsidR="004551A8" w:rsidRPr="004551A8" w:rsidRDefault="004551A8">
            <w:r w:rsidRPr="004551A8">
              <w:t>RP-240952</w:t>
            </w:r>
          </w:p>
        </w:tc>
      </w:tr>
      <w:tr w:rsidR="004551A8" w:rsidRPr="004551A8" w14:paraId="0503748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513E145" w14:textId="77777777" w:rsidR="004551A8" w:rsidRPr="004551A8" w:rsidRDefault="004551A8">
            <w:r w:rsidRPr="004551A8">
              <w:t>R5-243537</w:t>
            </w:r>
          </w:p>
        </w:tc>
        <w:tc>
          <w:tcPr>
            <w:tcW w:w="4593" w:type="dxa"/>
            <w:noWrap/>
            <w:hideMark/>
          </w:tcPr>
          <w:p w14:paraId="36B5C645" w14:textId="77777777" w:rsidR="004551A8" w:rsidRPr="004551A8" w:rsidRDefault="004551A8">
            <w:r w:rsidRPr="004551A8">
              <w:t>Correction of SDT TC 7.1.1.13.5-cg-SDT-TATimer</w:t>
            </w:r>
          </w:p>
        </w:tc>
        <w:tc>
          <w:tcPr>
            <w:tcW w:w="2265" w:type="dxa"/>
            <w:noWrap/>
            <w:hideMark/>
          </w:tcPr>
          <w:p w14:paraId="7684135D" w14:textId="77777777" w:rsidR="004551A8" w:rsidRPr="004551A8" w:rsidRDefault="004551A8">
            <w:r w:rsidRPr="004551A8">
              <w:t>Huawei, HiSilicon, MCC TF160</w:t>
            </w:r>
          </w:p>
        </w:tc>
        <w:tc>
          <w:tcPr>
            <w:tcW w:w="923" w:type="dxa"/>
            <w:noWrap/>
            <w:hideMark/>
          </w:tcPr>
          <w:p w14:paraId="43E7CFD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F1E65DF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C36D6E8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1EDF5348" w14:textId="77777777" w:rsidR="004551A8" w:rsidRPr="004551A8" w:rsidRDefault="004551A8">
            <w:r w:rsidRPr="004551A8">
              <w:t>NR_SmallData_INACTIVE-UEConTest</w:t>
            </w:r>
          </w:p>
        </w:tc>
        <w:tc>
          <w:tcPr>
            <w:tcW w:w="934" w:type="dxa"/>
            <w:noWrap/>
            <w:hideMark/>
          </w:tcPr>
          <w:p w14:paraId="788AB231" w14:textId="77777777" w:rsidR="004551A8" w:rsidRPr="004551A8" w:rsidRDefault="004551A8">
            <w:r w:rsidRPr="004551A8">
              <w:t>4433</w:t>
            </w:r>
          </w:p>
        </w:tc>
        <w:tc>
          <w:tcPr>
            <w:tcW w:w="942" w:type="dxa"/>
            <w:noWrap/>
            <w:hideMark/>
          </w:tcPr>
          <w:p w14:paraId="7BE2F51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CE2485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FFE976A" w14:textId="77777777" w:rsidR="004551A8" w:rsidRPr="004551A8" w:rsidRDefault="004551A8">
            <w:r w:rsidRPr="004551A8">
              <w:t>RP-240966</w:t>
            </w:r>
          </w:p>
        </w:tc>
      </w:tr>
      <w:tr w:rsidR="004551A8" w:rsidRPr="004551A8" w14:paraId="090E7E2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0995F23" w14:textId="77777777" w:rsidR="004551A8" w:rsidRPr="004551A8" w:rsidRDefault="004551A8">
            <w:r w:rsidRPr="004551A8">
              <w:t>R5-243538</w:t>
            </w:r>
          </w:p>
        </w:tc>
        <w:tc>
          <w:tcPr>
            <w:tcW w:w="4593" w:type="dxa"/>
            <w:noWrap/>
            <w:hideMark/>
          </w:tcPr>
          <w:p w14:paraId="46E3BF98" w14:textId="77777777" w:rsidR="004551A8" w:rsidRPr="004551A8" w:rsidRDefault="004551A8">
            <w:r w:rsidRPr="004551A8">
              <w:t>Correction of SDT TC 8.1.5.13.1-cg-SDT</w:t>
            </w:r>
          </w:p>
        </w:tc>
        <w:tc>
          <w:tcPr>
            <w:tcW w:w="2265" w:type="dxa"/>
            <w:noWrap/>
            <w:hideMark/>
          </w:tcPr>
          <w:p w14:paraId="2A3A0A0E" w14:textId="77777777" w:rsidR="004551A8" w:rsidRPr="004551A8" w:rsidRDefault="004551A8">
            <w:r w:rsidRPr="004551A8">
              <w:t>Huawei, HiSilicon, MCC TF160</w:t>
            </w:r>
          </w:p>
        </w:tc>
        <w:tc>
          <w:tcPr>
            <w:tcW w:w="923" w:type="dxa"/>
            <w:noWrap/>
            <w:hideMark/>
          </w:tcPr>
          <w:p w14:paraId="0FA07AC7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A92E6E8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10B1181E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4F6F576" w14:textId="77777777" w:rsidR="004551A8" w:rsidRPr="004551A8" w:rsidRDefault="004551A8">
            <w:r w:rsidRPr="004551A8">
              <w:t>NR_SmallData_INACTIVE-UEConTest</w:t>
            </w:r>
          </w:p>
        </w:tc>
        <w:tc>
          <w:tcPr>
            <w:tcW w:w="934" w:type="dxa"/>
            <w:noWrap/>
            <w:hideMark/>
          </w:tcPr>
          <w:p w14:paraId="4133A368" w14:textId="77777777" w:rsidR="004551A8" w:rsidRPr="004551A8" w:rsidRDefault="004551A8">
            <w:r w:rsidRPr="004551A8">
              <w:t>4434</w:t>
            </w:r>
          </w:p>
        </w:tc>
        <w:tc>
          <w:tcPr>
            <w:tcW w:w="942" w:type="dxa"/>
            <w:noWrap/>
            <w:hideMark/>
          </w:tcPr>
          <w:p w14:paraId="7510AA3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B5EED3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3BF9D9E" w14:textId="77777777" w:rsidR="004551A8" w:rsidRPr="004551A8" w:rsidRDefault="004551A8">
            <w:r w:rsidRPr="004551A8">
              <w:t>RP-240966</w:t>
            </w:r>
          </w:p>
        </w:tc>
      </w:tr>
      <w:tr w:rsidR="004551A8" w:rsidRPr="004551A8" w14:paraId="379046E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C0B8501" w14:textId="77777777" w:rsidR="004551A8" w:rsidRPr="004551A8" w:rsidRDefault="004551A8">
            <w:r w:rsidRPr="004551A8">
              <w:t>R5-243539</w:t>
            </w:r>
          </w:p>
        </w:tc>
        <w:tc>
          <w:tcPr>
            <w:tcW w:w="4593" w:type="dxa"/>
            <w:noWrap/>
            <w:hideMark/>
          </w:tcPr>
          <w:p w14:paraId="30FA261F" w14:textId="77777777" w:rsidR="004551A8" w:rsidRPr="004551A8" w:rsidRDefault="004551A8">
            <w:r w:rsidRPr="004551A8">
              <w:t>Modification of testcase 8.1.5.13.3 for SDT-SRB2-Indication</w:t>
            </w:r>
          </w:p>
        </w:tc>
        <w:tc>
          <w:tcPr>
            <w:tcW w:w="2265" w:type="dxa"/>
            <w:noWrap/>
            <w:hideMark/>
          </w:tcPr>
          <w:p w14:paraId="079533EE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01F5DB93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FF54D06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1098C8FC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506321F2" w14:textId="77777777" w:rsidR="004551A8" w:rsidRPr="004551A8" w:rsidRDefault="004551A8">
            <w:r w:rsidRPr="004551A8">
              <w:t>NR_SmallData_INACTIVE-UEConTest</w:t>
            </w:r>
          </w:p>
        </w:tc>
        <w:tc>
          <w:tcPr>
            <w:tcW w:w="934" w:type="dxa"/>
            <w:noWrap/>
            <w:hideMark/>
          </w:tcPr>
          <w:p w14:paraId="061A15D0" w14:textId="77777777" w:rsidR="004551A8" w:rsidRPr="004551A8" w:rsidRDefault="004551A8">
            <w:r w:rsidRPr="004551A8">
              <w:t>4448</w:t>
            </w:r>
          </w:p>
        </w:tc>
        <w:tc>
          <w:tcPr>
            <w:tcW w:w="942" w:type="dxa"/>
            <w:noWrap/>
            <w:hideMark/>
          </w:tcPr>
          <w:p w14:paraId="31C3785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2EBBEA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8FCDBFD" w14:textId="77777777" w:rsidR="004551A8" w:rsidRPr="004551A8" w:rsidRDefault="004551A8">
            <w:r w:rsidRPr="004551A8">
              <w:t>RP-240966</w:t>
            </w:r>
          </w:p>
        </w:tc>
      </w:tr>
      <w:tr w:rsidR="004551A8" w:rsidRPr="004551A8" w14:paraId="258EEA2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4FD35DB" w14:textId="77777777" w:rsidR="004551A8" w:rsidRPr="004551A8" w:rsidRDefault="004551A8">
            <w:r w:rsidRPr="004551A8">
              <w:t>R5-243540</w:t>
            </w:r>
          </w:p>
        </w:tc>
        <w:tc>
          <w:tcPr>
            <w:tcW w:w="4593" w:type="dxa"/>
            <w:noWrap/>
            <w:hideMark/>
          </w:tcPr>
          <w:p w14:paraId="7107EAE5" w14:textId="77777777" w:rsidR="004551A8" w:rsidRPr="004551A8" w:rsidRDefault="004551A8">
            <w:r w:rsidRPr="004551A8">
              <w:t>Addition of new test case 6.3.3.1 for Steering of Roaming in Rel-17 eNPN</w:t>
            </w:r>
          </w:p>
        </w:tc>
        <w:tc>
          <w:tcPr>
            <w:tcW w:w="2265" w:type="dxa"/>
            <w:noWrap/>
            <w:hideMark/>
          </w:tcPr>
          <w:p w14:paraId="57CB5950" w14:textId="77777777" w:rsidR="004551A8" w:rsidRPr="004551A8" w:rsidRDefault="004551A8">
            <w:r w:rsidRPr="004551A8">
              <w:t>China Telecom</w:t>
            </w:r>
          </w:p>
        </w:tc>
        <w:tc>
          <w:tcPr>
            <w:tcW w:w="923" w:type="dxa"/>
            <w:noWrap/>
            <w:hideMark/>
          </w:tcPr>
          <w:p w14:paraId="2F2E314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A260548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FA5585F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53C1DB6" w14:textId="77777777" w:rsidR="004551A8" w:rsidRPr="004551A8" w:rsidRDefault="004551A8">
            <w:r w:rsidRPr="004551A8">
              <w:t>NG_RAN_PRN_enh_plus_CT-UEConTest</w:t>
            </w:r>
          </w:p>
        </w:tc>
        <w:tc>
          <w:tcPr>
            <w:tcW w:w="934" w:type="dxa"/>
            <w:noWrap/>
            <w:hideMark/>
          </w:tcPr>
          <w:p w14:paraId="2E4CA9DB" w14:textId="77777777" w:rsidR="004551A8" w:rsidRPr="004551A8" w:rsidRDefault="004551A8">
            <w:r w:rsidRPr="004551A8">
              <w:t>4390</w:t>
            </w:r>
          </w:p>
        </w:tc>
        <w:tc>
          <w:tcPr>
            <w:tcW w:w="942" w:type="dxa"/>
            <w:noWrap/>
            <w:hideMark/>
          </w:tcPr>
          <w:p w14:paraId="4E1D0F2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BDA0CE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72EB2D3" w14:textId="77777777" w:rsidR="004551A8" w:rsidRPr="004551A8" w:rsidRDefault="004551A8">
            <w:r w:rsidRPr="004551A8">
              <w:t>RP-240967</w:t>
            </w:r>
          </w:p>
        </w:tc>
      </w:tr>
      <w:tr w:rsidR="004551A8" w:rsidRPr="004551A8" w14:paraId="7987D4B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6B96EB2" w14:textId="77777777" w:rsidR="004551A8" w:rsidRPr="004551A8" w:rsidRDefault="004551A8">
            <w:r w:rsidRPr="004551A8">
              <w:t>R5-243541</w:t>
            </w:r>
          </w:p>
        </w:tc>
        <w:tc>
          <w:tcPr>
            <w:tcW w:w="4593" w:type="dxa"/>
            <w:noWrap/>
            <w:hideMark/>
          </w:tcPr>
          <w:p w14:paraId="42D89A06" w14:textId="77777777" w:rsidR="004551A8" w:rsidRPr="004551A8" w:rsidRDefault="004551A8">
            <w:r w:rsidRPr="004551A8">
              <w:t>Addition of new test case 6.3.3.2 for Steering of Roaming in Rel-17 Enpn</w:t>
            </w:r>
          </w:p>
        </w:tc>
        <w:tc>
          <w:tcPr>
            <w:tcW w:w="2265" w:type="dxa"/>
            <w:noWrap/>
            <w:hideMark/>
          </w:tcPr>
          <w:p w14:paraId="0A99BFA9" w14:textId="77777777" w:rsidR="004551A8" w:rsidRPr="004551A8" w:rsidRDefault="004551A8">
            <w:r w:rsidRPr="004551A8">
              <w:t>China Telecom</w:t>
            </w:r>
          </w:p>
        </w:tc>
        <w:tc>
          <w:tcPr>
            <w:tcW w:w="923" w:type="dxa"/>
            <w:noWrap/>
            <w:hideMark/>
          </w:tcPr>
          <w:p w14:paraId="475A63F3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1B94BE6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CA1A299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FE7C517" w14:textId="77777777" w:rsidR="004551A8" w:rsidRPr="004551A8" w:rsidRDefault="004551A8">
            <w:r w:rsidRPr="004551A8">
              <w:t>NG_RAN_PRN_enh_plus_CT-UEConTest</w:t>
            </w:r>
          </w:p>
        </w:tc>
        <w:tc>
          <w:tcPr>
            <w:tcW w:w="934" w:type="dxa"/>
            <w:noWrap/>
            <w:hideMark/>
          </w:tcPr>
          <w:p w14:paraId="4980C06C" w14:textId="77777777" w:rsidR="004551A8" w:rsidRPr="004551A8" w:rsidRDefault="004551A8">
            <w:r w:rsidRPr="004551A8">
              <w:t>4391</w:t>
            </w:r>
          </w:p>
        </w:tc>
        <w:tc>
          <w:tcPr>
            <w:tcW w:w="942" w:type="dxa"/>
            <w:noWrap/>
            <w:hideMark/>
          </w:tcPr>
          <w:p w14:paraId="6B62CA7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7FF4D1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83E4FCB" w14:textId="77777777" w:rsidR="004551A8" w:rsidRPr="004551A8" w:rsidRDefault="004551A8">
            <w:r w:rsidRPr="004551A8">
              <w:t>RP-240967</w:t>
            </w:r>
          </w:p>
        </w:tc>
      </w:tr>
      <w:tr w:rsidR="004551A8" w:rsidRPr="004551A8" w14:paraId="1CE3283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AF7821C" w14:textId="77777777" w:rsidR="004551A8" w:rsidRPr="004551A8" w:rsidRDefault="004551A8">
            <w:r w:rsidRPr="004551A8">
              <w:t>R5-243542</w:t>
            </w:r>
          </w:p>
        </w:tc>
        <w:tc>
          <w:tcPr>
            <w:tcW w:w="4593" w:type="dxa"/>
            <w:noWrap/>
            <w:hideMark/>
          </w:tcPr>
          <w:p w14:paraId="34475718" w14:textId="77777777" w:rsidR="004551A8" w:rsidRPr="004551A8" w:rsidRDefault="004551A8">
            <w:r w:rsidRPr="004551A8">
              <w:t>Addition of new test case 9.1.11.6 for Rel-17 eNPN for Mobility management in Rel-17 eNPN</w:t>
            </w:r>
          </w:p>
        </w:tc>
        <w:tc>
          <w:tcPr>
            <w:tcW w:w="2265" w:type="dxa"/>
            <w:noWrap/>
            <w:hideMark/>
          </w:tcPr>
          <w:p w14:paraId="2FE5155A" w14:textId="77777777" w:rsidR="004551A8" w:rsidRPr="004551A8" w:rsidRDefault="004551A8">
            <w:r w:rsidRPr="004551A8">
              <w:t>China Telecom</w:t>
            </w:r>
          </w:p>
        </w:tc>
        <w:tc>
          <w:tcPr>
            <w:tcW w:w="923" w:type="dxa"/>
            <w:noWrap/>
            <w:hideMark/>
          </w:tcPr>
          <w:p w14:paraId="0270EB2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0FAC9C8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01BCC7B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5807ED2" w14:textId="77777777" w:rsidR="004551A8" w:rsidRPr="004551A8" w:rsidRDefault="004551A8">
            <w:r w:rsidRPr="004551A8">
              <w:t>NG_RAN_PRN_enh_plus_CT-UEConTest</w:t>
            </w:r>
          </w:p>
        </w:tc>
        <w:tc>
          <w:tcPr>
            <w:tcW w:w="934" w:type="dxa"/>
            <w:noWrap/>
            <w:hideMark/>
          </w:tcPr>
          <w:p w14:paraId="5D8E2D1B" w14:textId="77777777" w:rsidR="004551A8" w:rsidRPr="004551A8" w:rsidRDefault="004551A8">
            <w:r w:rsidRPr="004551A8">
              <w:t>4395</w:t>
            </w:r>
          </w:p>
        </w:tc>
        <w:tc>
          <w:tcPr>
            <w:tcW w:w="942" w:type="dxa"/>
            <w:noWrap/>
            <w:hideMark/>
          </w:tcPr>
          <w:p w14:paraId="3265578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4DB8D0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5BE9EE9" w14:textId="77777777" w:rsidR="004551A8" w:rsidRPr="004551A8" w:rsidRDefault="004551A8">
            <w:r w:rsidRPr="004551A8">
              <w:t>RP-240967</w:t>
            </w:r>
          </w:p>
        </w:tc>
      </w:tr>
      <w:tr w:rsidR="004551A8" w:rsidRPr="004551A8" w14:paraId="212BCAA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18B6C99" w14:textId="77777777" w:rsidR="004551A8" w:rsidRPr="004551A8" w:rsidRDefault="004551A8">
            <w:r w:rsidRPr="004551A8">
              <w:t>R5-243543</w:t>
            </w:r>
          </w:p>
        </w:tc>
        <w:tc>
          <w:tcPr>
            <w:tcW w:w="4593" w:type="dxa"/>
            <w:noWrap/>
            <w:hideMark/>
          </w:tcPr>
          <w:p w14:paraId="6CD20B83" w14:textId="77777777" w:rsidR="004551A8" w:rsidRPr="004551A8" w:rsidRDefault="004551A8">
            <w:r w:rsidRPr="004551A8">
              <w:t>Addition of PICS for FeMIMO</w:t>
            </w:r>
          </w:p>
        </w:tc>
        <w:tc>
          <w:tcPr>
            <w:tcW w:w="2265" w:type="dxa"/>
            <w:noWrap/>
            <w:hideMark/>
          </w:tcPr>
          <w:p w14:paraId="511089F0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0288A50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F2F4259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63113D8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771614C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43AE5582" w14:textId="77777777" w:rsidR="004551A8" w:rsidRPr="004551A8" w:rsidRDefault="004551A8">
            <w:r w:rsidRPr="004551A8">
              <w:t>0643</w:t>
            </w:r>
          </w:p>
        </w:tc>
        <w:tc>
          <w:tcPr>
            <w:tcW w:w="942" w:type="dxa"/>
            <w:noWrap/>
            <w:hideMark/>
          </w:tcPr>
          <w:p w14:paraId="12133F3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76CAC1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F1203E1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208BA6F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80AECBF" w14:textId="77777777" w:rsidR="004551A8" w:rsidRPr="004551A8" w:rsidRDefault="004551A8">
            <w:r w:rsidRPr="004551A8">
              <w:t>R5-243544</w:t>
            </w:r>
          </w:p>
        </w:tc>
        <w:tc>
          <w:tcPr>
            <w:tcW w:w="4593" w:type="dxa"/>
            <w:noWrap/>
            <w:hideMark/>
          </w:tcPr>
          <w:p w14:paraId="46292112" w14:textId="77777777" w:rsidR="004551A8" w:rsidRPr="004551A8" w:rsidRDefault="004551A8">
            <w:r w:rsidRPr="004551A8">
              <w:t>Adding test applicability for multi-TRP PUSCH repetition test cases</w:t>
            </w:r>
          </w:p>
        </w:tc>
        <w:tc>
          <w:tcPr>
            <w:tcW w:w="2265" w:type="dxa"/>
            <w:noWrap/>
            <w:hideMark/>
          </w:tcPr>
          <w:p w14:paraId="32E68688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50C3E4D3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62E4F31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39A0CACA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689085DE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0B6C715D" w14:textId="77777777" w:rsidR="004551A8" w:rsidRPr="004551A8" w:rsidRDefault="004551A8">
            <w:r w:rsidRPr="004551A8">
              <w:t>0477</w:t>
            </w:r>
          </w:p>
        </w:tc>
        <w:tc>
          <w:tcPr>
            <w:tcW w:w="942" w:type="dxa"/>
            <w:noWrap/>
            <w:hideMark/>
          </w:tcPr>
          <w:p w14:paraId="5A45BCD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06AB64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8DFE61C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43984E6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8918064" w14:textId="77777777" w:rsidR="004551A8" w:rsidRPr="004551A8" w:rsidRDefault="004551A8">
            <w:r w:rsidRPr="004551A8">
              <w:t>R5-243546</w:t>
            </w:r>
          </w:p>
        </w:tc>
        <w:tc>
          <w:tcPr>
            <w:tcW w:w="4593" w:type="dxa"/>
            <w:noWrap/>
            <w:hideMark/>
          </w:tcPr>
          <w:p w14:paraId="70F73F50" w14:textId="77777777" w:rsidR="004551A8" w:rsidRPr="004551A8" w:rsidRDefault="004551A8">
            <w:r w:rsidRPr="004551A8">
              <w:t>Correction for test procedure 4.9.41</w:t>
            </w:r>
          </w:p>
        </w:tc>
        <w:tc>
          <w:tcPr>
            <w:tcW w:w="2265" w:type="dxa"/>
            <w:noWrap/>
            <w:hideMark/>
          </w:tcPr>
          <w:p w14:paraId="5844C8BC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61D5CB0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1DBD477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4972C72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34EE88D" w14:textId="77777777" w:rsidR="004551A8" w:rsidRPr="004551A8" w:rsidRDefault="004551A8">
            <w:r w:rsidRPr="004551A8">
              <w:t>NR_SL_relay-UEConTest</w:t>
            </w:r>
          </w:p>
        </w:tc>
        <w:tc>
          <w:tcPr>
            <w:tcW w:w="934" w:type="dxa"/>
            <w:noWrap/>
            <w:hideMark/>
          </w:tcPr>
          <w:p w14:paraId="153C4AB5" w14:textId="77777777" w:rsidR="004551A8" w:rsidRPr="004551A8" w:rsidRDefault="004551A8">
            <w:r w:rsidRPr="004551A8">
              <w:t>3216</w:t>
            </w:r>
          </w:p>
        </w:tc>
        <w:tc>
          <w:tcPr>
            <w:tcW w:w="942" w:type="dxa"/>
            <w:noWrap/>
            <w:hideMark/>
          </w:tcPr>
          <w:p w14:paraId="450AC14B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48A6354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B56FF99" w14:textId="77777777" w:rsidR="004551A8" w:rsidRPr="004551A8" w:rsidRDefault="004551A8">
            <w:r w:rsidRPr="004551A8">
              <w:t>RP-240973</w:t>
            </w:r>
          </w:p>
        </w:tc>
      </w:tr>
      <w:tr w:rsidR="004551A8" w:rsidRPr="004551A8" w14:paraId="1EDB68A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5047346" w14:textId="77777777" w:rsidR="004551A8" w:rsidRPr="004551A8" w:rsidRDefault="004551A8">
            <w:r w:rsidRPr="004551A8">
              <w:t>R5-243547</w:t>
            </w:r>
          </w:p>
        </w:tc>
        <w:tc>
          <w:tcPr>
            <w:tcW w:w="4593" w:type="dxa"/>
            <w:noWrap/>
            <w:hideMark/>
          </w:tcPr>
          <w:p w14:paraId="56C72490" w14:textId="77777777" w:rsidR="004551A8" w:rsidRPr="004551A8" w:rsidRDefault="004551A8">
            <w:r w:rsidRPr="004551A8">
              <w:t>Update of Test procedure for 5G ProSe Layer-2 U2N Relay initial access / Remote UE side</w:t>
            </w:r>
          </w:p>
        </w:tc>
        <w:tc>
          <w:tcPr>
            <w:tcW w:w="2265" w:type="dxa"/>
            <w:noWrap/>
            <w:hideMark/>
          </w:tcPr>
          <w:p w14:paraId="30D283E0" w14:textId="77777777" w:rsidR="004551A8" w:rsidRPr="004551A8" w:rsidRDefault="004551A8">
            <w:r w:rsidRPr="004551A8">
              <w:t>TDIA, CATT</w:t>
            </w:r>
          </w:p>
        </w:tc>
        <w:tc>
          <w:tcPr>
            <w:tcW w:w="923" w:type="dxa"/>
            <w:noWrap/>
            <w:hideMark/>
          </w:tcPr>
          <w:p w14:paraId="171A00D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BA00BFB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5F8730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7619B06" w14:textId="77777777" w:rsidR="004551A8" w:rsidRPr="004551A8" w:rsidRDefault="004551A8">
            <w:r w:rsidRPr="004551A8">
              <w:t>NR_SL_relay-UEConTest</w:t>
            </w:r>
          </w:p>
        </w:tc>
        <w:tc>
          <w:tcPr>
            <w:tcW w:w="934" w:type="dxa"/>
            <w:noWrap/>
            <w:hideMark/>
          </w:tcPr>
          <w:p w14:paraId="068519F6" w14:textId="77777777" w:rsidR="004551A8" w:rsidRPr="004551A8" w:rsidRDefault="004551A8">
            <w:r w:rsidRPr="004551A8">
              <w:t>3180</w:t>
            </w:r>
          </w:p>
        </w:tc>
        <w:tc>
          <w:tcPr>
            <w:tcW w:w="942" w:type="dxa"/>
            <w:noWrap/>
            <w:hideMark/>
          </w:tcPr>
          <w:p w14:paraId="3B41B19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2476CD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9272C4D" w14:textId="77777777" w:rsidR="004551A8" w:rsidRPr="004551A8" w:rsidRDefault="004551A8">
            <w:r w:rsidRPr="004551A8">
              <w:t>RP-240973</w:t>
            </w:r>
          </w:p>
        </w:tc>
      </w:tr>
      <w:tr w:rsidR="004551A8" w:rsidRPr="004551A8" w14:paraId="086FD8F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24AB0F9" w14:textId="77777777" w:rsidR="004551A8" w:rsidRPr="004551A8" w:rsidRDefault="004551A8">
            <w:r w:rsidRPr="004551A8">
              <w:t>R5-243548</w:t>
            </w:r>
          </w:p>
        </w:tc>
        <w:tc>
          <w:tcPr>
            <w:tcW w:w="4593" w:type="dxa"/>
            <w:noWrap/>
            <w:hideMark/>
          </w:tcPr>
          <w:p w14:paraId="66742648" w14:textId="77777777" w:rsidR="004551A8" w:rsidRPr="004551A8" w:rsidRDefault="004551A8">
            <w:r w:rsidRPr="004551A8">
              <w:t>Update of Table 4.6.1A-8 uuMessageTransferSidelink</w:t>
            </w:r>
          </w:p>
        </w:tc>
        <w:tc>
          <w:tcPr>
            <w:tcW w:w="2265" w:type="dxa"/>
            <w:noWrap/>
            <w:hideMark/>
          </w:tcPr>
          <w:p w14:paraId="10ED9298" w14:textId="77777777" w:rsidR="004551A8" w:rsidRPr="004551A8" w:rsidRDefault="004551A8">
            <w:r w:rsidRPr="004551A8">
              <w:t>TDIA, CATT</w:t>
            </w:r>
          </w:p>
        </w:tc>
        <w:tc>
          <w:tcPr>
            <w:tcW w:w="923" w:type="dxa"/>
            <w:noWrap/>
            <w:hideMark/>
          </w:tcPr>
          <w:p w14:paraId="051D7D0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7533F87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FB8F5C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5B9EE64" w14:textId="77777777" w:rsidR="004551A8" w:rsidRPr="004551A8" w:rsidRDefault="004551A8">
            <w:r w:rsidRPr="004551A8">
              <w:t>NR_SL_relay-UEConTest</w:t>
            </w:r>
          </w:p>
        </w:tc>
        <w:tc>
          <w:tcPr>
            <w:tcW w:w="934" w:type="dxa"/>
            <w:noWrap/>
            <w:hideMark/>
          </w:tcPr>
          <w:p w14:paraId="28FB7262" w14:textId="77777777" w:rsidR="004551A8" w:rsidRPr="004551A8" w:rsidRDefault="004551A8">
            <w:r w:rsidRPr="004551A8">
              <w:t>3183</w:t>
            </w:r>
          </w:p>
        </w:tc>
        <w:tc>
          <w:tcPr>
            <w:tcW w:w="942" w:type="dxa"/>
            <w:noWrap/>
            <w:hideMark/>
          </w:tcPr>
          <w:p w14:paraId="515FDD5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5BB0DD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41017DA" w14:textId="77777777" w:rsidR="004551A8" w:rsidRPr="004551A8" w:rsidRDefault="004551A8">
            <w:r w:rsidRPr="004551A8">
              <w:t>RP-240973</w:t>
            </w:r>
          </w:p>
        </w:tc>
      </w:tr>
      <w:tr w:rsidR="004551A8" w:rsidRPr="004551A8" w14:paraId="3CDF371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5E45719" w14:textId="77777777" w:rsidR="004551A8" w:rsidRPr="004551A8" w:rsidRDefault="004551A8">
            <w:r w:rsidRPr="004551A8">
              <w:t>R5-243549</w:t>
            </w:r>
          </w:p>
        </w:tc>
        <w:tc>
          <w:tcPr>
            <w:tcW w:w="4593" w:type="dxa"/>
            <w:noWrap/>
            <w:hideMark/>
          </w:tcPr>
          <w:p w14:paraId="63EE3737" w14:textId="77777777" w:rsidR="004551A8" w:rsidRPr="004551A8" w:rsidRDefault="004551A8">
            <w:r w:rsidRPr="004551A8">
              <w:t>Addition of Default HTTP messages for communication with the 5G ProSe</w:t>
            </w:r>
          </w:p>
        </w:tc>
        <w:tc>
          <w:tcPr>
            <w:tcW w:w="2265" w:type="dxa"/>
            <w:noWrap/>
            <w:hideMark/>
          </w:tcPr>
          <w:p w14:paraId="44C930B7" w14:textId="77777777" w:rsidR="004551A8" w:rsidRPr="004551A8" w:rsidRDefault="004551A8">
            <w:r w:rsidRPr="004551A8">
              <w:t>TDIA, CATT</w:t>
            </w:r>
          </w:p>
        </w:tc>
        <w:tc>
          <w:tcPr>
            <w:tcW w:w="923" w:type="dxa"/>
            <w:noWrap/>
            <w:hideMark/>
          </w:tcPr>
          <w:p w14:paraId="755EC05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F066821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43D5AA9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6FED65F" w14:textId="77777777" w:rsidR="004551A8" w:rsidRPr="004551A8" w:rsidRDefault="004551A8">
            <w:r w:rsidRPr="004551A8">
              <w:t>NR_SL_relay-UEConTest</w:t>
            </w:r>
          </w:p>
        </w:tc>
        <w:tc>
          <w:tcPr>
            <w:tcW w:w="934" w:type="dxa"/>
            <w:noWrap/>
            <w:hideMark/>
          </w:tcPr>
          <w:p w14:paraId="2972E117" w14:textId="77777777" w:rsidR="004551A8" w:rsidRPr="004551A8" w:rsidRDefault="004551A8">
            <w:r w:rsidRPr="004551A8">
              <w:t>3186</w:t>
            </w:r>
          </w:p>
        </w:tc>
        <w:tc>
          <w:tcPr>
            <w:tcW w:w="942" w:type="dxa"/>
            <w:noWrap/>
            <w:hideMark/>
          </w:tcPr>
          <w:p w14:paraId="3731FC7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3AEEAD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8735DB8" w14:textId="77777777" w:rsidR="004551A8" w:rsidRPr="004551A8" w:rsidRDefault="004551A8">
            <w:r w:rsidRPr="004551A8">
              <w:t>RP-240973</w:t>
            </w:r>
          </w:p>
        </w:tc>
      </w:tr>
      <w:tr w:rsidR="004551A8" w:rsidRPr="004551A8" w14:paraId="2296556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A51E9CA" w14:textId="77777777" w:rsidR="004551A8" w:rsidRPr="004551A8" w:rsidRDefault="004551A8">
            <w:r w:rsidRPr="004551A8">
              <w:t>R5-243550</w:t>
            </w:r>
          </w:p>
        </w:tc>
        <w:tc>
          <w:tcPr>
            <w:tcW w:w="4593" w:type="dxa"/>
            <w:noWrap/>
            <w:hideMark/>
          </w:tcPr>
          <w:p w14:paraId="1382C234" w14:textId="77777777" w:rsidR="004551A8" w:rsidRPr="004551A8" w:rsidRDefault="004551A8">
            <w:r w:rsidRPr="004551A8">
              <w:t>Addition of Default TLS message and information element contents</w:t>
            </w:r>
          </w:p>
        </w:tc>
        <w:tc>
          <w:tcPr>
            <w:tcW w:w="2265" w:type="dxa"/>
            <w:noWrap/>
            <w:hideMark/>
          </w:tcPr>
          <w:p w14:paraId="1A60F3E0" w14:textId="77777777" w:rsidR="004551A8" w:rsidRPr="004551A8" w:rsidRDefault="004551A8">
            <w:r w:rsidRPr="004551A8">
              <w:t>TDIA, CATT</w:t>
            </w:r>
          </w:p>
        </w:tc>
        <w:tc>
          <w:tcPr>
            <w:tcW w:w="923" w:type="dxa"/>
            <w:noWrap/>
            <w:hideMark/>
          </w:tcPr>
          <w:p w14:paraId="1478879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EF6233C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73B2B94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A7A6B4D" w14:textId="77777777" w:rsidR="004551A8" w:rsidRPr="004551A8" w:rsidRDefault="004551A8">
            <w:r w:rsidRPr="004551A8">
              <w:t>NR_SL_relay-UEConTest</w:t>
            </w:r>
          </w:p>
        </w:tc>
        <w:tc>
          <w:tcPr>
            <w:tcW w:w="934" w:type="dxa"/>
            <w:noWrap/>
            <w:hideMark/>
          </w:tcPr>
          <w:p w14:paraId="35733DB8" w14:textId="77777777" w:rsidR="004551A8" w:rsidRPr="004551A8" w:rsidRDefault="004551A8">
            <w:r w:rsidRPr="004551A8">
              <w:t>3187</w:t>
            </w:r>
          </w:p>
        </w:tc>
        <w:tc>
          <w:tcPr>
            <w:tcW w:w="942" w:type="dxa"/>
            <w:noWrap/>
            <w:hideMark/>
          </w:tcPr>
          <w:p w14:paraId="2113800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42371A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ECABBDF" w14:textId="77777777" w:rsidR="004551A8" w:rsidRPr="004551A8" w:rsidRDefault="004551A8">
            <w:r w:rsidRPr="004551A8">
              <w:t>RP-240973</w:t>
            </w:r>
          </w:p>
        </w:tc>
      </w:tr>
      <w:tr w:rsidR="004551A8" w:rsidRPr="004551A8" w14:paraId="57B3287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C57C9ED" w14:textId="77777777" w:rsidR="004551A8" w:rsidRPr="004551A8" w:rsidRDefault="004551A8">
            <w:r w:rsidRPr="004551A8">
              <w:t>R5-243551</w:t>
            </w:r>
          </w:p>
        </w:tc>
        <w:tc>
          <w:tcPr>
            <w:tcW w:w="4593" w:type="dxa"/>
            <w:noWrap/>
            <w:hideMark/>
          </w:tcPr>
          <w:p w14:paraId="4EEA840E" w14:textId="77777777" w:rsidR="004551A8" w:rsidRPr="004551A8" w:rsidRDefault="004551A8">
            <w:r w:rsidRPr="004551A8">
              <w:t>Addition of spec reference of 3GPP TS 33.310, 33.503 and IETF RFC 5246 for 5G ProSe information elements</w:t>
            </w:r>
          </w:p>
        </w:tc>
        <w:tc>
          <w:tcPr>
            <w:tcW w:w="2265" w:type="dxa"/>
            <w:noWrap/>
            <w:hideMark/>
          </w:tcPr>
          <w:p w14:paraId="15D8E9C6" w14:textId="77777777" w:rsidR="004551A8" w:rsidRPr="004551A8" w:rsidRDefault="004551A8">
            <w:r w:rsidRPr="004551A8">
              <w:t>TDIA, CATT</w:t>
            </w:r>
          </w:p>
        </w:tc>
        <w:tc>
          <w:tcPr>
            <w:tcW w:w="923" w:type="dxa"/>
            <w:noWrap/>
            <w:hideMark/>
          </w:tcPr>
          <w:p w14:paraId="3D8D1ED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9E58DCC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67DCDF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3522935" w14:textId="77777777" w:rsidR="004551A8" w:rsidRPr="004551A8" w:rsidRDefault="004551A8">
            <w:r w:rsidRPr="004551A8">
              <w:t>NR_SL_relay-UEConTest</w:t>
            </w:r>
          </w:p>
        </w:tc>
        <w:tc>
          <w:tcPr>
            <w:tcW w:w="934" w:type="dxa"/>
            <w:noWrap/>
            <w:hideMark/>
          </w:tcPr>
          <w:p w14:paraId="4203B8DC" w14:textId="77777777" w:rsidR="004551A8" w:rsidRPr="004551A8" w:rsidRDefault="004551A8">
            <w:r w:rsidRPr="004551A8">
              <w:t>3188</w:t>
            </w:r>
          </w:p>
        </w:tc>
        <w:tc>
          <w:tcPr>
            <w:tcW w:w="942" w:type="dxa"/>
            <w:noWrap/>
            <w:hideMark/>
          </w:tcPr>
          <w:p w14:paraId="23D7AB4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3D1ECE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77B13CB" w14:textId="77777777" w:rsidR="004551A8" w:rsidRPr="004551A8" w:rsidRDefault="004551A8">
            <w:r w:rsidRPr="004551A8">
              <w:t>RP-240973</w:t>
            </w:r>
          </w:p>
        </w:tc>
      </w:tr>
      <w:tr w:rsidR="004551A8" w:rsidRPr="004551A8" w14:paraId="4040F60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F242F48" w14:textId="77777777" w:rsidR="004551A8" w:rsidRPr="004551A8" w:rsidRDefault="004551A8">
            <w:r w:rsidRPr="004551A8">
              <w:t>R5-243552</w:t>
            </w:r>
          </w:p>
        </w:tc>
        <w:tc>
          <w:tcPr>
            <w:tcW w:w="4593" w:type="dxa"/>
            <w:noWrap/>
            <w:hideMark/>
          </w:tcPr>
          <w:p w14:paraId="7A368CA8" w14:textId="77777777" w:rsidR="004551A8" w:rsidRPr="004551A8" w:rsidRDefault="004551A8">
            <w:r w:rsidRPr="004551A8">
              <w:t>Update of test applicability of NSAC test cases</w:t>
            </w:r>
          </w:p>
        </w:tc>
        <w:tc>
          <w:tcPr>
            <w:tcW w:w="2265" w:type="dxa"/>
            <w:noWrap/>
            <w:hideMark/>
          </w:tcPr>
          <w:p w14:paraId="19BF0F61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51BDC9F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8F8E3E3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7F4B6449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0A534939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82CB732" w14:textId="77777777" w:rsidR="004551A8" w:rsidRPr="004551A8" w:rsidRDefault="004551A8">
            <w:r w:rsidRPr="004551A8">
              <w:t>0466</w:t>
            </w:r>
          </w:p>
        </w:tc>
        <w:tc>
          <w:tcPr>
            <w:tcW w:w="942" w:type="dxa"/>
            <w:noWrap/>
            <w:hideMark/>
          </w:tcPr>
          <w:p w14:paraId="267CC87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C22514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B94A313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6B39C73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72B5A90" w14:textId="77777777" w:rsidR="004551A8" w:rsidRPr="004551A8" w:rsidRDefault="004551A8">
            <w:r w:rsidRPr="004551A8">
              <w:t>R5-243553</w:t>
            </w:r>
          </w:p>
        </w:tc>
        <w:tc>
          <w:tcPr>
            <w:tcW w:w="4593" w:type="dxa"/>
            <w:noWrap/>
            <w:hideMark/>
          </w:tcPr>
          <w:p w14:paraId="753E0EFD" w14:textId="77777777" w:rsidR="004551A8" w:rsidRPr="004551A8" w:rsidRDefault="004551A8">
            <w:r w:rsidRPr="004551A8">
              <w:t>Update to R17 ATSSS test case 11.9.1</w:t>
            </w:r>
          </w:p>
        </w:tc>
        <w:tc>
          <w:tcPr>
            <w:tcW w:w="2265" w:type="dxa"/>
            <w:noWrap/>
            <w:hideMark/>
          </w:tcPr>
          <w:p w14:paraId="68D20774" w14:textId="77777777" w:rsidR="004551A8" w:rsidRPr="004551A8" w:rsidRDefault="004551A8">
            <w:r w:rsidRPr="004551A8">
              <w:t>China Telecom, MediaTek</w:t>
            </w:r>
          </w:p>
        </w:tc>
        <w:tc>
          <w:tcPr>
            <w:tcW w:w="923" w:type="dxa"/>
            <w:noWrap/>
            <w:hideMark/>
          </w:tcPr>
          <w:p w14:paraId="5C74DD9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A6675CD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17C201EE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8D0D3BE" w14:textId="77777777" w:rsidR="004551A8" w:rsidRPr="004551A8" w:rsidRDefault="004551A8">
            <w:r w:rsidRPr="004551A8">
              <w:t>ATSSS_Ph2-UEConTest</w:t>
            </w:r>
          </w:p>
        </w:tc>
        <w:tc>
          <w:tcPr>
            <w:tcW w:w="934" w:type="dxa"/>
            <w:noWrap/>
            <w:hideMark/>
          </w:tcPr>
          <w:p w14:paraId="4E57D00D" w14:textId="77777777" w:rsidR="004551A8" w:rsidRPr="004551A8" w:rsidRDefault="004551A8">
            <w:r w:rsidRPr="004551A8">
              <w:t>4397</w:t>
            </w:r>
          </w:p>
        </w:tc>
        <w:tc>
          <w:tcPr>
            <w:tcW w:w="942" w:type="dxa"/>
            <w:noWrap/>
            <w:hideMark/>
          </w:tcPr>
          <w:p w14:paraId="19D56D2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BC8156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5E9F3C6" w14:textId="77777777" w:rsidR="004551A8" w:rsidRPr="004551A8" w:rsidRDefault="004551A8">
            <w:r w:rsidRPr="004551A8">
              <w:t>RP-240983</w:t>
            </w:r>
          </w:p>
        </w:tc>
      </w:tr>
      <w:tr w:rsidR="004551A8" w:rsidRPr="004551A8" w14:paraId="099B9BA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29CBCCF" w14:textId="77777777" w:rsidR="004551A8" w:rsidRPr="004551A8" w:rsidRDefault="004551A8">
            <w:r w:rsidRPr="004551A8">
              <w:t>R5-243554</w:t>
            </w:r>
          </w:p>
        </w:tc>
        <w:tc>
          <w:tcPr>
            <w:tcW w:w="4593" w:type="dxa"/>
            <w:noWrap/>
            <w:hideMark/>
          </w:tcPr>
          <w:p w14:paraId="720428A3" w14:textId="77777777" w:rsidR="004551A8" w:rsidRPr="004551A8" w:rsidRDefault="004551A8">
            <w:r w:rsidRPr="004551A8">
              <w:t>Added Common test environment for NR-NTN test cases</w:t>
            </w:r>
          </w:p>
        </w:tc>
        <w:tc>
          <w:tcPr>
            <w:tcW w:w="2265" w:type="dxa"/>
            <w:noWrap/>
            <w:hideMark/>
          </w:tcPr>
          <w:p w14:paraId="2497F472" w14:textId="77777777" w:rsidR="004551A8" w:rsidRPr="004551A8" w:rsidRDefault="004551A8">
            <w:r w:rsidRPr="004551A8">
              <w:t>Qualcomm Technologies Ireland</w:t>
            </w:r>
          </w:p>
        </w:tc>
        <w:tc>
          <w:tcPr>
            <w:tcW w:w="923" w:type="dxa"/>
            <w:noWrap/>
            <w:hideMark/>
          </w:tcPr>
          <w:p w14:paraId="74897D5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99B9C0C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41BE5FF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F752867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0C9BD9CD" w14:textId="77777777" w:rsidR="004551A8" w:rsidRPr="004551A8" w:rsidRDefault="004551A8">
            <w:r w:rsidRPr="004551A8">
              <w:t>3142</w:t>
            </w:r>
          </w:p>
        </w:tc>
        <w:tc>
          <w:tcPr>
            <w:tcW w:w="942" w:type="dxa"/>
            <w:noWrap/>
            <w:hideMark/>
          </w:tcPr>
          <w:p w14:paraId="51FF53E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B42BB3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A159901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32C3D88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1AEF271" w14:textId="77777777" w:rsidR="004551A8" w:rsidRPr="004551A8" w:rsidRDefault="004551A8">
            <w:r w:rsidRPr="004551A8">
              <w:t>R5-243555</w:t>
            </w:r>
          </w:p>
        </w:tc>
        <w:tc>
          <w:tcPr>
            <w:tcW w:w="4593" w:type="dxa"/>
            <w:noWrap/>
            <w:hideMark/>
          </w:tcPr>
          <w:p w14:paraId="1F97A94D" w14:textId="77777777" w:rsidR="004551A8" w:rsidRPr="004551A8" w:rsidRDefault="004551A8">
            <w:r w:rsidRPr="004551A8">
              <w:t>Addition of system information combination for inter frequency NTN scenario</w:t>
            </w:r>
          </w:p>
        </w:tc>
        <w:tc>
          <w:tcPr>
            <w:tcW w:w="2265" w:type="dxa"/>
            <w:noWrap/>
            <w:hideMark/>
          </w:tcPr>
          <w:p w14:paraId="1846B70E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6BE963E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3A9C019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523B679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C028E22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19138C9D" w14:textId="77777777" w:rsidR="004551A8" w:rsidRPr="004551A8" w:rsidRDefault="004551A8">
            <w:r w:rsidRPr="004551A8">
              <w:t>3171</w:t>
            </w:r>
          </w:p>
        </w:tc>
        <w:tc>
          <w:tcPr>
            <w:tcW w:w="942" w:type="dxa"/>
            <w:noWrap/>
            <w:hideMark/>
          </w:tcPr>
          <w:p w14:paraId="1E0629D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D800FE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4EEA885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131EB74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E5751B9" w14:textId="77777777" w:rsidR="004551A8" w:rsidRPr="004551A8" w:rsidRDefault="004551A8">
            <w:r w:rsidRPr="004551A8">
              <w:t>R5-243556</w:t>
            </w:r>
          </w:p>
        </w:tc>
        <w:tc>
          <w:tcPr>
            <w:tcW w:w="4593" w:type="dxa"/>
            <w:noWrap/>
            <w:hideMark/>
          </w:tcPr>
          <w:p w14:paraId="16E6D80A" w14:textId="77777777" w:rsidR="004551A8" w:rsidRPr="004551A8" w:rsidRDefault="004551A8">
            <w:r w:rsidRPr="004551A8">
              <w:t>Correction to NR NTN TC 9.4.1.1</w:t>
            </w:r>
          </w:p>
        </w:tc>
        <w:tc>
          <w:tcPr>
            <w:tcW w:w="2265" w:type="dxa"/>
            <w:noWrap/>
            <w:hideMark/>
          </w:tcPr>
          <w:p w14:paraId="30FAA318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1A4F90A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96E4F8E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17EEED74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4184026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7161D6CE" w14:textId="77777777" w:rsidR="004551A8" w:rsidRPr="004551A8" w:rsidRDefault="004551A8">
            <w:r w:rsidRPr="004551A8">
              <w:t>4311</w:t>
            </w:r>
          </w:p>
        </w:tc>
        <w:tc>
          <w:tcPr>
            <w:tcW w:w="942" w:type="dxa"/>
            <w:noWrap/>
            <w:hideMark/>
          </w:tcPr>
          <w:p w14:paraId="517A975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70CE43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49BABE7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7B90E30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C69EA19" w14:textId="77777777" w:rsidR="004551A8" w:rsidRPr="004551A8" w:rsidRDefault="004551A8">
            <w:r w:rsidRPr="004551A8">
              <w:t>R5-243557</w:t>
            </w:r>
          </w:p>
        </w:tc>
        <w:tc>
          <w:tcPr>
            <w:tcW w:w="4593" w:type="dxa"/>
            <w:noWrap/>
            <w:hideMark/>
          </w:tcPr>
          <w:p w14:paraId="2646899D" w14:textId="77777777" w:rsidR="004551A8" w:rsidRPr="004551A8" w:rsidRDefault="004551A8">
            <w:r w:rsidRPr="004551A8">
              <w:t>Correction to NR NTN TC 9.4.1.2</w:t>
            </w:r>
          </w:p>
        </w:tc>
        <w:tc>
          <w:tcPr>
            <w:tcW w:w="2265" w:type="dxa"/>
            <w:noWrap/>
            <w:hideMark/>
          </w:tcPr>
          <w:p w14:paraId="7B1A1F47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342EDF6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53E4386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0B126E0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672D25E1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4A132605" w14:textId="77777777" w:rsidR="004551A8" w:rsidRPr="004551A8" w:rsidRDefault="004551A8">
            <w:r w:rsidRPr="004551A8">
              <w:t>4312</w:t>
            </w:r>
          </w:p>
        </w:tc>
        <w:tc>
          <w:tcPr>
            <w:tcW w:w="942" w:type="dxa"/>
            <w:noWrap/>
            <w:hideMark/>
          </w:tcPr>
          <w:p w14:paraId="5BA65C4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82E7D5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A8C1866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0B00592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063A6C5" w14:textId="77777777" w:rsidR="004551A8" w:rsidRPr="004551A8" w:rsidRDefault="004551A8">
            <w:r w:rsidRPr="004551A8">
              <w:t>R5-243558</w:t>
            </w:r>
          </w:p>
        </w:tc>
        <w:tc>
          <w:tcPr>
            <w:tcW w:w="4593" w:type="dxa"/>
            <w:noWrap/>
            <w:hideMark/>
          </w:tcPr>
          <w:p w14:paraId="0A0191D6" w14:textId="77777777" w:rsidR="004551A8" w:rsidRPr="004551A8" w:rsidRDefault="004551A8">
            <w:r w:rsidRPr="004551A8">
              <w:t>Introduction of new TC NR-NTN - TC TAI(s) not allowed / forbidden TAI(s)</w:t>
            </w:r>
          </w:p>
        </w:tc>
        <w:tc>
          <w:tcPr>
            <w:tcW w:w="2265" w:type="dxa"/>
            <w:noWrap/>
            <w:hideMark/>
          </w:tcPr>
          <w:p w14:paraId="7944700B" w14:textId="77777777" w:rsidR="004551A8" w:rsidRPr="004551A8" w:rsidRDefault="004551A8">
            <w:r w:rsidRPr="004551A8">
              <w:t>Qualcomm Technologies Ireland</w:t>
            </w:r>
          </w:p>
        </w:tc>
        <w:tc>
          <w:tcPr>
            <w:tcW w:w="923" w:type="dxa"/>
            <w:noWrap/>
            <w:hideMark/>
          </w:tcPr>
          <w:p w14:paraId="518B522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8DB1F3E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94A8A81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BB04FCD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35F25C9E" w14:textId="77777777" w:rsidR="004551A8" w:rsidRPr="004551A8" w:rsidRDefault="004551A8">
            <w:r w:rsidRPr="004551A8">
              <w:t>4372</w:t>
            </w:r>
          </w:p>
        </w:tc>
        <w:tc>
          <w:tcPr>
            <w:tcW w:w="942" w:type="dxa"/>
            <w:noWrap/>
            <w:hideMark/>
          </w:tcPr>
          <w:p w14:paraId="2DD7D7A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C796C6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9415901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274B601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769D6B6" w14:textId="77777777" w:rsidR="004551A8" w:rsidRPr="004551A8" w:rsidRDefault="004551A8">
            <w:r w:rsidRPr="004551A8">
              <w:t>R5-243559</w:t>
            </w:r>
          </w:p>
        </w:tc>
        <w:tc>
          <w:tcPr>
            <w:tcW w:w="4593" w:type="dxa"/>
            <w:noWrap/>
            <w:hideMark/>
          </w:tcPr>
          <w:p w14:paraId="225EC2E9" w14:textId="77777777" w:rsidR="004551A8" w:rsidRPr="004551A8" w:rsidRDefault="004551A8">
            <w:r w:rsidRPr="004551A8">
              <w:t>Introduction of new TC NR-NTN - ntn-UlSyncValidityDuration, T430 Expiry</w:t>
            </w:r>
          </w:p>
        </w:tc>
        <w:tc>
          <w:tcPr>
            <w:tcW w:w="2265" w:type="dxa"/>
            <w:noWrap/>
            <w:hideMark/>
          </w:tcPr>
          <w:p w14:paraId="2868205D" w14:textId="77777777" w:rsidR="004551A8" w:rsidRPr="004551A8" w:rsidRDefault="004551A8">
            <w:r w:rsidRPr="004551A8">
              <w:t>Qualcomm Technologies Ireland</w:t>
            </w:r>
          </w:p>
        </w:tc>
        <w:tc>
          <w:tcPr>
            <w:tcW w:w="923" w:type="dxa"/>
            <w:noWrap/>
            <w:hideMark/>
          </w:tcPr>
          <w:p w14:paraId="3DAE60B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5C0E02F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3656283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53810398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1773CD6A" w14:textId="77777777" w:rsidR="004551A8" w:rsidRPr="004551A8" w:rsidRDefault="004551A8">
            <w:r w:rsidRPr="004551A8">
              <w:t>4373</w:t>
            </w:r>
          </w:p>
        </w:tc>
        <w:tc>
          <w:tcPr>
            <w:tcW w:w="942" w:type="dxa"/>
            <w:noWrap/>
            <w:hideMark/>
          </w:tcPr>
          <w:p w14:paraId="509C244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128067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78DD5AE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37F2A93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1B2DB3B" w14:textId="77777777" w:rsidR="004551A8" w:rsidRPr="004551A8" w:rsidRDefault="004551A8">
            <w:r w:rsidRPr="004551A8">
              <w:t>R5-243560</w:t>
            </w:r>
          </w:p>
        </w:tc>
        <w:tc>
          <w:tcPr>
            <w:tcW w:w="4593" w:type="dxa"/>
            <w:noWrap/>
            <w:hideMark/>
          </w:tcPr>
          <w:p w14:paraId="15911DBC" w14:textId="77777777" w:rsidR="004551A8" w:rsidRPr="004551A8" w:rsidRDefault="004551A8">
            <w:r w:rsidRPr="004551A8">
              <w:t>Updates to NTN test cases with missing NGSO configuration</w:t>
            </w:r>
          </w:p>
        </w:tc>
        <w:tc>
          <w:tcPr>
            <w:tcW w:w="2265" w:type="dxa"/>
            <w:noWrap/>
            <w:hideMark/>
          </w:tcPr>
          <w:p w14:paraId="7B2E6AB8" w14:textId="77777777" w:rsidR="004551A8" w:rsidRPr="004551A8" w:rsidRDefault="004551A8">
            <w:r w:rsidRPr="004551A8">
              <w:t>Qualcomm Technologies Ireland</w:t>
            </w:r>
          </w:p>
        </w:tc>
        <w:tc>
          <w:tcPr>
            <w:tcW w:w="923" w:type="dxa"/>
            <w:noWrap/>
            <w:hideMark/>
          </w:tcPr>
          <w:p w14:paraId="3EC1023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D7FBF7F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8E21CBC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157561F1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533B27F3" w14:textId="77777777" w:rsidR="004551A8" w:rsidRPr="004551A8" w:rsidRDefault="004551A8">
            <w:r w:rsidRPr="004551A8">
              <w:t>4374</w:t>
            </w:r>
          </w:p>
        </w:tc>
        <w:tc>
          <w:tcPr>
            <w:tcW w:w="942" w:type="dxa"/>
            <w:noWrap/>
            <w:hideMark/>
          </w:tcPr>
          <w:p w14:paraId="1F78877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DF1D98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2335FE4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26E5A72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35342ED" w14:textId="77777777" w:rsidR="004551A8" w:rsidRPr="004551A8" w:rsidRDefault="004551A8">
            <w:r w:rsidRPr="004551A8">
              <w:t>R5-243561</w:t>
            </w:r>
          </w:p>
        </w:tc>
        <w:tc>
          <w:tcPr>
            <w:tcW w:w="4593" w:type="dxa"/>
            <w:noWrap/>
            <w:hideMark/>
          </w:tcPr>
          <w:p w14:paraId="5C3B8006" w14:textId="77777777" w:rsidR="004551A8" w:rsidRPr="004551A8" w:rsidRDefault="004551A8">
            <w:r w:rsidRPr="004551A8">
              <w:t>Addition of new NR NTN conditional handover CondEventD1 test case</w:t>
            </w:r>
          </w:p>
        </w:tc>
        <w:tc>
          <w:tcPr>
            <w:tcW w:w="2265" w:type="dxa"/>
            <w:noWrap/>
            <w:hideMark/>
          </w:tcPr>
          <w:p w14:paraId="71AB3ED1" w14:textId="77777777" w:rsidR="004551A8" w:rsidRPr="004551A8" w:rsidRDefault="004551A8">
            <w:r w:rsidRPr="004551A8">
              <w:t>Qualcomm Technologies Ireland</w:t>
            </w:r>
          </w:p>
        </w:tc>
        <w:tc>
          <w:tcPr>
            <w:tcW w:w="923" w:type="dxa"/>
            <w:noWrap/>
            <w:hideMark/>
          </w:tcPr>
          <w:p w14:paraId="5195D38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BE1E3B2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3E92032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184F3CF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248A1748" w14:textId="77777777" w:rsidR="004551A8" w:rsidRPr="004551A8" w:rsidRDefault="004551A8">
            <w:r w:rsidRPr="004551A8">
              <w:t>4376</w:t>
            </w:r>
          </w:p>
        </w:tc>
        <w:tc>
          <w:tcPr>
            <w:tcW w:w="942" w:type="dxa"/>
            <w:noWrap/>
            <w:hideMark/>
          </w:tcPr>
          <w:p w14:paraId="60ABD8C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BA8504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31C11DA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17AEBC9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34B07B1" w14:textId="77777777" w:rsidR="004551A8" w:rsidRPr="004551A8" w:rsidRDefault="004551A8">
            <w:r w:rsidRPr="004551A8">
              <w:t>R5-243562</w:t>
            </w:r>
          </w:p>
        </w:tc>
        <w:tc>
          <w:tcPr>
            <w:tcW w:w="4593" w:type="dxa"/>
            <w:noWrap/>
            <w:hideMark/>
          </w:tcPr>
          <w:p w14:paraId="007300CC" w14:textId="77777777" w:rsidR="004551A8" w:rsidRPr="004551A8" w:rsidRDefault="004551A8">
            <w:r w:rsidRPr="004551A8">
              <w:t>Addition of NR NTN cell reselection test case 6.1.2.18a</w:t>
            </w:r>
          </w:p>
        </w:tc>
        <w:tc>
          <w:tcPr>
            <w:tcW w:w="2265" w:type="dxa"/>
            <w:noWrap/>
            <w:hideMark/>
          </w:tcPr>
          <w:p w14:paraId="56F25060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29024A8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7F2895E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0E8CB0F2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66CE691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5AD61A6C" w14:textId="77777777" w:rsidR="004551A8" w:rsidRPr="004551A8" w:rsidRDefault="004551A8">
            <w:r w:rsidRPr="004551A8">
              <w:t>4405</w:t>
            </w:r>
          </w:p>
        </w:tc>
        <w:tc>
          <w:tcPr>
            <w:tcW w:w="942" w:type="dxa"/>
            <w:noWrap/>
            <w:hideMark/>
          </w:tcPr>
          <w:p w14:paraId="62C0819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E386E5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5ED3248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413A319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5869F50" w14:textId="77777777" w:rsidR="004551A8" w:rsidRPr="004551A8" w:rsidRDefault="004551A8">
            <w:r w:rsidRPr="004551A8">
              <w:t>R5-243563</w:t>
            </w:r>
          </w:p>
        </w:tc>
        <w:tc>
          <w:tcPr>
            <w:tcW w:w="4593" w:type="dxa"/>
            <w:noWrap/>
            <w:hideMark/>
          </w:tcPr>
          <w:p w14:paraId="389A9675" w14:textId="77777777" w:rsidR="004551A8" w:rsidRPr="004551A8" w:rsidRDefault="004551A8">
            <w:r w:rsidRPr="004551A8">
              <w:t>Addition of NR NTN cell reselection test case 6.1.2.18b</w:t>
            </w:r>
          </w:p>
        </w:tc>
        <w:tc>
          <w:tcPr>
            <w:tcW w:w="2265" w:type="dxa"/>
            <w:noWrap/>
            <w:hideMark/>
          </w:tcPr>
          <w:p w14:paraId="1D8ACA8B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7088E746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F1D4BC9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1F13277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D29CDE9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17CD0C7C" w14:textId="77777777" w:rsidR="004551A8" w:rsidRPr="004551A8" w:rsidRDefault="004551A8">
            <w:r w:rsidRPr="004551A8">
              <w:t>4406</w:t>
            </w:r>
          </w:p>
        </w:tc>
        <w:tc>
          <w:tcPr>
            <w:tcW w:w="942" w:type="dxa"/>
            <w:noWrap/>
            <w:hideMark/>
          </w:tcPr>
          <w:p w14:paraId="3064A44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FFFDAB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5776A6A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0D1CC21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08E03FD" w14:textId="77777777" w:rsidR="004551A8" w:rsidRPr="004551A8" w:rsidRDefault="004551A8">
            <w:r w:rsidRPr="004551A8">
              <w:t>R5-243564</w:t>
            </w:r>
          </w:p>
        </w:tc>
        <w:tc>
          <w:tcPr>
            <w:tcW w:w="4593" w:type="dxa"/>
            <w:noWrap/>
            <w:hideMark/>
          </w:tcPr>
          <w:p w14:paraId="133BE458" w14:textId="77777777" w:rsidR="004551A8" w:rsidRPr="004551A8" w:rsidRDefault="004551A8">
            <w:r w:rsidRPr="004551A8">
              <w:t>Addition of NR NTN RLC t-reassembly timer test case 7.1.2.3.9a</w:t>
            </w:r>
          </w:p>
        </w:tc>
        <w:tc>
          <w:tcPr>
            <w:tcW w:w="2265" w:type="dxa"/>
            <w:noWrap/>
            <w:hideMark/>
          </w:tcPr>
          <w:p w14:paraId="7BB3B8F1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38CADF8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9ED0558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4F2E49F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53997EE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2D865C28" w14:textId="77777777" w:rsidR="004551A8" w:rsidRPr="004551A8" w:rsidRDefault="004551A8">
            <w:r w:rsidRPr="004551A8">
              <w:t>4408</w:t>
            </w:r>
          </w:p>
        </w:tc>
        <w:tc>
          <w:tcPr>
            <w:tcW w:w="942" w:type="dxa"/>
            <w:noWrap/>
            <w:hideMark/>
          </w:tcPr>
          <w:p w14:paraId="168A241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C96D9E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2331796" w14:textId="77777777" w:rsidR="004551A8" w:rsidRPr="004551A8" w:rsidRDefault="004551A8">
            <w:r w:rsidRPr="004551A8">
              <w:t>RP-240969</w:t>
            </w:r>
          </w:p>
        </w:tc>
      </w:tr>
      <w:tr w:rsidR="004551A8" w:rsidRPr="004551A8" w14:paraId="53B291E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34DC139" w14:textId="77777777" w:rsidR="004551A8" w:rsidRPr="004551A8" w:rsidRDefault="004551A8">
            <w:r w:rsidRPr="004551A8">
              <w:t>R5-243565</w:t>
            </w:r>
          </w:p>
        </w:tc>
        <w:tc>
          <w:tcPr>
            <w:tcW w:w="4593" w:type="dxa"/>
            <w:noWrap/>
            <w:hideMark/>
          </w:tcPr>
          <w:p w14:paraId="78FA6046" w14:textId="77777777" w:rsidR="004551A8" w:rsidRPr="004551A8" w:rsidRDefault="004551A8">
            <w:r w:rsidRPr="004551A8">
              <w:t>Correction to the applicability condition of NR NTN</w:t>
            </w:r>
          </w:p>
        </w:tc>
        <w:tc>
          <w:tcPr>
            <w:tcW w:w="2265" w:type="dxa"/>
            <w:noWrap/>
            <w:hideMark/>
          </w:tcPr>
          <w:p w14:paraId="384C62F4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657CF87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655C90D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240EB1F2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62CD498F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788BD913" w14:textId="77777777" w:rsidR="004551A8" w:rsidRPr="004551A8" w:rsidRDefault="004551A8">
            <w:r w:rsidRPr="004551A8">
              <w:t>0454</w:t>
            </w:r>
          </w:p>
        </w:tc>
        <w:tc>
          <w:tcPr>
            <w:tcW w:w="942" w:type="dxa"/>
            <w:noWrap/>
            <w:hideMark/>
          </w:tcPr>
          <w:p w14:paraId="28139DD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39B4FB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84D2C8A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7B9D0A9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4946114" w14:textId="77777777" w:rsidR="004551A8" w:rsidRPr="004551A8" w:rsidRDefault="004551A8">
            <w:r w:rsidRPr="004551A8">
              <w:t>R5-243566</w:t>
            </w:r>
          </w:p>
        </w:tc>
        <w:tc>
          <w:tcPr>
            <w:tcW w:w="4593" w:type="dxa"/>
            <w:noWrap/>
            <w:hideMark/>
          </w:tcPr>
          <w:p w14:paraId="4B5CF00A" w14:textId="77777777" w:rsidR="004551A8" w:rsidRPr="004551A8" w:rsidRDefault="004551A8">
            <w:r w:rsidRPr="004551A8">
              <w:t>Signalling test frequencies for 3 MHz and band n106</w:t>
            </w:r>
          </w:p>
        </w:tc>
        <w:tc>
          <w:tcPr>
            <w:tcW w:w="2265" w:type="dxa"/>
            <w:noWrap/>
            <w:hideMark/>
          </w:tcPr>
          <w:p w14:paraId="47719D2E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6CA7B69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9159B1E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4CECD84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5327B9B" w14:textId="77777777" w:rsidR="004551A8" w:rsidRPr="004551A8" w:rsidRDefault="004551A8">
            <w:r w:rsidRPr="004551A8">
              <w:t>NR_lic_bands_BW_R18-UEConTest</w:t>
            </w:r>
          </w:p>
        </w:tc>
        <w:tc>
          <w:tcPr>
            <w:tcW w:w="934" w:type="dxa"/>
            <w:noWrap/>
            <w:hideMark/>
          </w:tcPr>
          <w:p w14:paraId="6CBCB249" w14:textId="77777777" w:rsidR="004551A8" w:rsidRPr="004551A8" w:rsidRDefault="004551A8">
            <w:r w:rsidRPr="004551A8">
              <w:t>3121</w:t>
            </w:r>
          </w:p>
        </w:tc>
        <w:tc>
          <w:tcPr>
            <w:tcW w:w="942" w:type="dxa"/>
            <w:noWrap/>
            <w:hideMark/>
          </w:tcPr>
          <w:p w14:paraId="1E10979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D93C26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8951D98" w14:textId="77777777" w:rsidR="004551A8" w:rsidRPr="004551A8" w:rsidRDefault="004551A8">
            <w:r w:rsidRPr="004551A8">
              <w:t>RP-240987</w:t>
            </w:r>
          </w:p>
        </w:tc>
      </w:tr>
      <w:tr w:rsidR="004551A8" w:rsidRPr="004551A8" w14:paraId="30914BA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2AC0970" w14:textId="77777777" w:rsidR="004551A8" w:rsidRPr="004551A8" w:rsidRDefault="004551A8">
            <w:r w:rsidRPr="004551A8">
              <w:t>R5-243569</w:t>
            </w:r>
          </w:p>
        </w:tc>
        <w:tc>
          <w:tcPr>
            <w:tcW w:w="4593" w:type="dxa"/>
            <w:noWrap/>
            <w:hideMark/>
          </w:tcPr>
          <w:p w14:paraId="2CF2EBB9" w14:textId="77777777" w:rsidR="004551A8" w:rsidRPr="004551A8" w:rsidRDefault="004551A8">
            <w:r w:rsidRPr="004551A8">
              <w:t>Correction to LPP positioning test case 9.3.4.2</w:t>
            </w:r>
          </w:p>
        </w:tc>
        <w:tc>
          <w:tcPr>
            <w:tcW w:w="2265" w:type="dxa"/>
            <w:noWrap/>
            <w:hideMark/>
          </w:tcPr>
          <w:p w14:paraId="7E49F078" w14:textId="77777777" w:rsidR="004551A8" w:rsidRPr="004551A8" w:rsidRDefault="004551A8">
            <w:r w:rsidRPr="004551A8">
              <w:t>NTT DOCOMO Inc., MCC TF160</w:t>
            </w:r>
          </w:p>
        </w:tc>
        <w:tc>
          <w:tcPr>
            <w:tcW w:w="923" w:type="dxa"/>
            <w:noWrap/>
            <w:hideMark/>
          </w:tcPr>
          <w:p w14:paraId="759B2AB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CC3C4AA" w14:textId="77777777" w:rsidR="004551A8" w:rsidRPr="004551A8" w:rsidRDefault="004551A8">
            <w:r w:rsidRPr="004551A8">
              <w:t>37.571-2</w:t>
            </w:r>
          </w:p>
        </w:tc>
        <w:tc>
          <w:tcPr>
            <w:tcW w:w="914" w:type="dxa"/>
            <w:noWrap/>
            <w:hideMark/>
          </w:tcPr>
          <w:p w14:paraId="5D5CA185" w14:textId="77777777" w:rsidR="004551A8" w:rsidRPr="004551A8" w:rsidRDefault="004551A8">
            <w:r w:rsidRPr="004551A8">
              <w:t>17.3.0</w:t>
            </w:r>
          </w:p>
        </w:tc>
        <w:tc>
          <w:tcPr>
            <w:tcW w:w="4538" w:type="dxa"/>
            <w:noWrap/>
            <w:hideMark/>
          </w:tcPr>
          <w:p w14:paraId="45AD5D82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26E9172D" w14:textId="77777777" w:rsidR="004551A8" w:rsidRPr="004551A8" w:rsidRDefault="004551A8">
            <w:r w:rsidRPr="004551A8">
              <w:t>0183</w:t>
            </w:r>
          </w:p>
        </w:tc>
        <w:tc>
          <w:tcPr>
            <w:tcW w:w="942" w:type="dxa"/>
            <w:noWrap/>
            <w:hideMark/>
          </w:tcPr>
          <w:p w14:paraId="572ACFB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070A74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CCE4748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04234BE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10F3B5A" w14:textId="77777777" w:rsidR="004551A8" w:rsidRPr="004551A8" w:rsidRDefault="004551A8">
            <w:r w:rsidRPr="004551A8">
              <w:t>R5-243570</w:t>
            </w:r>
          </w:p>
        </w:tc>
        <w:tc>
          <w:tcPr>
            <w:tcW w:w="4593" w:type="dxa"/>
            <w:noWrap/>
            <w:hideMark/>
          </w:tcPr>
          <w:p w14:paraId="5064B9B2" w14:textId="77777777" w:rsidR="004551A8" w:rsidRPr="004551A8" w:rsidRDefault="004551A8">
            <w:r w:rsidRPr="004551A8">
              <w:t>Addition of new TC 6.5.1 Location Information Request</w:t>
            </w:r>
          </w:p>
        </w:tc>
        <w:tc>
          <w:tcPr>
            <w:tcW w:w="2265" w:type="dxa"/>
            <w:noWrap/>
            <w:hideMark/>
          </w:tcPr>
          <w:p w14:paraId="4334BEE0" w14:textId="77777777" w:rsidR="004551A8" w:rsidRPr="004551A8" w:rsidRDefault="004551A8">
            <w:r w:rsidRPr="004551A8">
              <w:t>NIST</w:t>
            </w:r>
          </w:p>
        </w:tc>
        <w:tc>
          <w:tcPr>
            <w:tcW w:w="923" w:type="dxa"/>
            <w:noWrap/>
            <w:hideMark/>
          </w:tcPr>
          <w:p w14:paraId="598B6FB7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55499F3D" w14:textId="77777777" w:rsidR="004551A8" w:rsidRPr="004551A8" w:rsidRDefault="004551A8">
            <w:r w:rsidRPr="004551A8">
              <w:t>36.579-7</w:t>
            </w:r>
          </w:p>
        </w:tc>
        <w:tc>
          <w:tcPr>
            <w:tcW w:w="914" w:type="dxa"/>
            <w:noWrap/>
            <w:hideMark/>
          </w:tcPr>
          <w:p w14:paraId="046EC640" w14:textId="77777777" w:rsidR="004551A8" w:rsidRPr="004551A8" w:rsidRDefault="004551A8">
            <w:r w:rsidRPr="004551A8">
              <w:t>16.3.0</w:t>
            </w:r>
          </w:p>
        </w:tc>
        <w:tc>
          <w:tcPr>
            <w:tcW w:w="4538" w:type="dxa"/>
            <w:noWrap/>
            <w:hideMark/>
          </w:tcPr>
          <w:p w14:paraId="28B8259F" w14:textId="77777777" w:rsidR="004551A8" w:rsidRPr="004551A8" w:rsidRDefault="004551A8">
            <w:r w:rsidRPr="004551A8">
              <w:t>MCProtoc16_enh2MCPTT_eMCData2-ConTest</w:t>
            </w:r>
          </w:p>
        </w:tc>
        <w:tc>
          <w:tcPr>
            <w:tcW w:w="934" w:type="dxa"/>
            <w:noWrap/>
            <w:hideMark/>
          </w:tcPr>
          <w:p w14:paraId="3B880A39" w14:textId="77777777" w:rsidR="004551A8" w:rsidRPr="004551A8" w:rsidRDefault="004551A8">
            <w:r w:rsidRPr="004551A8">
              <w:t>0059</w:t>
            </w:r>
          </w:p>
        </w:tc>
        <w:tc>
          <w:tcPr>
            <w:tcW w:w="942" w:type="dxa"/>
            <w:noWrap/>
            <w:hideMark/>
          </w:tcPr>
          <w:p w14:paraId="6CFCEEC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E61C38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796ED88" w14:textId="77777777" w:rsidR="004551A8" w:rsidRPr="004551A8" w:rsidRDefault="004551A8">
            <w:r w:rsidRPr="004551A8">
              <w:t>RP-240958</w:t>
            </w:r>
          </w:p>
        </w:tc>
      </w:tr>
      <w:tr w:rsidR="004551A8" w:rsidRPr="004551A8" w14:paraId="7CFF41B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924B4EA" w14:textId="77777777" w:rsidR="004551A8" w:rsidRPr="004551A8" w:rsidRDefault="004551A8">
            <w:r w:rsidRPr="004551A8">
              <w:t>R5-243571</w:t>
            </w:r>
          </w:p>
        </w:tc>
        <w:tc>
          <w:tcPr>
            <w:tcW w:w="4593" w:type="dxa"/>
            <w:noWrap/>
            <w:hideMark/>
          </w:tcPr>
          <w:p w14:paraId="703D4B79" w14:textId="77777777" w:rsidR="004551A8" w:rsidRPr="004551A8" w:rsidRDefault="004551A8">
            <w:r w:rsidRPr="004551A8">
              <w:t>Addition of new TC 6.5.2 Location Report triggering</w:t>
            </w:r>
          </w:p>
        </w:tc>
        <w:tc>
          <w:tcPr>
            <w:tcW w:w="2265" w:type="dxa"/>
            <w:noWrap/>
            <w:hideMark/>
          </w:tcPr>
          <w:p w14:paraId="7A855252" w14:textId="77777777" w:rsidR="004551A8" w:rsidRPr="004551A8" w:rsidRDefault="004551A8">
            <w:r w:rsidRPr="004551A8">
              <w:t>NIST</w:t>
            </w:r>
          </w:p>
        </w:tc>
        <w:tc>
          <w:tcPr>
            <w:tcW w:w="923" w:type="dxa"/>
            <w:noWrap/>
            <w:hideMark/>
          </w:tcPr>
          <w:p w14:paraId="67B40D3F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016D14AA" w14:textId="77777777" w:rsidR="004551A8" w:rsidRPr="004551A8" w:rsidRDefault="004551A8">
            <w:r w:rsidRPr="004551A8">
              <w:t>36.579-7</w:t>
            </w:r>
          </w:p>
        </w:tc>
        <w:tc>
          <w:tcPr>
            <w:tcW w:w="914" w:type="dxa"/>
            <w:noWrap/>
            <w:hideMark/>
          </w:tcPr>
          <w:p w14:paraId="50BE6B04" w14:textId="77777777" w:rsidR="004551A8" w:rsidRPr="004551A8" w:rsidRDefault="004551A8">
            <w:r w:rsidRPr="004551A8">
              <w:t>16.3.0</w:t>
            </w:r>
          </w:p>
        </w:tc>
        <w:tc>
          <w:tcPr>
            <w:tcW w:w="4538" w:type="dxa"/>
            <w:noWrap/>
            <w:hideMark/>
          </w:tcPr>
          <w:p w14:paraId="341C4734" w14:textId="77777777" w:rsidR="004551A8" w:rsidRPr="004551A8" w:rsidRDefault="004551A8">
            <w:r w:rsidRPr="004551A8">
              <w:t>MCProtoc16_enh2MCPTT_eMCData2-ConTest</w:t>
            </w:r>
          </w:p>
        </w:tc>
        <w:tc>
          <w:tcPr>
            <w:tcW w:w="934" w:type="dxa"/>
            <w:noWrap/>
            <w:hideMark/>
          </w:tcPr>
          <w:p w14:paraId="3BE47786" w14:textId="77777777" w:rsidR="004551A8" w:rsidRPr="004551A8" w:rsidRDefault="004551A8">
            <w:r w:rsidRPr="004551A8">
              <w:t>0060</w:t>
            </w:r>
          </w:p>
        </w:tc>
        <w:tc>
          <w:tcPr>
            <w:tcW w:w="942" w:type="dxa"/>
            <w:noWrap/>
            <w:hideMark/>
          </w:tcPr>
          <w:p w14:paraId="46CA1D2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2CD5A5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B0F1757" w14:textId="77777777" w:rsidR="004551A8" w:rsidRPr="004551A8" w:rsidRDefault="004551A8">
            <w:r w:rsidRPr="004551A8">
              <w:t>RP-240958</w:t>
            </w:r>
          </w:p>
        </w:tc>
      </w:tr>
      <w:tr w:rsidR="004551A8" w:rsidRPr="004551A8" w14:paraId="3A7DA27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789E765" w14:textId="77777777" w:rsidR="004551A8" w:rsidRPr="004551A8" w:rsidRDefault="004551A8">
            <w:r w:rsidRPr="004551A8">
              <w:t>R5-243572</w:t>
            </w:r>
          </w:p>
        </w:tc>
        <w:tc>
          <w:tcPr>
            <w:tcW w:w="4593" w:type="dxa"/>
            <w:noWrap/>
            <w:hideMark/>
          </w:tcPr>
          <w:p w14:paraId="307EF1B9" w14:textId="77777777" w:rsidR="004551A8" w:rsidRPr="004551A8" w:rsidRDefault="004551A8">
            <w:r w:rsidRPr="004551A8">
              <w:t>Addition of new TC 5.8 Rules based affiliation status change</w:t>
            </w:r>
          </w:p>
        </w:tc>
        <w:tc>
          <w:tcPr>
            <w:tcW w:w="2265" w:type="dxa"/>
            <w:noWrap/>
            <w:hideMark/>
          </w:tcPr>
          <w:p w14:paraId="110C0C7E" w14:textId="77777777" w:rsidR="004551A8" w:rsidRPr="004551A8" w:rsidRDefault="004551A8">
            <w:r w:rsidRPr="004551A8">
              <w:t>NIST</w:t>
            </w:r>
          </w:p>
        </w:tc>
        <w:tc>
          <w:tcPr>
            <w:tcW w:w="923" w:type="dxa"/>
            <w:noWrap/>
            <w:hideMark/>
          </w:tcPr>
          <w:p w14:paraId="1647FFCA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632C9CD5" w14:textId="77777777" w:rsidR="004551A8" w:rsidRPr="004551A8" w:rsidRDefault="004551A8">
            <w:r w:rsidRPr="004551A8">
              <w:t>36.579-7</w:t>
            </w:r>
          </w:p>
        </w:tc>
        <w:tc>
          <w:tcPr>
            <w:tcW w:w="914" w:type="dxa"/>
            <w:noWrap/>
            <w:hideMark/>
          </w:tcPr>
          <w:p w14:paraId="418976EA" w14:textId="77777777" w:rsidR="004551A8" w:rsidRPr="004551A8" w:rsidRDefault="004551A8">
            <w:r w:rsidRPr="004551A8">
              <w:t>16.3.0</w:t>
            </w:r>
          </w:p>
        </w:tc>
        <w:tc>
          <w:tcPr>
            <w:tcW w:w="4538" w:type="dxa"/>
            <w:noWrap/>
            <w:hideMark/>
          </w:tcPr>
          <w:p w14:paraId="51A3B930" w14:textId="77777777" w:rsidR="004551A8" w:rsidRPr="004551A8" w:rsidRDefault="004551A8">
            <w:r w:rsidRPr="004551A8">
              <w:t>MCProtoc16_enh2MCPTT_eMCData2-ConTest</w:t>
            </w:r>
          </w:p>
        </w:tc>
        <w:tc>
          <w:tcPr>
            <w:tcW w:w="934" w:type="dxa"/>
            <w:noWrap/>
            <w:hideMark/>
          </w:tcPr>
          <w:p w14:paraId="11043989" w14:textId="77777777" w:rsidR="004551A8" w:rsidRPr="004551A8" w:rsidRDefault="004551A8">
            <w:r w:rsidRPr="004551A8">
              <w:t>0061</w:t>
            </w:r>
          </w:p>
        </w:tc>
        <w:tc>
          <w:tcPr>
            <w:tcW w:w="942" w:type="dxa"/>
            <w:noWrap/>
            <w:hideMark/>
          </w:tcPr>
          <w:p w14:paraId="6A20011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8D7357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32AC2BD" w14:textId="77777777" w:rsidR="004551A8" w:rsidRPr="004551A8" w:rsidRDefault="004551A8">
            <w:r w:rsidRPr="004551A8">
              <w:t>RP-240958</w:t>
            </w:r>
          </w:p>
        </w:tc>
      </w:tr>
      <w:tr w:rsidR="004551A8" w:rsidRPr="004551A8" w14:paraId="58F5C3C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0CE1529" w14:textId="77777777" w:rsidR="004551A8" w:rsidRPr="004551A8" w:rsidRDefault="004551A8">
            <w:r w:rsidRPr="004551A8">
              <w:t>R5-243573</w:t>
            </w:r>
          </w:p>
        </w:tc>
        <w:tc>
          <w:tcPr>
            <w:tcW w:w="4593" w:type="dxa"/>
            <w:noWrap/>
            <w:hideMark/>
          </w:tcPr>
          <w:p w14:paraId="7D0E7146" w14:textId="77777777" w:rsidR="004551A8" w:rsidRPr="004551A8" w:rsidRDefault="004551A8">
            <w:r w:rsidRPr="004551A8">
              <w:t>Addition of new TC 5.9 Location based functional alias status change</w:t>
            </w:r>
          </w:p>
        </w:tc>
        <w:tc>
          <w:tcPr>
            <w:tcW w:w="2265" w:type="dxa"/>
            <w:noWrap/>
            <w:hideMark/>
          </w:tcPr>
          <w:p w14:paraId="2E1C9127" w14:textId="77777777" w:rsidR="004551A8" w:rsidRPr="004551A8" w:rsidRDefault="004551A8">
            <w:r w:rsidRPr="004551A8">
              <w:t>NIST</w:t>
            </w:r>
          </w:p>
        </w:tc>
        <w:tc>
          <w:tcPr>
            <w:tcW w:w="923" w:type="dxa"/>
            <w:noWrap/>
            <w:hideMark/>
          </w:tcPr>
          <w:p w14:paraId="18F95AD0" w14:textId="77777777" w:rsidR="004551A8" w:rsidRPr="004551A8" w:rsidRDefault="004551A8">
            <w:r w:rsidRPr="004551A8">
              <w:t>Rel-16</w:t>
            </w:r>
          </w:p>
        </w:tc>
        <w:tc>
          <w:tcPr>
            <w:tcW w:w="1069" w:type="dxa"/>
            <w:noWrap/>
            <w:hideMark/>
          </w:tcPr>
          <w:p w14:paraId="311DA8A4" w14:textId="77777777" w:rsidR="004551A8" w:rsidRPr="004551A8" w:rsidRDefault="004551A8">
            <w:r w:rsidRPr="004551A8">
              <w:t>36.579-7</w:t>
            </w:r>
          </w:p>
        </w:tc>
        <w:tc>
          <w:tcPr>
            <w:tcW w:w="914" w:type="dxa"/>
            <w:noWrap/>
            <w:hideMark/>
          </w:tcPr>
          <w:p w14:paraId="59DB7591" w14:textId="77777777" w:rsidR="004551A8" w:rsidRPr="004551A8" w:rsidRDefault="004551A8">
            <w:r w:rsidRPr="004551A8">
              <w:t>16.3.0</w:t>
            </w:r>
          </w:p>
        </w:tc>
        <w:tc>
          <w:tcPr>
            <w:tcW w:w="4538" w:type="dxa"/>
            <w:noWrap/>
            <w:hideMark/>
          </w:tcPr>
          <w:p w14:paraId="533A1B49" w14:textId="77777777" w:rsidR="004551A8" w:rsidRPr="004551A8" w:rsidRDefault="004551A8">
            <w:r w:rsidRPr="004551A8">
              <w:t>MCProtoc16_enh2MCPTT_eMCData2-ConTest</w:t>
            </w:r>
          </w:p>
        </w:tc>
        <w:tc>
          <w:tcPr>
            <w:tcW w:w="934" w:type="dxa"/>
            <w:noWrap/>
            <w:hideMark/>
          </w:tcPr>
          <w:p w14:paraId="773590AA" w14:textId="77777777" w:rsidR="004551A8" w:rsidRPr="004551A8" w:rsidRDefault="004551A8">
            <w:r w:rsidRPr="004551A8">
              <w:t>0062</w:t>
            </w:r>
          </w:p>
        </w:tc>
        <w:tc>
          <w:tcPr>
            <w:tcW w:w="942" w:type="dxa"/>
            <w:noWrap/>
            <w:hideMark/>
          </w:tcPr>
          <w:p w14:paraId="5CFBBF1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0DEE6F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24E829E" w14:textId="77777777" w:rsidR="004551A8" w:rsidRPr="004551A8" w:rsidRDefault="004551A8">
            <w:r w:rsidRPr="004551A8">
              <w:t>RP-240958</w:t>
            </w:r>
          </w:p>
        </w:tc>
      </w:tr>
      <w:tr w:rsidR="004551A8" w:rsidRPr="004551A8" w14:paraId="50035B9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764CE6F" w14:textId="77777777" w:rsidR="004551A8" w:rsidRPr="004551A8" w:rsidRDefault="004551A8">
            <w:r w:rsidRPr="004551A8">
              <w:t>R5-243574</w:t>
            </w:r>
          </w:p>
        </w:tc>
        <w:tc>
          <w:tcPr>
            <w:tcW w:w="4593" w:type="dxa"/>
            <w:noWrap/>
            <w:hideMark/>
          </w:tcPr>
          <w:p w14:paraId="21505F0E" w14:textId="77777777" w:rsidR="004551A8" w:rsidRPr="004551A8" w:rsidRDefault="004551A8">
            <w:r w:rsidRPr="004551A8">
              <w:t>Addition of generci procedure for UUAA-MM</w:t>
            </w:r>
          </w:p>
        </w:tc>
        <w:tc>
          <w:tcPr>
            <w:tcW w:w="2265" w:type="dxa"/>
            <w:noWrap/>
            <w:hideMark/>
          </w:tcPr>
          <w:p w14:paraId="235B50B0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0133370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4D3894C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6246FC7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84FDD4C" w14:textId="77777777" w:rsidR="004551A8" w:rsidRPr="004551A8" w:rsidRDefault="004551A8">
            <w:r w:rsidRPr="004551A8">
              <w:t>ID_UAS-UEConTest</w:t>
            </w:r>
          </w:p>
        </w:tc>
        <w:tc>
          <w:tcPr>
            <w:tcW w:w="934" w:type="dxa"/>
            <w:noWrap/>
            <w:hideMark/>
          </w:tcPr>
          <w:p w14:paraId="0AE98507" w14:textId="77777777" w:rsidR="004551A8" w:rsidRPr="004551A8" w:rsidRDefault="004551A8">
            <w:r w:rsidRPr="004551A8">
              <w:t>3144</w:t>
            </w:r>
          </w:p>
        </w:tc>
        <w:tc>
          <w:tcPr>
            <w:tcW w:w="942" w:type="dxa"/>
            <w:noWrap/>
            <w:hideMark/>
          </w:tcPr>
          <w:p w14:paraId="3BA11DE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F05283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3E5BFFE" w14:textId="77777777" w:rsidR="004551A8" w:rsidRPr="004551A8" w:rsidRDefault="004551A8">
            <w:r w:rsidRPr="004551A8">
              <w:t>RP-240981</w:t>
            </w:r>
          </w:p>
        </w:tc>
      </w:tr>
      <w:tr w:rsidR="004551A8" w:rsidRPr="004551A8" w14:paraId="2718DCE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BDCEA40" w14:textId="77777777" w:rsidR="004551A8" w:rsidRPr="004551A8" w:rsidRDefault="004551A8">
            <w:r w:rsidRPr="004551A8">
              <w:t>R5-243575</w:t>
            </w:r>
          </w:p>
        </w:tc>
        <w:tc>
          <w:tcPr>
            <w:tcW w:w="4593" w:type="dxa"/>
            <w:noWrap/>
            <w:hideMark/>
          </w:tcPr>
          <w:p w14:paraId="5513568A" w14:textId="77777777" w:rsidR="004551A8" w:rsidRPr="004551A8" w:rsidRDefault="004551A8">
            <w:r w:rsidRPr="004551A8">
              <w:t>Updates to UAS TC 9.1.5.2.11</w:t>
            </w:r>
          </w:p>
        </w:tc>
        <w:tc>
          <w:tcPr>
            <w:tcW w:w="2265" w:type="dxa"/>
            <w:noWrap/>
            <w:hideMark/>
          </w:tcPr>
          <w:p w14:paraId="61EBDC4C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306F4C97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8DA15CC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182FDE4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952D1F2" w14:textId="77777777" w:rsidR="004551A8" w:rsidRPr="004551A8" w:rsidRDefault="004551A8">
            <w:r w:rsidRPr="004551A8">
              <w:t>ID_UAS-UEConTest</w:t>
            </w:r>
          </w:p>
        </w:tc>
        <w:tc>
          <w:tcPr>
            <w:tcW w:w="934" w:type="dxa"/>
            <w:noWrap/>
            <w:hideMark/>
          </w:tcPr>
          <w:p w14:paraId="394CFAA5" w14:textId="77777777" w:rsidR="004551A8" w:rsidRPr="004551A8" w:rsidRDefault="004551A8">
            <w:r w:rsidRPr="004551A8">
              <w:t>4441</w:t>
            </w:r>
          </w:p>
        </w:tc>
        <w:tc>
          <w:tcPr>
            <w:tcW w:w="942" w:type="dxa"/>
            <w:noWrap/>
            <w:hideMark/>
          </w:tcPr>
          <w:p w14:paraId="59385B9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21E8CE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910DDC6" w14:textId="77777777" w:rsidR="004551A8" w:rsidRPr="004551A8" w:rsidRDefault="004551A8">
            <w:r w:rsidRPr="004551A8">
              <w:t>RP-240981</w:t>
            </w:r>
          </w:p>
        </w:tc>
      </w:tr>
      <w:tr w:rsidR="004551A8" w:rsidRPr="004551A8" w14:paraId="720C74D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FE074CB" w14:textId="77777777" w:rsidR="004551A8" w:rsidRPr="004551A8" w:rsidRDefault="004551A8">
            <w:r w:rsidRPr="004551A8">
              <w:t>R5-243576</w:t>
            </w:r>
          </w:p>
        </w:tc>
        <w:tc>
          <w:tcPr>
            <w:tcW w:w="4593" w:type="dxa"/>
            <w:noWrap/>
            <w:hideMark/>
          </w:tcPr>
          <w:p w14:paraId="60ED83E2" w14:textId="77777777" w:rsidR="004551A8" w:rsidRPr="004551A8" w:rsidRDefault="004551A8">
            <w:r w:rsidRPr="004551A8">
              <w:t>Updates to UAS TC 10.1.4.2</w:t>
            </w:r>
          </w:p>
        </w:tc>
        <w:tc>
          <w:tcPr>
            <w:tcW w:w="2265" w:type="dxa"/>
            <w:noWrap/>
            <w:hideMark/>
          </w:tcPr>
          <w:p w14:paraId="12E963EC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1EAB210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61E467C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282C714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1E1C47C6" w14:textId="77777777" w:rsidR="004551A8" w:rsidRPr="004551A8" w:rsidRDefault="004551A8">
            <w:r w:rsidRPr="004551A8">
              <w:t>ID_UAS-UEConTest</w:t>
            </w:r>
          </w:p>
        </w:tc>
        <w:tc>
          <w:tcPr>
            <w:tcW w:w="934" w:type="dxa"/>
            <w:noWrap/>
            <w:hideMark/>
          </w:tcPr>
          <w:p w14:paraId="3DFA33FF" w14:textId="77777777" w:rsidR="004551A8" w:rsidRPr="004551A8" w:rsidRDefault="004551A8">
            <w:r w:rsidRPr="004551A8">
              <w:t>4442</w:t>
            </w:r>
          </w:p>
        </w:tc>
        <w:tc>
          <w:tcPr>
            <w:tcW w:w="942" w:type="dxa"/>
            <w:noWrap/>
            <w:hideMark/>
          </w:tcPr>
          <w:p w14:paraId="42A998E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F5B928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7116995" w14:textId="77777777" w:rsidR="004551A8" w:rsidRPr="004551A8" w:rsidRDefault="004551A8">
            <w:r w:rsidRPr="004551A8">
              <w:t>RP-240981</w:t>
            </w:r>
          </w:p>
        </w:tc>
      </w:tr>
      <w:tr w:rsidR="004551A8" w:rsidRPr="004551A8" w14:paraId="1122F95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2EB0B62" w14:textId="77777777" w:rsidR="004551A8" w:rsidRPr="004551A8" w:rsidRDefault="004551A8">
            <w:r w:rsidRPr="004551A8">
              <w:lastRenderedPageBreak/>
              <w:t>R5-243577</w:t>
            </w:r>
          </w:p>
        </w:tc>
        <w:tc>
          <w:tcPr>
            <w:tcW w:w="4593" w:type="dxa"/>
            <w:noWrap/>
            <w:hideMark/>
          </w:tcPr>
          <w:p w14:paraId="6E20A01E" w14:textId="77777777" w:rsidR="004551A8" w:rsidRPr="004551A8" w:rsidRDefault="004551A8">
            <w:r w:rsidRPr="004551A8">
              <w:t>Addition of applicability for new test case related to SSAC per PLMN 13.5.1.c</w:t>
            </w:r>
          </w:p>
        </w:tc>
        <w:tc>
          <w:tcPr>
            <w:tcW w:w="2265" w:type="dxa"/>
            <w:noWrap/>
            <w:hideMark/>
          </w:tcPr>
          <w:p w14:paraId="74AB7FDA" w14:textId="77777777" w:rsidR="004551A8" w:rsidRPr="004551A8" w:rsidRDefault="004551A8">
            <w:r w:rsidRPr="004551A8">
              <w:t>NTTDOCOMO, INC.</w:t>
            </w:r>
          </w:p>
        </w:tc>
        <w:tc>
          <w:tcPr>
            <w:tcW w:w="923" w:type="dxa"/>
            <w:noWrap/>
            <w:hideMark/>
          </w:tcPr>
          <w:p w14:paraId="7254D03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AC3EDB3" w14:textId="77777777" w:rsidR="004551A8" w:rsidRPr="004551A8" w:rsidRDefault="004551A8">
            <w:r w:rsidRPr="004551A8">
              <w:t>36.523-2</w:t>
            </w:r>
          </w:p>
        </w:tc>
        <w:tc>
          <w:tcPr>
            <w:tcW w:w="914" w:type="dxa"/>
            <w:noWrap/>
            <w:hideMark/>
          </w:tcPr>
          <w:p w14:paraId="0982B649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7697C238" w14:textId="77777777" w:rsidR="004551A8" w:rsidRPr="004551A8" w:rsidRDefault="004551A8">
            <w:r w:rsidRPr="004551A8">
              <w:t>TEI12_Test</w:t>
            </w:r>
          </w:p>
        </w:tc>
        <w:tc>
          <w:tcPr>
            <w:tcW w:w="934" w:type="dxa"/>
            <w:noWrap/>
            <w:hideMark/>
          </w:tcPr>
          <w:p w14:paraId="3702C4EC" w14:textId="77777777" w:rsidR="004551A8" w:rsidRPr="004551A8" w:rsidRDefault="004551A8">
            <w:r w:rsidRPr="004551A8">
              <w:t>1452</w:t>
            </w:r>
          </w:p>
        </w:tc>
        <w:tc>
          <w:tcPr>
            <w:tcW w:w="942" w:type="dxa"/>
            <w:noWrap/>
            <w:hideMark/>
          </w:tcPr>
          <w:p w14:paraId="00495ED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9C80E1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AD038E2" w14:textId="77777777" w:rsidR="004551A8" w:rsidRPr="004551A8" w:rsidRDefault="004551A8">
            <w:r w:rsidRPr="004551A8">
              <w:t>RP-241012</w:t>
            </w:r>
          </w:p>
        </w:tc>
      </w:tr>
      <w:tr w:rsidR="004551A8" w:rsidRPr="004551A8" w14:paraId="5223303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5C57134" w14:textId="77777777" w:rsidR="004551A8" w:rsidRPr="004551A8" w:rsidRDefault="004551A8">
            <w:r w:rsidRPr="004551A8">
              <w:t>R5-243578</w:t>
            </w:r>
          </w:p>
        </w:tc>
        <w:tc>
          <w:tcPr>
            <w:tcW w:w="4593" w:type="dxa"/>
            <w:noWrap/>
            <w:hideMark/>
          </w:tcPr>
          <w:p w14:paraId="02949A82" w14:textId="77777777" w:rsidR="004551A8" w:rsidRPr="004551A8" w:rsidRDefault="004551A8">
            <w:r w:rsidRPr="004551A8">
              <w:t>Optimize the tables for IoT NTN</w:t>
            </w:r>
          </w:p>
        </w:tc>
        <w:tc>
          <w:tcPr>
            <w:tcW w:w="2265" w:type="dxa"/>
            <w:noWrap/>
            <w:hideMark/>
          </w:tcPr>
          <w:p w14:paraId="19F80CB3" w14:textId="77777777" w:rsidR="004551A8" w:rsidRPr="004551A8" w:rsidRDefault="004551A8">
            <w:r w:rsidRPr="004551A8">
              <w:t>MediaTek Inc., Anritsu</w:t>
            </w:r>
          </w:p>
        </w:tc>
        <w:tc>
          <w:tcPr>
            <w:tcW w:w="923" w:type="dxa"/>
            <w:noWrap/>
            <w:hideMark/>
          </w:tcPr>
          <w:p w14:paraId="5C0BED9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0A6C466" w14:textId="77777777" w:rsidR="004551A8" w:rsidRPr="004551A8" w:rsidRDefault="004551A8">
            <w:r w:rsidRPr="004551A8">
              <w:t>36.523-2</w:t>
            </w:r>
          </w:p>
        </w:tc>
        <w:tc>
          <w:tcPr>
            <w:tcW w:w="914" w:type="dxa"/>
            <w:noWrap/>
            <w:hideMark/>
          </w:tcPr>
          <w:p w14:paraId="28C95147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4E3FCA90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004AD1E1" w14:textId="77777777" w:rsidR="004551A8" w:rsidRPr="004551A8" w:rsidRDefault="004551A8">
            <w:r w:rsidRPr="004551A8">
              <w:t>1449</w:t>
            </w:r>
          </w:p>
        </w:tc>
        <w:tc>
          <w:tcPr>
            <w:tcW w:w="942" w:type="dxa"/>
            <w:noWrap/>
            <w:hideMark/>
          </w:tcPr>
          <w:p w14:paraId="516256D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4AB49F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A420769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3E301C0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AFCBB1E" w14:textId="77777777" w:rsidR="004551A8" w:rsidRPr="004551A8" w:rsidRDefault="004551A8">
            <w:r w:rsidRPr="004551A8">
              <w:t>R5-243579</w:t>
            </w:r>
          </w:p>
        </w:tc>
        <w:tc>
          <w:tcPr>
            <w:tcW w:w="4593" w:type="dxa"/>
            <w:noWrap/>
            <w:hideMark/>
          </w:tcPr>
          <w:p w14:paraId="3CA33648" w14:textId="77777777" w:rsidR="004551A8" w:rsidRPr="004551A8" w:rsidRDefault="004551A8">
            <w:r w:rsidRPr="004551A8">
              <w:t>NR SDT: Addition of NR/5GC Test Model aspects</w:t>
            </w:r>
          </w:p>
        </w:tc>
        <w:tc>
          <w:tcPr>
            <w:tcW w:w="2265" w:type="dxa"/>
            <w:noWrap/>
            <w:hideMark/>
          </w:tcPr>
          <w:p w14:paraId="5C662D77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56EB08B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1BB4B0D" w14:textId="77777777" w:rsidR="004551A8" w:rsidRPr="004551A8" w:rsidRDefault="004551A8">
            <w:r w:rsidRPr="004551A8">
              <w:t>38.523-3</w:t>
            </w:r>
          </w:p>
        </w:tc>
        <w:tc>
          <w:tcPr>
            <w:tcW w:w="914" w:type="dxa"/>
            <w:noWrap/>
            <w:hideMark/>
          </w:tcPr>
          <w:p w14:paraId="593AE605" w14:textId="77777777" w:rsidR="004551A8" w:rsidRPr="004551A8" w:rsidRDefault="004551A8">
            <w:r w:rsidRPr="004551A8">
              <w:t>17.10.0</w:t>
            </w:r>
          </w:p>
        </w:tc>
        <w:tc>
          <w:tcPr>
            <w:tcW w:w="4538" w:type="dxa"/>
            <w:noWrap/>
            <w:hideMark/>
          </w:tcPr>
          <w:p w14:paraId="439745C7" w14:textId="77777777" w:rsidR="004551A8" w:rsidRPr="004551A8" w:rsidRDefault="004551A8">
            <w:r w:rsidRPr="004551A8">
              <w:t>NR_SmallData_INACTIVE-UEConTest</w:t>
            </w:r>
          </w:p>
        </w:tc>
        <w:tc>
          <w:tcPr>
            <w:tcW w:w="934" w:type="dxa"/>
            <w:noWrap/>
            <w:hideMark/>
          </w:tcPr>
          <w:p w14:paraId="1D5CB5B7" w14:textId="77777777" w:rsidR="004551A8" w:rsidRPr="004551A8" w:rsidRDefault="004551A8">
            <w:r w:rsidRPr="004551A8">
              <w:t>3433</w:t>
            </w:r>
          </w:p>
        </w:tc>
        <w:tc>
          <w:tcPr>
            <w:tcW w:w="942" w:type="dxa"/>
            <w:noWrap/>
            <w:hideMark/>
          </w:tcPr>
          <w:p w14:paraId="08B3FFD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C6A336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1427932" w14:textId="77777777" w:rsidR="004551A8" w:rsidRPr="004551A8" w:rsidRDefault="004551A8">
            <w:r w:rsidRPr="004551A8">
              <w:t>RP-240966</w:t>
            </w:r>
          </w:p>
        </w:tc>
      </w:tr>
      <w:tr w:rsidR="004551A8" w:rsidRPr="004551A8" w14:paraId="36BD7C7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6AF059D" w14:textId="77777777" w:rsidR="004551A8" w:rsidRPr="004551A8" w:rsidRDefault="004551A8">
            <w:r w:rsidRPr="004551A8">
              <w:t>R5-243580</w:t>
            </w:r>
          </w:p>
        </w:tc>
        <w:tc>
          <w:tcPr>
            <w:tcW w:w="4593" w:type="dxa"/>
            <w:noWrap/>
            <w:hideMark/>
          </w:tcPr>
          <w:p w14:paraId="13773B2B" w14:textId="77777777" w:rsidR="004551A8" w:rsidRPr="004551A8" w:rsidRDefault="004551A8">
            <w:r w:rsidRPr="004551A8">
              <w:t>Update of message contents for 8.2.3.18.4 conditional PSCell change</w:t>
            </w:r>
          </w:p>
        </w:tc>
        <w:tc>
          <w:tcPr>
            <w:tcW w:w="2265" w:type="dxa"/>
            <w:noWrap/>
            <w:hideMark/>
          </w:tcPr>
          <w:p w14:paraId="6025A002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E786032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B0F0E1F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B9D7854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31E09C7" w14:textId="77777777" w:rsidR="004551A8" w:rsidRPr="004551A8" w:rsidRDefault="004551A8">
            <w:r w:rsidRPr="004551A8">
              <w:t>LTE_NR_DC_enh2-UEConTest</w:t>
            </w:r>
          </w:p>
        </w:tc>
        <w:tc>
          <w:tcPr>
            <w:tcW w:w="934" w:type="dxa"/>
            <w:noWrap/>
            <w:hideMark/>
          </w:tcPr>
          <w:p w14:paraId="7269FA45" w14:textId="77777777" w:rsidR="004551A8" w:rsidRPr="004551A8" w:rsidRDefault="004551A8">
            <w:r w:rsidRPr="004551A8">
              <w:t>4423</w:t>
            </w:r>
          </w:p>
        </w:tc>
        <w:tc>
          <w:tcPr>
            <w:tcW w:w="942" w:type="dxa"/>
            <w:noWrap/>
            <w:hideMark/>
          </w:tcPr>
          <w:p w14:paraId="66B3273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1F5713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005BA01" w14:textId="77777777" w:rsidR="004551A8" w:rsidRPr="004551A8" w:rsidRDefault="004551A8">
            <w:r w:rsidRPr="004551A8">
              <w:t>RP-240980</w:t>
            </w:r>
          </w:p>
        </w:tc>
      </w:tr>
      <w:tr w:rsidR="004551A8" w:rsidRPr="004551A8" w14:paraId="1C538A0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E5D2313" w14:textId="77777777" w:rsidR="004551A8" w:rsidRPr="004551A8" w:rsidRDefault="004551A8">
            <w:r w:rsidRPr="004551A8">
              <w:t>R5-243581</w:t>
            </w:r>
          </w:p>
        </w:tc>
        <w:tc>
          <w:tcPr>
            <w:tcW w:w="4593" w:type="dxa"/>
            <w:noWrap/>
            <w:hideMark/>
          </w:tcPr>
          <w:p w14:paraId="76173FB4" w14:textId="77777777" w:rsidR="004551A8" w:rsidRPr="004551A8" w:rsidRDefault="004551A8">
            <w:r w:rsidRPr="004551A8">
              <w:t>Addition of a new section for IDC Configuration</w:t>
            </w:r>
          </w:p>
        </w:tc>
        <w:tc>
          <w:tcPr>
            <w:tcW w:w="2265" w:type="dxa"/>
            <w:noWrap/>
            <w:hideMark/>
          </w:tcPr>
          <w:p w14:paraId="74F3D83F" w14:textId="77777777" w:rsidR="004551A8" w:rsidRPr="004551A8" w:rsidRDefault="004551A8">
            <w:r w:rsidRPr="004551A8">
              <w:t>CMCC, CATT, Qualcomm</w:t>
            </w:r>
          </w:p>
        </w:tc>
        <w:tc>
          <w:tcPr>
            <w:tcW w:w="923" w:type="dxa"/>
            <w:noWrap/>
            <w:hideMark/>
          </w:tcPr>
          <w:p w14:paraId="49BBCC7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49FDA81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438E689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94E7D7C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6330CCB8" w14:textId="77777777" w:rsidR="004551A8" w:rsidRPr="004551A8" w:rsidRDefault="004551A8">
            <w:r w:rsidRPr="004551A8">
              <w:t>3197</w:t>
            </w:r>
          </w:p>
        </w:tc>
        <w:tc>
          <w:tcPr>
            <w:tcW w:w="942" w:type="dxa"/>
            <w:noWrap/>
            <w:hideMark/>
          </w:tcPr>
          <w:p w14:paraId="622AA46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8F2036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7791CD3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2CA089B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BE39519" w14:textId="77777777" w:rsidR="004551A8" w:rsidRPr="004551A8" w:rsidRDefault="004551A8">
            <w:r w:rsidRPr="004551A8">
              <w:t>R5-243582</w:t>
            </w:r>
          </w:p>
        </w:tc>
        <w:tc>
          <w:tcPr>
            <w:tcW w:w="4593" w:type="dxa"/>
            <w:noWrap/>
            <w:hideMark/>
          </w:tcPr>
          <w:p w14:paraId="74DBB666" w14:textId="77777777" w:rsidR="004551A8" w:rsidRPr="004551A8" w:rsidRDefault="004551A8">
            <w:r w:rsidRPr="004551A8">
              <w:t>Addition of new PICS for IDC mechanism</w:t>
            </w:r>
          </w:p>
        </w:tc>
        <w:tc>
          <w:tcPr>
            <w:tcW w:w="2265" w:type="dxa"/>
            <w:noWrap/>
            <w:hideMark/>
          </w:tcPr>
          <w:p w14:paraId="2BF14A7C" w14:textId="77777777" w:rsidR="004551A8" w:rsidRPr="004551A8" w:rsidRDefault="004551A8">
            <w:r w:rsidRPr="004551A8">
              <w:t>CMCC, CATT, Qualcomm</w:t>
            </w:r>
          </w:p>
        </w:tc>
        <w:tc>
          <w:tcPr>
            <w:tcW w:w="923" w:type="dxa"/>
            <w:noWrap/>
            <w:hideMark/>
          </w:tcPr>
          <w:p w14:paraId="62C3526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A3C638C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79C3EBE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C3E6C29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1C86059" w14:textId="77777777" w:rsidR="004551A8" w:rsidRPr="004551A8" w:rsidRDefault="004551A8">
            <w:r w:rsidRPr="004551A8">
              <w:t>0640</w:t>
            </w:r>
          </w:p>
        </w:tc>
        <w:tc>
          <w:tcPr>
            <w:tcW w:w="942" w:type="dxa"/>
            <w:noWrap/>
            <w:hideMark/>
          </w:tcPr>
          <w:p w14:paraId="6F250F1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BC1FB7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BD8F0F3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7B69FEB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5CF4F54" w14:textId="77777777" w:rsidR="004551A8" w:rsidRPr="004551A8" w:rsidRDefault="004551A8">
            <w:r w:rsidRPr="004551A8">
              <w:t>R5-243583</w:t>
            </w:r>
          </w:p>
        </w:tc>
        <w:tc>
          <w:tcPr>
            <w:tcW w:w="4593" w:type="dxa"/>
            <w:noWrap/>
            <w:hideMark/>
          </w:tcPr>
          <w:p w14:paraId="1D22FEF1" w14:textId="77777777" w:rsidR="004551A8" w:rsidRPr="004551A8" w:rsidRDefault="004551A8">
            <w:r w:rsidRPr="004551A8">
              <w:t>Update of test case 8.1.6.1.2.14 for SON_MDT</w:t>
            </w:r>
          </w:p>
        </w:tc>
        <w:tc>
          <w:tcPr>
            <w:tcW w:w="2265" w:type="dxa"/>
            <w:noWrap/>
            <w:hideMark/>
          </w:tcPr>
          <w:p w14:paraId="629B2A95" w14:textId="77777777" w:rsidR="004551A8" w:rsidRPr="004551A8" w:rsidRDefault="004551A8">
            <w:r w:rsidRPr="004551A8">
              <w:t>CMCC, CATT, Qualcomm</w:t>
            </w:r>
          </w:p>
        </w:tc>
        <w:tc>
          <w:tcPr>
            <w:tcW w:w="923" w:type="dxa"/>
            <w:noWrap/>
            <w:hideMark/>
          </w:tcPr>
          <w:p w14:paraId="75BD777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09CC1D6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18C4EBD0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55973F76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66A805A" w14:textId="77777777" w:rsidR="004551A8" w:rsidRPr="004551A8" w:rsidRDefault="004551A8">
            <w:r w:rsidRPr="004551A8">
              <w:t>4432</w:t>
            </w:r>
          </w:p>
        </w:tc>
        <w:tc>
          <w:tcPr>
            <w:tcW w:w="942" w:type="dxa"/>
            <w:noWrap/>
            <w:hideMark/>
          </w:tcPr>
          <w:p w14:paraId="5ECABCD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2BB23C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05942F2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490FDE5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C5E03FC" w14:textId="77777777" w:rsidR="004551A8" w:rsidRPr="004551A8" w:rsidRDefault="004551A8">
            <w:r w:rsidRPr="004551A8">
              <w:t>R5-243584</w:t>
            </w:r>
          </w:p>
        </w:tc>
        <w:tc>
          <w:tcPr>
            <w:tcW w:w="4593" w:type="dxa"/>
            <w:noWrap/>
            <w:hideMark/>
          </w:tcPr>
          <w:p w14:paraId="2DCB9751" w14:textId="77777777" w:rsidR="004551A8" w:rsidRPr="004551A8" w:rsidRDefault="004551A8">
            <w:r w:rsidRPr="004551A8">
              <w:t>Update of applicability for test cases 8.1.6.1.2.14</w:t>
            </w:r>
          </w:p>
        </w:tc>
        <w:tc>
          <w:tcPr>
            <w:tcW w:w="2265" w:type="dxa"/>
            <w:noWrap/>
            <w:hideMark/>
          </w:tcPr>
          <w:p w14:paraId="7678BDD0" w14:textId="77777777" w:rsidR="004551A8" w:rsidRPr="004551A8" w:rsidRDefault="004551A8">
            <w:r w:rsidRPr="004551A8">
              <w:t>CMCC, CATT, Qualcomm</w:t>
            </w:r>
          </w:p>
        </w:tc>
        <w:tc>
          <w:tcPr>
            <w:tcW w:w="923" w:type="dxa"/>
            <w:noWrap/>
            <w:hideMark/>
          </w:tcPr>
          <w:p w14:paraId="1116C80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2048AF0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7352DD38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4CFDAAD9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A902A43" w14:textId="77777777" w:rsidR="004551A8" w:rsidRPr="004551A8" w:rsidRDefault="004551A8">
            <w:r w:rsidRPr="004551A8">
              <w:t>0476</w:t>
            </w:r>
          </w:p>
        </w:tc>
        <w:tc>
          <w:tcPr>
            <w:tcW w:w="942" w:type="dxa"/>
            <w:noWrap/>
            <w:hideMark/>
          </w:tcPr>
          <w:p w14:paraId="47B2279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8A621E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87058EA" w14:textId="77777777" w:rsidR="004551A8" w:rsidRPr="004551A8" w:rsidRDefault="004551A8">
            <w:r w:rsidRPr="004551A8">
              <w:t>RP-241032</w:t>
            </w:r>
          </w:p>
        </w:tc>
      </w:tr>
      <w:tr w:rsidR="004551A8" w:rsidRPr="004551A8" w14:paraId="70F2ECA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0D1F845" w14:textId="77777777" w:rsidR="004551A8" w:rsidRPr="004551A8" w:rsidRDefault="004551A8">
            <w:r w:rsidRPr="004551A8">
              <w:t>R5-243585</w:t>
            </w:r>
          </w:p>
        </w:tc>
        <w:tc>
          <w:tcPr>
            <w:tcW w:w="4593" w:type="dxa"/>
            <w:noWrap/>
            <w:hideMark/>
          </w:tcPr>
          <w:p w14:paraId="122E0CD1" w14:textId="77777777" w:rsidR="004551A8" w:rsidRPr="004551A8" w:rsidRDefault="004551A8">
            <w:r w:rsidRPr="004551A8">
              <w:t>Add new RedCap HD-FDD Test Case</w:t>
            </w:r>
          </w:p>
        </w:tc>
        <w:tc>
          <w:tcPr>
            <w:tcW w:w="2265" w:type="dxa"/>
            <w:noWrap/>
            <w:hideMark/>
          </w:tcPr>
          <w:p w14:paraId="0BAE65AD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C7F623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DE7E1A8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3C8F459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F52E02A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96E58F6" w14:textId="77777777" w:rsidR="004551A8" w:rsidRPr="004551A8" w:rsidRDefault="004551A8">
            <w:r w:rsidRPr="004551A8">
              <w:t>4462</w:t>
            </w:r>
          </w:p>
        </w:tc>
        <w:tc>
          <w:tcPr>
            <w:tcW w:w="942" w:type="dxa"/>
            <w:noWrap/>
            <w:hideMark/>
          </w:tcPr>
          <w:p w14:paraId="1957CDE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883E0F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65AB587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759F258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26DE976" w14:textId="77777777" w:rsidR="004551A8" w:rsidRPr="004551A8" w:rsidRDefault="004551A8">
            <w:r w:rsidRPr="004551A8">
              <w:t>R5-243586</w:t>
            </w:r>
          </w:p>
        </w:tc>
        <w:tc>
          <w:tcPr>
            <w:tcW w:w="4593" w:type="dxa"/>
            <w:noWrap/>
            <w:hideMark/>
          </w:tcPr>
          <w:p w14:paraId="3DA2143B" w14:textId="77777777" w:rsidR="004551A8" w:rsidRPr="004551A8" w:rsidRDefault="004551A8">
            <w:r w:rsidRPr="004551A8">
              <w:t>Add test applicability for new RedCap HD-FDD TC</w:t>
            </w:r>
          </w:p>
        </w:tc>
        <w:tc>
          <w:tcPr>
            <w:tcW w:w="2265" w:type="dxa"/>
            <w:noWrap/>
            <w:hideMark/>
          </w:tcPr>
          <w:p w14:paraId="0DEEF666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236F6E2A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4E20333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6DA16902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64465561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9465A8D" w14:textId="77777777" w:rsidR="004551A8" w:rsidRPr="004551A8" w:rsidRDefault="004551A8">
            <w:r w:rsidRPr="004551A8">
              <w:t>0473</w:t>
            </w:r>
          </w:p>
        </w:tc>
        <w:tc>
          <w:tcPr>
            <w:tcW w:w="942" w:type="dxa"/>
            <w:noWrap/>
            <w:hideMark/>
          </w:tcPr>
          <w:p w14:paraId="1B0CDE2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7B2DBE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3ABEC91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2E72ED1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56EB3DB" w14:textId="77777777" w:rsidR="004551A8" w:rsidRPr="004551A8" w:rsidRDefault="004551A8">
            <w:r w:rsidRPr="004551A8">
              <w:t>R5-243587</w:t>
            </w:r>
          </w:p>
        </w:tc>
        <w:tc>
          <w:tcPr>
            <w:tcW w:w="4593" w:type="dxa"/>
            <w:noWrap/>
            <w:hideMark/>
          </w:tcPr>
          <w:p w14:paraId="32F6CB46" w14:textId="77777777" w:rsidR="004551A8" w:rsidRPr="004551A8" w:rsidRDefault="004551A8">
            <w:r w:rsidRPr="004551A8">
              <w:t>Correction to NR5GC testcase 6.3.1.10</w:t>
            </w:r>
          </w:p>
        </w:tc>
        <w:tc>
          <w:tcPr>
            <w:tcW w:w="2265" w:type="dxa"/>
            <w:noWrap/>
            <w:hideMark/>
          </w:tcPr>
          <w:p w14:paraId="40E119DE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16AA208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7AED4CE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9269CAF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955A1BE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52ACA64" w14:textId="77777777" w:rsidR="004551A8" w:rsidRPr="004551A8" w:rsidRDefault="004551A8">
            <w:r w:rsidRPr="004551A8">
              <w:t>4366</w:t>
            </w:r>
          </w:p>
        </w:tc>
        <w:tc>
          <w:tcPr>
            <w:tcW w:w="942" w:type="dxa"/>
            <w:noWrap/>
            <w:hideMark/>
          </w:tcPr>
          <w:p w14:paraId="05A34C6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4B6B87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0CEF3FC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0C0F2A6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9FDECA3" w14:textId="77777777" w:rsidR="004551A8" w:rsidRPr="004551A8" w:rsidRDefault="004551A8">
            <w:r w:rsidRPr="004551A8">
              <w:t>R5-243588</w:t>
            </w:r>
          </w:p>
        </w:tc>
        <w:tc>
          <w:tcPr>
            <w:tcW w:w="4593" w:type="dxa"/>
            <w:noWrap/>
            <w:hideMark/>
          </w:tcPr>
          <w:p w14:paraId="6D6BF0EB" w14:textId="77777777" w:rsidR="004551A8" w:rsidRPr="004551A8" w:rsidRDefault="004551A8">
            <w:r w:rsidRPr="004551A8">
              <w:t>Corrrection to NR5GC CAG test case 6.5.2.1</w:t>
            </w:r>
          </w:p>
        </w:tc>
        <w:tc>
          <w:tcPr>
            <w:tcW w:w="2265" w:type="dxa"/>
            <w:noWrap/>
            <w:hideMark/>
          </w:tcPr>
          <w:p w14:paraId="6106610E" w14:textId="77777777" w:rsidR="004551A8" w:rsidRPr="004551A8" w:rsidRDefault="004551A8">
            <w:r w:rsidRPr="004551A8">
              <w:t>Keysight Technologies UK</w:t>
            </w:r>
          </w:p>
        </w:tc>
        <w:tc>
          <w:tcPr>
            <w:tcW w:w="923" w:type="dxa"/>
            <w:noWrap/>
            <w:hideMark/>
          </w:tcPr>
          <w:p w14:paraId="4CC62F53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A1269CD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F71D7D4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D71D19C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02830F3D" w14:textId="77777777" w:rsidR="004551A8" w:rsidRPr="004551A8" w:rsidRDefault="004551A8">
            <w:r w:rsidRPr="004551A8">
              <w:t>4411</w:t>
            </w:r>
          </w:p>
        </w:tc>
        <w:tc>
          <w:tcPr>
            <w:tcW w:w="942" w:type="dxa"/>
            <w:noWrap/>
            <w:hideMark/>
          </w:tcPr>
          <w:p w14:paraId="78EC482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B99452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1FEEE77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04F8DD3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CDA0C07" w14:textId="77777777" w:rsidR="004551A8" w:rsidRPr="004551A8" w:rsidRDefault="004551A8">
            <w:r w:rsidRPr="004551A8">
              <w:t>R5-243589</w:t>
            </w:r>
          </w:p>
        </w:tc>
        <w:tc>
          <w:tcPr>
            <w:tcW w:w="4593" w:type="dxa"/>
            <w:noWrap/>
            <w:hideMark/>
          </w:tcPr>
          <w:p w14:paraId="140C503F" w14:textId="77777777" w:rsidR="004551A8" w:rsidRPr="004551A8" w:rsidRDefault="004551A8">
            <w:r w:rsidRPr="004551A8">
              <w:t>Correction of MAC TC 7.1.1.1.4-Beam Failure</w:t>
            </w:r>
          </w:p>
        </w:tc>
        <w:tc>
          <w:tcPr>
            <w:tcW w:w="2265" w:type="dxa"/>
            <w:noWrap/>
            <w:hideMark/>
          </w:tcPr>
          <w:p w14:paraId="376F4359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42778B9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F330D06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48791F8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FF7BB6C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DDE0065" w14:textId="77777777" w:rsidR="004551A8" w:rsidRPr="004551A8" w:rsidRDefault="004551A8">
            <w:r w:rsidRPr="004551A8">
              <w:t>4413</w:t>
            </w:r>
          </w:p>
        </w:tc>
        <w:tc>
          <w:tcPr>
            <w:tcW w:w="942" w:type="dxa"/>
            <w:noWrap/>
            <w:hideMark/>
          </w:tcPr>
          <w:p w14:paraId="68C1D43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EF744A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F11B27B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32ADDD6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A4C7514" w14:textId="77777777" w:rsidR="004551A8" w:rsidRPr="004551A8" w:rsidRDefault="004551A8">
            <w:r w:rsidRPr="004551A8">
              <w:t>R5-243590</w:t>
            </w:r>
          </w:p>
        </w:tc>
        <w:tc>
          <w:tcPr>
            <w:tcW w:w="4593" w:type="dxa"/>
            <w:noWrap/>
            <w:hideMark/>
          </w:tcPr>
          <w:p w14:paraId="42346D23" w14:textId="77777777" w:rsidR="004551A8" w:rsidRPr="004551A8" w:rsidRDefault="004551A8">
            <w:r w:rsidRPr="004551A8">
              <w:t>Update the NSAC test case titles</w:t>
            </w:r>
          </w:p>
        </w:tc>
        <w:tc>
          <w:tcPr>
            <w:tcW w:w="2265" w:type="dxa"/>
            <w:noWrap/>
            <w:hideMark/>
          </w:tcPr>
          <w:p w14:paraId="704BAEA1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22774B4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590A9B4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9CB4B57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716002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20FBC52" w14:textId="77777777" w:rsidR="004551A8" w:rsidRPr="004551A8" w:rsidRDefault="004551A8">
            <w:r w:rsidRPr="004551A8">
              <w:t>4464</w:t>
            </w:r>
          </w:p>
        </w:tc>
        <w:tc>
          <w:tcPr>
            <w:tcW w:w="942" w:type="dxa"/>
            <w:noWrap/>
            <w:hideMark/>
          </w:tcPr>
          <w:p w14:paraId="50B8507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9F37AF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CC0FCC5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64043ED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3133EA3" w14:textId="77777777" w:rsidR="004551A8" w:rsidRPr="004551A8" w:rsidRDefault="004551A8">
            <w:r w:rsidRPr="004551A8">
              <w:t>R5-243591</w:t>
            </w:r>
          </w:p>
        </w:tc>
        <w:tc>
          <w:tcPr>
            <w:tcW w:w="4593" w:type="dxa"/>
            <w:noWrap/>
            <w:hideMark/>
          </w:tcPr>
          <w:p w14:paraId="2456CFFA" w14:textId="77777777" w:rsidR="004551A8" w:rsidRPr="004551A8" w:rsidRDefault="004551A8">
            <w:r w:rsidRPr="004551A8">
              <w:t>Correction to NR 5GC Multilayer TC 11.1.7-Emergency Services Fallback to EPS with redirection</w:t>
            </w:r>
          </w:p>
        </w:tc>
        <w:tc>
          <w:tcPr>
            <w:tcW w:w="2265" w:type="dxa"/>
            <w:noWrap/>
            <w:hideMark/>
          </w:tcPr>
          <w:p w14:paraId="31757EB7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038B049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73C64C9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2F32885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566445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F57B4A3" w14:textId="77777777" w:rsidR="004551A8" w:rsidRPr="004551A8" w:rsidRDefault="004551A8">
            <w:r w:rsidRPr="004551A8">
              <w:t>4416</w:t>
            </w:r>
          </w:p>
        </w:tc>
        <w:tc>
          <w:tcPr>
            <w:tcW w:w="942" w:type="dxa"/>
            <w:noWrap/>
            <w:hideMark/>
          </w:tcPr>
          <w:p w14:paraId="52B9A98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7AA8C5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4D6EB0E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30D8F2C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1EAC3C0" w14:textId="77777777" w:rsidR="004551A8" w:rsidRPr="004551A8" w:rsidRDefault="004551A8">
            <w:r w:rsidRPr="004551A8">
              <w:lastRenderedPageBreak/>
              <w:t>R5-243592</w:t>
            </w:r>
          </w:p>
        </w:tc>
        <w:tc>
          <w:tcPr>
            <w:tcW w:w="4593" w:type="dxa"/>
            <w:noWrap/>
            <w:hideMark/>
          </w:tcPr>
          <w:p w14:paraId="76645ED5" w14:textId="77777777" w:rsidR="004551A8" w:rsidRPr="004551A8" w:rsidRDefault="004551A8">
            <w:r w:rsidRPr="004551A8">
              <w:t>Correction to NR5GC testcase 11.3.12</w:t>
            </w:r>
          </w:p>
        </w:tc>
        <w:tc>
          <w:tcPr>
            <w:tcW w:w="2265" w:type="dxa"/>
            <w:noWrap/>
            <w:hideMark/>
          </w:tcPr>
          <w:p w14:paraId="03971987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56BB052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FC21424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38B9AE5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DC219A9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A5F3365" w14:textId="77777777" w:rsidR="004551A8" w:rsidRPr="004551A8" w:rsidRDefault="004551A8">
            <w:r w:rsidRPr="004551A8">
              <w:t>4367</w:t>
            </w:r>
          </w:p>
        </w:tc>
        <w:tc>
          <w:tcPr>
            <w:tcW w:w="942" w:type="dxa"/>
            <w:noWrap/>
            <w:hideMark/>
          </w:tcPr>
          <w:p w14:paraId="6143A31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AD3F3A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0365EA0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1DDC432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DE656D2" w14:textId="77777777" w:rsidR="004551A8" w:rsidRPr="004551A8" w:rsidRDefault="004551A8">
            <w:r w:rsidRPr="004551A8">
              <w:t>R5-243593</w:t>
            </w:r>
          </w:p>
        </w:tc>
        <w:tc>
          <w:tcPr>
            <w:tcW w:w="4593" w:type="dxa"/>
            <w:noWrap/>
            <w:hideMark/>
          </w:tcPr>
          <w:p w14:paraId="589D754D" w14:textId="77777777" w:rsidR="004551A8" w:rsidRPr="004551A8" w:rsidRDefault="004551A8">
            <w:r w:rsidRPr="004551A8">
              <w:t>Correction to NR 5GC Multilayer TC 11.4.12-Emergency Services</w:t>
            </w:r>
          </w:p>
        </w:tc>
        <w:tc>
          <w:tcPr>
            <w:tcW w:w="2265" w:type="dxa"/>
            <w:noWrap/>
            <w:hideMark/>
          </w:tcPr>
          <w:p w14:paraId="2BAA01F6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419FEE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455ABA7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45A7128A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57F0F0D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671342C" w14:textId="77777777" w:rsidR="004551A8" w:rsidRPr="004551A8" w:rsidRDefault="004551A8">
            <w:r w:rsidRPr="004551A8">
              <w:t>4417</w:t>
            </w:r>
          </w:p>
        </w:tc>
        <w:tc>
          <w:tcPr>
            <w:tcW w:w="942" w:type="dxa"/>
            <w:noWrap/>
            <w:hideMark/>
          </w:tcPr>
          <w:p w14:paraId="1FEB5CA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34DE58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E6C5A97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08ABD0D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609D39D" w14:textId="77777777" w:rsidR="004551A8" w:rsidRPr="004551A8" w:rsidRDefault="004551A8">
            <w:r w:rsidRPr="004551A8">
              <w:t>R5-243594</w:t>
            </w:r>
          </w:p>
        </w:tc>
        <w:tc>
          <w:tcPr>
            <w:tcW w:w="4593" w:type="dxa"/>
            <w:noWrap/>
            <w:hideMark/>
          </w:tcPr>
          <w:p w14:paraId="620805B3" w14:textId="77777777" w:rsidR="004551A8" w:rsidRPr="004551A8" w:rsidRDefault="004551A8">
            <w:r w:rsidRPr="004551A8">
              <w:t>Correction of NR eCall TC 11.5.5-Limited service</w:t>
            </w:r>
          </w:p>
        </w:tc>
        <w:tc>
          <w:tcPr>
            <w:tcW w:w="2265" w:type="dxa"/>
            <w:noWrap/>
            <w:hideMark/>
          </w:tcPr>
          <w:p w14:paraId="68CF91CC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7E191CE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4774D19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0FD576F3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B410AF8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594E7288" w14:textId="77777777" w:rsidR="004551A8" w:rsidRPr="004551A8" w:rsidRDefault="004551A8">
            <w:r w:rsidRPr="004551A8">
              <w:t>4418</w:t>
            </w:r>
          </w:p>
        </w:tc>
        <w:tc>
          <w:tcPr>
            <w:tcW w:w="942" w:type="dxa"/>
            <w:noWrap/>
            <w:hideMark/>
          </w:tcPr>
          <w:p w14:paraId="318CAC3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CB7878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7D7462C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0C30D47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2778D31" w14:textId="77777777" w:rsidR="004551A8" w:rsidRPr="004551A8" w:rsidRDefault="004551A8">
            <w:r w:rsidRPr="004551A8">
              <w:t>R5-243595</w:t>
            </w:r>
          </w:p>
        </w:tc>
        <w:tc>
          <w:tcPr>
            <w:tcW w:w="4593" w:type="dxa"/>
            <w:noWrap/>
            <w:hideMark/>
          </w:tcPr>
          <w:p w14:paraId="7F705668" w14:textId="77777777" w:rsidR="004551A8" w:rsidRPr="004551A8" w:rsidRDefault="004551A8">
            <w:r w:rsidRPr="004551A8">
              <w:t>Addition to legacy test cases applicability for RedCap UE</w:t>
            </w:r>
          </w:p>
        </w:tc>
        <w:tc>
          <w:tcPr>
            <w:tcW w:w="2265" w:type="dxa"/>
            <w:noWrap/>
            <w:hideMark/>
          </w:tcPr>
          <w:p w14:paraId="13AFCA2C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59EBAD2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15EDA0E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6EE034F5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2A5C8E18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BC4088F" w14:textId="77777777" w:rsidR="004551A8" w:rsidRPr="004551A8" w:rsidRDefault="004551A8">
            <w:r w:rsidRPr="004551A8">
              <w:t>0459</w:t>
            </w:r>
          </w:p>
        </w:tc>
        <w:tc>
          <w:tcPr>
            <w:tcW w:w="942" w:type="dxa"/>
            <w:noWrap/>
            <w:hideMark/>
          </w:tcPr>
          <w:p w14:paraId="6A89279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AC1D82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98E1E64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2475680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852E564" w14:textId="77777777" w:rsidR="004551A8" w:rsidRPr="004551A8" w:rsidRDefault="004551A8">
            <w:r w:rsidRPr="004551A8">
              <w:t>R5-243596</w:t>
            </w:r>
          </w:p>
        </w:tc>
        <w:tc>
          <w:tcPr>
            <w:tcW w:w="4593" w:type="dxa"/>
            <w:noWrap/>
            <w:hideMark/>
          </w:tcPr>
          <w:p w14:paraId="2F370E36" w14:textId="77777777" w:rsidR="004551A8" w:rsidRPr="004551A8" w:rsidRDefault="004551A8">
            <w:r w:rsidRPr="004551A8">
              <w:t>Addition of applicability of E-UTRA to NR MPS priority Indication test case</w:t>
            </w:r>
          </w:p>
        </w:tc>
        <w:tc>
          <w:tcPr>
            <w:tcW w:w="2265" w:type="dxa"/>
            <w:noWrap/>
            <w:hideMark/>
          </w:tcPr>
          <w:p w14:paraId="6E290222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3643CE5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2506A93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42156A5C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4A9E26E9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30478A2B" w14:textId="77777777" w:rsidR="004551A8" w:rsidRPr="004551A8" w:rsidRDefault="004551A8">
            <w:r w:rsidRPr="004551A8">
              <w:t>0463</w:t>
            </w:r>
          </w:p>
        </w:tc>
        <w:tc>
          <w:tcPr>
            <w:tcW w:w="942" w:type="dxa"/>
            <w:noWrap/>
            <w:hideMark/>
          </w:tcPr>
          <w:p w14:paraId="438C5F1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B28325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0213184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01B728E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7257F0F" w14:textId="77777777" w:rsidR="004551A8" w:rsidRPr="004551A8" w:rsidRDefault="004551A8">
            <w:r w:rsidRPr="004551A8">
              <w:t>R5-243597</w:t>
            </w:r>
          </w:p>
        </w:tc>
        <w:tc>
          <w:tcPr>
            <w:tcW w:w="4593" w:type="dxa"/>
            <w:noWrap/>
            <w:hideMark/>
          </w:tcPr>
          <w:p w14:paraId="04882F1B" w14:textId="77777777" w:rsidR="004551A8" w:rsidRPr="004551A8" w:rsidRDefault="004551A8">
            <w:r w:rsidRPr="004551A8">
              <w:t>Updates to SIB19 and ephemeris information for NGSO and GSO condition</w:t>
            </w:r>
          </w:p>
        </w:tc>
        <w:tc>
          <w:tcPr>
            <w:tcW w:w="2265" w:type="dxa"/>
            <w:noWrap/>
            <w:hideMark/>
          </w:tcPr>
          <w:p w14:paraId="7783CB50" w14:textId="77777777" w:rsidR="004551A8" w:rsidRPr="004551A8" w:rsidRDefault="004551A8">
            <w:r w:rsidRPr="004551A8">
              <w:t>Qualcomm Technologies Ireland, MediaTek Inc.</w:t>
            </w:r>
          </w:p>
        </w:tc>
        <w:tc>
          <w:tcPr>
            <w:tcW w:w="923" w:type="dxa"/>
            <w:noWrap/>
            <w:hideMark/>
          </w:tcPr>
          <w:p w14:paraId="161BB83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077156F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337E1C0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80687E0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7D97407D" w14:textId="77777777" w:rsidR="004551A8" w:rsidRPr="004551A8" w:rsidRDefault="004551A8">
            <w:r w:rsidRPr="004551A8">
              <w:t>3143</w:t>
            </w:r>
          </w:p>
        </w:tc>
        <w:tc>
          <w:tcPr>
            <w:tcW w:w="942" w:type="dxa"/>
            <w:noWrap/>
            <w:hideMark/>
          </w:tcPr>
          <w:p w14:paraId="2E91EA6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ED9658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518C129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4424E7C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AA9B635" w14:textId="77777777" w:rsidR="004551A8" w:rsidRPr="004551A8" w:rsidRDefault="004551A8">
            <w:r w:rsidRPr="004551A8">
              <w:t>R5-243598</w:t>
            </w:r>
          </w:p>
        </w:tc>
        <w:tc>
          <w:tcPr>
            <w:tcW w:w="4593" w:type="dxa"/>
            <w:noWrap/>
            <w:hideMark/>
          </w:tcPr>
          <w:p w14:paraId="0BBFEC3F" w14:textId="77777777" w:rsidR="004551A8" w:rsidRPr="004551A8" w:rsidRDefault="004551A8">
            <w:r w:rsidRPr="004551A8">
              <w:t>Addition of new NR-NTN conditional handover condEventA4 test case</w:t>
            </w:r>
          </w:p>
        </w:tc>
        <w:tc>
          <w:tcPr>
            <w:tcW w:w="2265" w:type="dxa"/>
            <w:noWrap/>
            <w:hideMark/>
          </w:tcPr>
          <w:p w14:paraId="5CD6E0F6" w14:textId="77777777" w:rsidR="004551A8" w:rsidRPr="004551A8" w:rsidRDefault="004551A8">
            <w:r w:rsidRPr="004551A8">
              <w:t>Qualcomm Technologies Ireland</w:t>
            </w:r>
          </w:p>
        </w:tc>
        <w:tc>
          <w:tcPr>
            <w:tcW w:w="923" w:type="dxa"/>
            <w:noWrap/>
            <w:hideMark/>
          </w:tcPr>
          <w:p w14:paraId="3A81206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6C5AE06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68B1C709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72DA094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7C760E5A" w14:textId="77777777" w:rsidR="004551A8" w:rsidRPr="004551A8" w:rsidRDefault="004551A8">
            <w:r w:rsidRPr="004551A8">
              <w:t>4375</w:t>
            </w:r>
          </w:p>
        </w:tc>
        <w:tc>
          <w:tcPr>
            <w:tcW w:w="942" w:type="dxa"/>
            <w:noWrap/>
            <w:hideMark/>
          </w:tcPr>
          <w:p w14:paraId="5811829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2CAAF7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4BB652B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4AB73A8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6DCB03B" w14:textId="77777777" w:rsidR="004551A8" w:rsidRPr="004551A8" w:rsidRDefault="004551A8">
            <w:r w:rsidRPr="004551A8">
              <w:t>R5-243599</w:t>
            </w:r>
          </w:p>
        </w:tc>
        <w:tc>
          <w:tcPr>
            <w:tcW w:w="4593" w:type="dxa"/>
            <w:noWrap/>
            <w:hideMark/>
          </w:tcPr>
          <w:p w14:paraId="6B61B9B2" w14:textId="77777777" w:rsidR="004551A8" w:rsidRPr="004551A8" w:rsidRDefault="004551A8">
            <w:r w:rsidRPr="004551A8">
              <w:t>Addition of new NR NTN conditional handover CondEventT1 test case</w:t>
            </w:r>
          </w:p>
        </w:tc>
        <w:tc>
          <w:tcPr>
            <w:tcW w:w="2265" w:type="dxa"/>
            <w:noWrap/>
            <w:hideMark/>
          </w:tcPr>
          <w:p w14:paraId="1F1DE1F2" w14:textId="77777777" w:rsidR="004551A8" w:rsidRPr="004551A8" w:rsidRDefault="004551A8">
            <w:r w:rsidRPr="004551A8">
              <w:t>Qualcomm Technologies Ireland</w:t>
            </w:r>
          </w:p>
        </w:tc>
        <w:tc>
          <w:tcPr>
            <w:tcW w:w="923" w:type="dxa"/>
            <w:noWrap/>
            <w:hideMark/>
          </w:tcPr>
          <w:p w14:paraId="5871B331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CF43412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F7E6523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0EFADE50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492F5A6F" w14:textId="77777777" w:rsidR="004551A8" w:rsidRPr="004551A8" w:rsidRDefault="004551A8">
            <w:r w:rsidRPr="004551A8">
              <w:t>4377</w:t>
            </w:r>
          </w:p>
        </w:tc>
        <w:tc>
          <w:tcPr>
            <w:tcW w:w="942" w:type="dxa"/>
            <w:noWrap/>
            <w:hideMark/>
          </w:tcPr>
          <w:p w14:paraId="38AD371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826E38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6F406D7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7CAACAF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24E01E5" w14:textId="77777777" w:rsidR="004551A8" w:rsidRPr="004551A8" w:rsidRDefault="004551A8">
            <w:r w:rsidRPr="004551A8">
              <w:t>R5-243600</w:t>
            </w:r>
          </w:p>
        </w:tc>
        <w:tc>
          <w:tcPr>
            <w:tcW w:w="4593" w:type="dxa"/>
            <w:noWrap/>
            <w:hideMark/>
          </w:tcPr>
          <w:p w14:paraId="35ABA3C1" w14:textId="77777777" w:rsidR="004551A8" w:rsidRPr="004551A8" w:rsidRDefault="004551A8">
            <w:r w:rsidRPr="004551A8">
              <w:t>Update inter-band NR CA configuration for CA_n3A-n8A-n78A</w:t>
            </w:r>
          </w:p>
        </w:tc>
        <w:tc>
          <w:tcPr>
            <w:tcW w:w="2265" w:type="dxa"/>
            <w:noWrap/>
            <w:hideMark/>
          </w:tcPr>
          <w:p w14:paraId="14B5FCCE" w14:textId="77777777" w:rsidR="004551A8" w:rsidRPr="004551A8" w:rsidRDefault="004551A8">
            <w:r w:rsidRPr="004551A8">
              <w:t>China Unicom</w:t>
            </w:r>
          </w:p>
        </w:tc>
        <w:tc>
          <w:tcPr>
            <w:tcW w:w="923" w:type="dxa"/>
            <w:noWrap/>
            <w:hideMark/>
          </w:tcPr>
          <w:p w14:paraId="24B02E9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5F778AC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51DD2BF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CEC4F2A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00A5CD16" w14:textId="77777777" w:rsidR="004551A8" w:rsidRPr="004551A8" w:rsidRDefault="004551A8">
            <w:r w:rsidRPr="004551A8">
              <w:t>3196</w:t>
            </w:r>
          </w:p>
        </w:tc>
        <w:tc>
          <w:tcPr>
            <w:tcW w:w="942" w:type="dxa"/>
            <w:noWrap/>
            <w:hideMark/>
          </w:tcPr>
          <w:p w14:paraId="73B97BC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DCDDF9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E06F9D2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4D56CB4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F38A811" w14:textId="77777777" w:rsidR="004551A8" w:rsidRPr="004551A8" w:rsidRDefault="004551A8">
            <w:r w:rsidRPr="004551A8">
              <w:t>R5-243601</w:t>
            </w:r>
          </w:p>
        </w:tc>
        <w:tc>
          <w:tcPr>
            <w:tcW w:w="4593" w:type="dxa"/>
            <w:noWrap/>
            <w:hideMark/>
          </w:tcPr>
          <w:p w14:paraId="7B945B48" w14:textId="77777777" w:rsidR="004551A8" w:rsidRPr="004551A8" w:rsidRDefault="004551A8">
            <w:r w:rsidRPr="004551A8">
              <w:t>Addition of 3 MHz CBW test frequencies for NR Bands n26, n28, n85 and n100</w:t>
            </w:r>
          </w:p>
        </w:tc>
        <w:tc>
          <w:tcPr>
            <w:tcW w:w="2265" w:type="dxa"/>
            <w:noWrap/>
            <w:hideMark/>
          </w:tcPr>
          <w:p w14:paraId="057EC176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6AD0795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ACC2EFC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663369D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D7127D6" w14:textId="77777777" w:rsidR="004551A8" w:rsidRPr="004551A8" w:rsidRDefault="004551A8">
            <w:r w:rsidRPr="004551A8">
              <w:t>NR_FR1_lessthan_5MHz_BW-UEConTest</w:t>
            </w:r>
          </w:p>
        </w:tc>
        <w:tc>
          <w:tcPr>
            <w:tcW w:w="934" w:type="dxa"/>
            <w:noWrap/>
            <w:hideMark/>
          </w:tcPr>
          <w:p w14:paraId="591233CD" w14:textId="77777777" w:rsidR="004551A8" w:rsidRPr="004551A8" w:rsidRDefault="004551A8">
            <w:r w:rsidRPr="004551A8">
              <w:t>3122</w:t>
            </w:r>
          </w:p>
        </w:tc>
        <w:tc>
          <w:tcPr>
            <w:tcW w:w="942" w:type="dxa"/>
            <w:noWrap/>
            <w:hideMark/>
          </w:tcPr>
          <w:p w14:paraId="2A5A315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1249A3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43D4397" w14:textId="77777777" w:rsidR="004551A8" w:rsidRPr="004551A8" w:rsidRDefault="004551A8">
            <w:r w:rsidRPr="004551A8">
              <w:t>RP-240995</w:t>
            </w:r>
          </w:p>
        </w:tc>
      </w:tr>
      <w:tr w:rsidR="004551A8" w:rsidRPr="004551A8" w14:paraId="54614BA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5C03676" w14:textId="77777777" w:rsidR="004551A8" w:rsidRPr="004551A8" w:rsidRDefault="004551A8">
            <w:r w:rsidRPr="004551A8">
              <w:t>R5-243602</w:t>
            </w:r>
          </w:p>
        </w:tc>
        <w:tc>
          <w:tcPr>
            <w:tcW w:w="4593" w:type="dxa"/>
            <w:noWrap/>
            <w:hideMark/>
          </w:tcPr>
          <w:p w14:paraId="09F6090A" w14:textId="77777777" w:rsidR="004551A8" w:rsidRPr="004551A8" w:rsidRDefault="004551A8">
            <w:r w:rsidRPr="004551A8">
              <w:t>Introduction of test channel bandwidths and test frequencies for band n85</w:t>
            </w:r>
          </w:p>
        </w:tc>
        <w:tc>
          <w:tcPr>
            <w:tcW w:w="2265" w:type="dxa"/>
            <w:noWrap/>
            <w:hideMark/>
          </w:tcPr>
          <w:p w14:paraId="3EC572A4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37CBC54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F5C54D8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342F955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081379F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83FA2C2" w14:textId="77777777" w:rsidR="004551A8" w:rsidRPr="004551A8" w:rsidRDefault="004551A8">
            <w:r w:rsidRPr="004551A8">
              <w:t>3118</w:t>
            </w:r>
          </w:p>
        </w:tc>
        <w:tc>
          <w:tcPr>
            <w:tcW w:w="942" w:type="dxa"/>
            <w:noWrap/>
            <w:hideMark/>
          </w:tcPr>
          <w:p w14:paraId="5C53B7B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2BB5C5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8D166CB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6E83B48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39FC0E0" w14:textId="77777777" w:rsidR="004551A8" w:rsidRPr="004551A8" w:rsidRDefault="004551A8">
            <w:r w:rsidRPr="004551A8">
              <w:t>R5-243603</w:t>
            </w:r>
          </w:p>
        </w:tc>
        <w:tc>
          <w:tcPr>
            <w:tcW w:w="4593" w:type="dxa"/>
            <w:noWrap/>
            <w:hideMark/>
          </w:tcPr>
          <w:p w14:paraId="12B7133D" w14:textId="77777777" w:rsidR="004551A8" w:rsidRPr="004551A8" w:rsidRDefault="004551A8">
            <w:r w:rsidRPr="004551A8">
              <w:t>Update of editors note for test frequencies</w:t>
            </w:r>
          </w:p>
        </w:tc>
        <w:tc>
          <w:tcPr>
            <w:tcW w:w="2265" w:type="dxa"/>
            <w:noWrap/>
            <w:hideMark/>
          </w:tcPr>
          <w:p w14:paraId="1469D80A" w14:textId="77777777" w:rsidR="004551A8" w:rsidRPr="004551A8" w:rsidRDefault="004551A8">
            <w:r w:rsidRPr="004551A8">
              <w:t>Bureau Veritas ADT</w:t>
            </w:r>
          </w:p>
        </w:tc>
        <w:tc>
          <w:tcPr>
            <w:tcW w:w="923" w:type="dxa"/>
            <w:noWrap/>
            <w:hideMark/>
          </w:tcPr>
          <w:p w14:paraId="3B91B90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074CACA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7B94818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B39B8DD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075BF57" w14:textId="77777777" w:rsidR="004551A8" w:rsidRPr="004551A8" w:rsidRDefault="004551A8">
            <w:r w:rsidRPr="004551A8">
              <w:t>3177</w:t>
            </w:r>
          </w:p>
        </w:tc>
        <w:tc>
          <w:tcPr>
            <w:tcW w:w="942" w:type="dxa"/>
            <w:noWrap/>
            <w:hideMark/>
          </w:tcPr>
          <w:p w14:paraId="003A4A4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73FEE7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AAD1ECE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56113CC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DB27EC1" w14:textId="77777777" w:rsidR="004551A8" w:rsidRPr="004551A8" w:rsidRDefault="004551A8">
            <w:r w:rsidRPr="004551A8">
              <w:t>R5-243604</w:t>
            </w:r>
          </w:p>
        </w:tc>
        <w:tc>
          <w:tcPr>
            <w:tcW w:w="4593" w:type="dxa"/>
            <w:noWrap/>
            <w:hideMark/>
          </w:tcPr>
          <w:p w14:paraId="53B5A3EE" w14:textId="77777777" w:rsidR="004551A8" w:rsidRPr="004551A8" w:rsidRDefault="004551A8">
            <w:r w:rsidRPr="004551A8">
              <w:t>Addition of missing TRS configurations</w:t>
            </w:r>
          </w:p>
        </w:tc>
        <w:tc>
          <w:tcPr>
            <w:tcW w:w="2265" w:type="dxa"/>
            <w:noWrap/>
            <w:hideMark/>
          </w:tcPr>
          <w:p w14:paraId="7A5EB7ED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1EC2F07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78FD854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246AD2D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127C1D9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5D4474B4" w14:textId="77777777" w:rsidR="004551A8" w:rsidRPr="004551A8" w:rsidRDefault="004551A8">
            <w:r w:rsidRPr="004551A8">
              <w:t>3199</w:t>
            </w:r>
          </w:p>
        </w:tc>
        <w:tc>
          <w:tcPr>
            <w:tcW w:w="942" w:type="dxa"/>
            <w:noWrap/>
            <w:hideMark/>
          </w:tcPr>
          <w:p w14:paraId="263DF32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1A72B1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52CE319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77858E4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E567516" w14:textId="77777777" w:rsidR="004551A8" w:rsidRPr="004551A8" w:rsidRDefault="004551A8">
            <w:r w:rsidRPr="004551A8">
              <w:t>R5-243606</w:t>
            </w:r>
          </w:p>
        </w:tc>
        <w:tc>
          <w:tcPr>
            <w:tcW w:w="4593" w:type="dxa"/>
            <w:noWrap/>
            <w:hideMark/>
          </w:tcPr>
          <w:p w14:paraId="05D6CD6C" w14:textId="77777777" w:rsidR="004551A8" w:rsidRPr="004551A8" w:rsidRDefault="004551A8">
            <w:r w:rsidRPr="004551A8">
              <w:t>Addition of physical layer baseline implementation capabilities for 3Tx NR CA and EN-DC</w:t>
            </w:r>
          </w:p>
        </w:tc>
        <w:tc>
          <w:tcPr>
            <w:tcW w:w="2265" w:type="dxa"/>
            <w:noWrap/>
            <w:hideMark/>
          </w:tcPr>
          <w:p w14:paraId="1C93689A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5E20908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25611F8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5AFC190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4591BC1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398A7868" w14:textId="77777777" w:rsidR="004551A8" w:rsidRPr="004551A8" w:rsidRDefault="004551A8">
            <w:r w:rsidRPr="004551A8">
              <w:t>0638</w:t>
            </w:r>
          </w:p>
        </w:tc>
        <w:tc>
          <w:tcPr>
            <w:tcW w:w="942" w:type="dxa"/>
            <w:noWrap/>
            <w:hideMark/>
          </w:tcPr>
          <w:p w14:paraId="1039F79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ADC0C1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6C9671E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771E39C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9B1778A" w14:textId="77777777" w:rsidR="004551A8" w:rsidRPr="004551A8" w:rsidRDefault="004551A8">
            <w:r w:rsidRPr="004551A8">
              <w:lastRenderedPageBreak/>
              <w:t>R5-243607</w:t>
            </w:r>
          </w:p>
        </w:tc>
        <w:tc>
          <w:tcPr>
            <w:tcW w:w="4593" w:type="dxa"/>
            <w:noWrap/>
            <w:hideMark/>
          </w:tcPr>
          <w:p w14:paraId="0843D94E" w14:textId="77777777" w:rsidR="004551A8" w:rsidRPr="004551A8" w:rsidRDefault="004551A8">
            <w:r w:rsidRPr="004551A8">
              <w:t>Addition of CA_n1A-n8A-n78A,CA_n3A-n8A-n78A into NR inter-band CA within FR1 three bands</w:t>
            </w:r>
          </w:p>
        </w:tc>
        <w:tc>
          <w:tcPr>
            <w:tcW w:w="2265" w:type="dxa"/>
            <w:noWrap/>
            <w:hideMark/>
          </w:tcPr>
          <w:p w14:paraId="2DF43597" w14:textId="77777777" w:rsidR="004551A8" w:rsidRPr="004551A8" w:rsidRDefault="004551A8">
            <w:r w:rsidRPr="004551A8">
              <w:t>China Unicom</w:t>
            </w:r>
          </w:p>
        </w:tc>
        <w:tc>
          <w:tcPr>
            <w:tcW w:w="923" w:type="dxa"/>
            <w:noWrap/>
            <w:hideMark/>
          </w:tcPr>
          <w:p w14:paraId="0CB8BAC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5E2EEE4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0DF35EF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C8E33A5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06601098" w14:textId="77777777" w:rsidR="004551A8" w:rsidRPr="004551A8" w:rsidRDefault="004551A8">
            <w:r w:rsidRPr="004551A8">
              <w:t>0645</w:t>
            </w:r>
          </w:p>
        </w:tc>
        <w:tc>
          <w:tcPr>
            <w:tcW w:w="942" w:type="dxa"/>
            <w:noWrap/>
            <w:hideMark/>
          </w:tcPr>
          <w:p w14:paraId="2E694DE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8DEFAC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D4765EE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7D72BD8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D9C14E2" w14:textId="77777777" w:rsidR="004551A8" w:rsidRPr="004551A8" w:rsidRDefault="004551A8">
            <w:r w:rsidRPr="004551A8">
              <w:t>R5-243608</w:t>
            </w:r>
          </w:p>
        </w:tc>
        <w:tc>
          <w:tcPr>
            <w:tcW w:w="4593" w:type="dxa"/>
            <w:noWrap/>
            <w:hideMark/>
          </w:tcPr>
          <w:p w14:paraId="47DA10EC" w14:textId="77777777" w:rsidR="004551A8" w:rsidRPr="004551A8" w:rsidRDefault="004551A8">
            <w:r w:rsidRPr="004551A8">
              <w:t>Update for additional NRCA band configurations</w:t>
            </w:r>
          </w:p>
        </w:tc>
        <w:tc>
          <w:tcPr>
            <w:tcW w:w="2265" w:type="dxa"/>
            <w:noWrap/>
            <w:hideMark/>
          </w:tcPr>
          <w:p w14:paraId="13C7FA04" w14:textId="77777777" w:rsidR="004551A8" w:rsidRPr="004551A8" w:rsidRDefault="004551A8">
            <w:r w:rsidRPr="004551A8">
              <w:t>Verizon Spain</w:t>
            </w:r>
          </w:p>
        </w:tc>
        <w:tc>
          <w:tcPr>
            <w:tcW w:w="923" w:type="dxa"/>
            <w:noWrap/>
            <w:hideMark/>
          </w:tcPr>
          <w:p w14:paraId="79CF1B7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95E2816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4C3484C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5D65CED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5BB79E07" w14:textId="77777777" w:rsidR="004551A8" w:rsidRPr="004551A8" w:rsidRDefault="004551A8">
            <w:r w:rsidRPr="004551A8">
              <w:t>0623</w:t>
            </w:r>
          </w:p>
        </w:tc>
        <w:tc>
          <w:tcPr>
            <w:tcW w:w="942" w:type="dxa"/>
            <w:noWrap/>
            <w:hideMark/>
          </w:tcPr>
          <w:p w14:paraId="2E3659A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619E66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AA81677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1597D43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5DEC0C3" w14:textId="77777777" w:rsidR="004551A8" w:rsidRPr="004551A8" w:rsidRDefault="004551A8">
            <w:r w:rsidRPr="004551A8">
              <w:t>R5-243609</w:t>
            </w:r>
          </w:p>
        </w:tc>
        <w:tc>
          <w:tcPr>
            <w:tcW w:w="4593" w:type="dxa"/>
            <w:noWrap/>
            <w:hideMark/>
          </w:tcPr>
          <w:p w14:paraId="3D95BA1A" w14:textId="77777777" w:rsidR="004551A8" w:rsidRPr="004551A8" w:rsidRDefault="004551A8">
            <w:r w:rsidRPr="004551A8">
              <w:t>Addition and correction of RF baseline implementation capabilities for PC2 EN-DC combs within FR1</w:t>
            </w:r>
          </w:p>
        </w:tc>
        <w:tc>
          <w:tcPr>
            <w:tcW w:w="2265" w:type="dxa"/>
            <w:noWrap/>
            <w:hideMark/>
          </w:tcPr>
          <w:p w14:paraId="3411594D" w14:textId="77777777" w:rsidR="004551A8" w:rsidRPr="004551A8" w:rsidRDefault="004551A8">
            <w:r w:rsidRPr="004551A8">
              <w:t>KDDI Corporation, MediaTek Inc</w:t>
            </w:r>
          </w:p>
        </w:tc>
        <w:tc>
          <w:tcPr>
            <w:tcW w:w="923" w:type="dxa"/>
            <w:noWrap/>
            <w:hideMark/>
          </w:tcPr>
          <w:p w14:paraId="189BC15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A55867E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2E155FB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5060EC8" w14:textId="77777777" w:rsidR="004551A8" w:rsidRPr="004551A8" w:rsidRDefault="004551A8">
            <w:r w:rsidRPr="004551A8">
              <w:t>HPUE_NR_CADC_NR_LTE_DC_R18-UEConTest</w:t>
            </w:r>
          </w:p>
        </w:tc>
        <w:tc>
          <w:tcPr>
            <w:tcW w:w="934" w:type="dxa"/>
            <w:noWrap/>
            <w:hideMark/>
          </w:tcPr>
          <w:p w14:paraId="5471C893" w14:textId="77777777" w:rsidR="004551A8" w:rsidRPr="004551A8" w:rsidRDefault="004551A8">
            <w:r w:rsidRPr="004551A8">
              <w:t>0612</w:t>
            </w:r>
          </w:p>
        </w:tc>
        <w:tc>
          <w:tcPr>
            <w:tcW w:w="942" w:type="dxa"/>
            <w:noWrap/>
            <w:hideMark/>
          </w:tcPr>
          <w:p w14:paraId="2C2898E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C7EA62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1B987B5" w14:textId="77777777" w:rsidR="004551A8" w:rsidRPr="004551A8" w:rsidRDefault="004551A8">
            <w:r w:rsidRPr="004551A8">
              <w:t>RP-240990</w:t>
            </w:r>
          </w:p>
        </w:tc>
      </w:tr>
      <w:tr w:rsidR="004551A8" w:rsidRPr="004551A8" w14:paraId="411BA7B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CB4206F" w14:textId="77777777" w:rsidR="004551A8" w:rsidRPr="004551A8" w:rsidRDefault="004551A8">
            <w:r w:rsidRPr="004551A8">
              <w:t>R5-243610</w:t>
            </w:r>
          </w:p>
        </w:tc>
        <w:tc>
          <w:tcPr>
            <w:tcW w:w="4593" w:type="dxa"/>
            <w:noWrap/>
            <w:hideMark/>
          </w:tcPr>
          <w:p w14:paraId="254D2ADA" w14:textId="77777777" w:rsidR="004551A8" w:rsidRPr="004551A8" w:rsidRDefault="004551A8">
            <w:r w:rsidRPr="004551A8">
              <w:t>Addition of n41 PC1 RF baseline ICS</w:t>
            </w:r>
          </w:p>
        </w:tc>
        <w:tc>
          <w:tcPr>
            <w:tcW w:w="2265" w:type="dxa"/>
            <w:noWrap/>
            <w:hideMark/>
          </w:tcPr>
          <w:p w14:paraId="1C71AFA9" w14:textId="77777777" w:rsidR="004551A8" w:rsidRPr="004551A8" w:rsidRDefault="004551A8">
            <w:r w:rsidRPr="004551A8">
              <w:t>CMCC, Nokia, Nokia Shanghai Bell</w:t>
            </w:r>
          </w:p>
        </w:tc>
        <w:tc>
          <w:tcPr>
            <w:tcW w:w="923" w:type="dxa"/>
            <w:noWrap/>
            <w:hideMark/>
          </w:tcPr>
          <w:p w14:paraId="506C9E4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2016A0D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3B4E678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9E5F0EB" w14:textId="77777777" w:rsidR="004551A8" w:rsidRPr="004551A8" w:rsidRDefault="004551A8">
            <w:r w:rsidRPr="004551A8">
              <w:t>LTE_NR_HPUE_FWVM_R18-UEConTest</w:t>
            </w:r>
          </w:p>
        </w:tc>
        <w:tc>
          <w:tcPr>
            <w:tcW w:w="934" w:type="dxa"/>
            <w:noWrap/>
            <w:hideMark/>
          </w:tcPr>
          <w:p w14:paraId="15584988" w14:textId="77777777" w:rsidR="004551A8" w:rsidRPr="004551A8" w:rsidRDefault="004551A8">
            <w:r w:rsidRPr="004551A8">
              <w:t>0624</w:t>
            </w:r>
          </w:p>
        </w:tc>
        <w:tc>
          <w:tcPr>
            <w:tcW w:w="942" w:type="dxa"/>
            <w:noWrap/>
            <w:hideMark/>
          </w:tcPr>
          <w:p w14:paraId="770997E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616882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9717829" w14:textId="77777777" w:rsidR="004551A8" w:rsidRPr="004551A8" w:rsidRDefault="004551A8">
            <w:r w:rsidRPr="004551A8">
              <w:t>RP-240991</w:t>
            </w:r>
          </w:p>
        </w:tc>
      </w:tr>
      <w:tr w:rsidR="004551A8" w:rsidRPr="004551A8" w14:paraId="0DE7325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CFEFE9C" w14:textId="77777777" w:rsidR="004551A8" w:rsidRPr="004551A8" w:rsidRDefault="004551A8">
            <w:r w:rsidRPr="004551A8">
              <w:t>R5-243611</w:t>
            </w:r>
          </w:p>
        </w:tc>
        <w:tc>
          <w:tcPr>
            <w:tcW w:w="4593" w:type="dxa"/>
            <w:noWrap/>
            <w:hideMark/>
          </w:tcPr>
          <w:p w14:paraId="3D7A97AA" w14:textId="77777777" w:rsidR="004551A8" w:rsidRPr="004551A8" w:rsidRDefault="004551A8">
            <w:r w:rsidRPr="004551A8">
              <w:t>Introduction of band n85 for physical layer baseline implementation capabilities</w:t>
            </w:r>
          </w:p>
        </w:tc>
        <w:tc>
          <w:tcPr>
            <w:tcW w:w="2265" w:type="dxa"/>
            <w:noWrap/>
            <w:hideMark/>
          </w:tcPr>
          <w:p w14:paraId="23192B4D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179EFAF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90DE4D0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350FE3A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D9DE45F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6D4EF4C3" w14:textId="77777777" w:rsidR="004551A8" w:rsidRPr="004551A8" w:rsidRDefault="004551A8">
            <w:r w:rsidRPr="004551A8">
              <w:t>0617</w:t>
            </w:r>
          </w:p>
        </w:tc>
        <w:tc>
          <w:tcPr>
            <w:tcW w:w="942" w:type="dxa"/>
            <w:noWrap/>
            <w:hideMark/>
          </w:tcPr>
          <w:p w14:paraId="0910DE6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7307E6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A6E8B6A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3557F7A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983A685" w14:textId="77777777" w:rsidR="004551A8" w:rsidRPr="004551A8" w:rsidRDefault="004551A8">
            <w:r w:rsidRPr="004551A8">
              <w:t>R5-243612</w:t>
            </w:r>
          </w:p>
        </w:tc>
        <w:tc>
          <w:tcPr>
            <w:tcW w:w="4593" w:type="dxa"/>
            <w:noWrap/>
            <w:hideMark/>
          </w:tcPr>
          <w:p w14:paraId="4A9837DF" w14:textId="77777777" w:rsidR="004551A8" w:rsidRPr="004551A8" w:rsidRDefault="004551A8">
            <w:r w:rsidRPr="004551A8">
              <w:t>ICS updates pertaining to RF phase continuity conformance tests</w:t>
            </w:r>
          </w:p>
        </w:tc>
        <w:tc>
          <w:tcPr>
            <w:tcW w:w="2265" w:type="dxa"/>
            <w:noWrap/>
            <w:hideMark/>
          </w:tcPr>
          <w:p w14:paraId="4CA45415" w14:textId="77777777" w:rsidR="004551A8" w:rsidRPr="004551A8" w:rsidRDefault="004551A8">
            <w:r w:rsidRPr="004551A8">
              <w:t>Apple Benelux B.V.</w:t>
            </w:r>
          </w:p>
        </w:tc>
        <w:tc>
          <w:tcPr>
            <w:tcW w:w="923" w:type="dxa"/>
            <w:noWrap/>
            <w:hideMark/>
          </w:tcPr>
          <w:p w14:paraId="573A7CF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9D84F84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7A6F619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E004B75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0C5B7A62" w14:textId="77777777" w:rsidR="004551A8" w:rsidRPr="004551A8" w:rsidRDefault="004551A8">
            <w:r w:rsidRPr="004551A8">
              <w:t>0648</w:t>
            </w:r>
          </w:p>
        </w:tc>
        <w:tc>
          <w:tcPr>
            <w:tcW w:w="942" w:type="dxa"/>
            <w:noWrap/>
            <w:hideMark/>
          </w:tcPr>
          <w:p w14:paraId="2C72C1E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9851BD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28938E2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52A7632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AC50C21" w14:textId="77777777" w:rsidR="004551A8" w:rsidRPr="004551A8" w:rsidRDefault="004551A8">
            <w:r w:rsidRPr="004551A8">
              <w:t>R5-243613</w:t>
            </w:r>
          </w:p>
        </w:tc>
        <w:tc>
          <w:tcPr>
            <w:tcW w:w="4593" w:type="dxa"/>
            <w:noWrap/>
            <w:hideMark/>
          </w:tcPr>
          <w:p w14:paraId="446EF986" w14:textId="77777777" w:rsidR="004551A8" w:rsidRPr="004551A8" w:rsidRDefault="004551A8">
            <w:r w:rsidRPr="004551A8">
              <w:t>Updating TP analysis for AMPR testing for NS_43</w:t>
            </w:r>
          </w:p>
        </w:tc>
        <w:tc>
          <w:tcPr>
            <w:tcW w:w="2265" w:type="dxa"/>
            <w:noWrap/>
            <w:hideMark/>
          </w:tcPr>
          <w:p w14:paraId="7067519C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46B2B5E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0F90581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7C55149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70469FA" w14:textId="77777777" w:rsidR="004551A8" w:rsidRPr="004551A8" w:rsidRDefault="004551A8">
            <w:r w:rsidRPr="004551A8">
              <w:t>HPUE_NR_FR1_FDD_R18-UEConTest</w:t>
            </w:r>
          </w:p>
        </w:tc>
        <w:tc>
          <w:tcPr>
            <w:tcW w:w="934" w:type="dxa"/>
            <w:noWrap/>
            <w:hideMark/>
          </w:tcPr>
          <w:p w14:paraId="2F629CC6" w14:textId="77777777" w:rsidR="004551A8" w:rsidRPr="004551A8" w:rsidRDefault="004551A8">
            <w:r w:rsidRPr="004551A8">
              <w:t>0912</w:t>
            </w:r>
          </w:p>
        </w:tc>
        <w:tc>
          <w:tcPr>
            <w:tcW w:w="942" w:type="dxa"/>
            <w:noWrap/>
            <w:hideMark/>
          </w:tcPr>
          <w:p w14:paraId="7525228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CAB9E7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EEC19D2" w14:textId="77777777" w:rsidR="004551A8" w:rsidRPr="004551A8" w:rsidRDefault="004551A8">
            <w:r w:rsidRPr="004551A8">
              <w:t>RP-240989</w:t>
            </w:r>
          </w:p>
        </w:tc>
      </w:tr>
      <w:tr w:rsidR="004551A8" w:rsidRPr="004551A8" w14:paraId="2992DEF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A93D583" w14:textId="77777777" w:rsidR="004551A8" w:rsidRPr="004551A8" w:rsidRDefault="004551A8">
            <w:r w:rsidRPr="004551A8">
              <w:t>R5-243614</w:t>
            </w:r>
          </w:p>
        </w:tc>
        <w:tc>
          <w:tcPr>
            <w:tcW w:w="4593" w:type="dxa"/>
            <w:noWrap/>
            <w:hideMark/>
          </w:tcPr>
          <w:p w14:paraId="1472F695" w14:textId="77777777" w:rsidR="004551A8" w:rsidRPr="004551A8" w:rsidRDefault="004551A8">
            <w:r w:rsidRPr="004551A8">
              <w:t>TP analysis for PC1.5 n39 A-MPR and A-SE</w:t>
            </w:r>
          </w:p>
        </w:tc>
        <w:tc>
          <w:tcPr>
            <w:tcW w:w="2265" w:type="dxa"/>
            <w:noWrap/>
            <w:hideMark/>
          </w:tcPr>
          <w:p w14:paraId="196A6C80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22D1311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E54D083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26D0224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9C00531" w14:textId="77777777" w:rsidR="004551A8" w:rsidRPr="004551A8" w:rsidRDefault="004551A8">
            <w:r w:rsidRPr="004551A8">
              <w:t>HPUE_NR_FR1_TDD_R18-UEConTest</w:t>
            </w:r>
          </w:p>
        </w:tc>
        <w:tc>
          <w:tcPr>
            <w:tcW w:w="934" w:type="dxa"/>
            <w:noWrap/>
            <w:hideMark/>
          </w:tcPr>
          <w:p w14:paraId="7693E4E4" w14:textId="77777777" w:rsidR="004551A8" w:rsidRPr="004551A8" w:rsidRDefault="004551A8">
            <w:r w:rsidRPr="004551A8">
              <w:t>0904</w:t>
            </w:r>
          </w:p>
        </w:tc>
        <w:tc>
          <w:tcPr>
            <w:tcW w:w="942" w:type="dxa"/>
            <w:noWrap/>
            <w:hideMark/>
          </w:tcPr>
          <w:p w14:paraId="22C0F29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F277D1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8F7E82E" w14:textId="77777777" w:rsidR="004551A8" w:rsidRPr="004551A8" w:rsidRDefault="004551A8">
            <w:r w:rsidRPr="004551A8">
              <w:t>RP-240988</w:t>
            </w:r>
          </w:p>
        </w:tc>
      </w:tr>
      <w:tr w:rsidR="004551A8" w:rsidRPr="004551A8" w14:paraId="7E884FA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281652F" w14:textId="77777777" w:rsidR="004551A8" w:rsidRPr="004551A8" w:rsidRDefault="004551A8">
            <w:r w:rsidRPr="004551A8">
              <w:t>R5-243615</w:t>
            </w:r>
          </w:p>
        </w:tc>
        <w:tc>
          <w:tcPr>
            <w:tcW w:w="4593" w:type="dxa"/>
            <w:noWrap/>
            <w:hideMark/>
          </w:tcPr>
          <w:p w14:paraId="39136450" w14:textId="77777777" w:rsidR="004551A8" w:rsidRPr="004551A8" w:rsidRDefault="004551A8">
            <w:r w:rsidRPr="004551A8">
              <w:t>Addition of reference sensitivity for new PC2 EN-DC combs within FR1</w:t>
            </w:r>
          </w:p>
        </w:tc>
        <w:tc>
          <w:tcPr>
            <w:tcW w:w="2265" w:type="dxa"/>
            <w:noWrap/>
            <w:hideMark/>
          </w:tcPr>
          <w:p w14:paraId="37FC194C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5D6346F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4A70B3C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5766E6E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1B4C0D3" w14:textId="77777777" w:rsidR="004551A8" w:rsidRPr="004551A8" w:rsidRDefault="004551A8">
            <w:r w:rsidRPr="004551A8">
              <w:t>HPUE_NR_CADC_NR_LTE_DC_R18-UEConTest</w:t>
            </w:r>
          </w:p>
        </w:tc>
        <w:tc>
          <w:tcPr>
            <w:tcW w:w="934" w:type="dxa"/>
            <w:noWrap/>
            <w:hideMark/>
          </w:tcPr>
          <w:p w14:paraId="2E562C21" w14:textId="77777777" w:rsidR="004551A8" w:rsidRPr="004551A8" w:rsidRDefault="004551A8">
            <w:r w:rsidRPr="004551A8">
              <w:t>1757</w:t>
            </w:r>
          </w:p>
        </w:tc>
        <w:tc>
          <w:tcPr>
            <w:tcW w:w="942" w:type="dxa"/>
            <w:noWrap/>
            <w:hideMark/>
          </w:tcPr>
          <w:p w14:paraId="3AE7C0C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7DBADD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1A9149A" w14:textId="77777777" w:rsidR="004551A8" w:rsidRPr="004551A8" w:rsidRDefault="004551A8">
            <w:r w:rsidRPr="004551A8">
              <w:t>RP-240990</w:t>
            </w:r>
          </w:p>
        </w:tc>
      </w:tr>
      <w:tr w:rsidR="004551A8" w:rsidRPr="004551A8" w14:paraId="7900884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E65AA3D" w14:textId="77777777" w:rsidR="004551A8" w:rsidRPr="004551A8" w:rsidRDefault="004551A8">
            <w:r w:rsidRPr="004551A8">
              <w:t>R5-243616</w:t>
            </w:r>
          </w:p>
        </w:tc>
        <w:tc>
          <w:tcPr>
            <w:tcW w:w="4593" w:type="dxa"/>
            <w:noWrap/>
            <w:hideMark/>
          </w:tcPr>
          <w:p w14:paraId="2D40D2E2" w14:textId="77777777" w:rsidR="004551A8" w:rsidRPr="004551A8" w:rsidRDefault="004551A8">
            <w:r w:rsidRPr="004551A8">
              <w:t>Update reference sensitivity TC for CA_n3A-n8A-n78A</w:t>
            </w:r>
          </w:p>
        </w:tc>
        <w:tc>
          <w:tcPr>
            <w:tcW w:w="2265" w:type="dxa"/>
            <w:noWrap/>
            <w:hideMark/>
          </w:tcPr>
          <w:p w14:paraId="2AE6F115" w14:textId="77777777" w:rsidR="004551A8" w:rsidRPr="004551A8" w:rsidRDefault="004551A8">
            <w:r w:rsidRPr="004551A8">
              <w:t>China Unicom</w:t>
            </w:r>
          </w:p>
        </w:tc>
        <w:tc>
          <w:tcPr>
            <w:tcW w:w="923" w:type="dxa"/>
            <w:noWrap/>
            <w:hideMark/>
          </w:tcPr>
          <w:p w14:paraId="78BB895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D8FEEB2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25C50FB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3F7916E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1B92EF2C" w14:textId="77777777" w:rsidR="004551A8" w:rsidRPr="004551A8" w:rsidRDefault="004551A8">
            <w:r w:rsidRPr="004551A8">
              <w:t>0901</w:t>
            </w:r>
          </w:p>
        </w:tc>
        <w:tc>
          <w:tcPr>
            <w:tcW w:w="942" w:type="dxa"/>
            <w:noWrap/>
            <w:hideMark/>
          </w:tcPr>
          <w:p w14:paraId="6EEE260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135B97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195C8E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1E3FEC4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4780932" w14:textId="77777777" w:rsidR="004551A8" w:rsidRPr="004551A8" w:rsidRDefault="004551A8">
            <w:r w:rsidRPr="004551A8">
              <w:t>R5-243617</w:t>
            </w:r>
          </w:p>
        </w:tc>
        <w:tc>
          <w:tcPr>
            <w:tcW w:w="4593" w:type="dxa"/>
            <w:noWrap/>
            <w:hideMark/>
          </w:tcPr>
          <w:p w14:paraId="2C058614" w14:textId="77777777" w:rsidR="004551A8" w:rsidRPr="004551A8" w:rsidRDefault="004551A8">
            <w:r w:rsidRPr="004551A8">
              <w:t>Addition of 3DL CA reference sensitivity TC into 7.3A.2 for CA_n3A-n8A-n78A</w:t>
            </w:r>
          </w:p>
        </w:tc>
        <w:tc>
          <w:tcPr>
            <w:tcW w:w="2265" w:type="dxa"/>
            <w:noWrap/>
            <w:hideMark/>
          </w:tcPr>
          <w:p w14:paraId="6AF5689B" w14:textId="77777777" w:rsidR="004551A8" w:rsidRPr="004551A8" w:rsidRDefault="004551A8">
            <w:r w:rsidRPr="004551A8">
              <w:t>China Unicom</w:t>
            </w:r>
          </w:p>
        </w:tc>
        <w:tc>
          <w:tcPr>
            <w:tcW w:w="923" w:type="dxa"/>
            <w:noWrap/>
            <w:hideMark/>
          </w:tcPr>
          <w:p w14:paraId="63BAFD1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78D36A7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1F76547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9937B74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49F3CE48" w14:textId="77777777" w:rsidR="004551A8" w:rsidRPr="004551A8" w:rsidRDefault="004551A8">
            <w:r w:rsidRPr="004551A8">
              <w:t>2805</w:t>
            </w:r>
          </w:p>
        </w:tc>
        <w:tc>
          <w:tcPr>
            <w:tcW w:w="942" w:type="dxa"/>
            <w:noWrap/>
            <w:hideMark/>
          </w:tcPr>
          <w:p w14:paraId="293D826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7BFEED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939ECD7" w14:textId="77777777" w:rsidR="004551A8" w:rsidRPr="004551A8" w:rsidRDefault="004551A8">
            <w:r w:rsidRPr="004551A8">
              <w:t>RP-240947</w:t>
            </w:r>
          </w:p>
        </w:tc>
      </w:tr>
      <w:tr w:rsidR="004551A8" w:rsidRPr="004551A8" w14:paraId="21D36B7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558BA36" w14:textId="77777777" w:rsidR="004551A8" w:rsidRPr="004551A8" w:rsidRDefault="004551A8">
            <w:r w:rsidRPr="004551A8">
              <w:t>R5-243618</w:t>
            </w:r>
          </w:p>
        </w:tc>
        <w:tc>
          <w:tcPr>
            <w:tcW w:w="4593" w:type="dxa"/>
            <w:noWrap/>
            <w:hideMark/>
          </w:tcPr>
          <w:p w14:paraId="07EC6F9B" w14:textId="77777777" w:rsidR="004551A8" w:rsidRPr="004551A8" w:rsidRDefault="004551A8">
            <w:r w:rsidRPr="004551A8">
              <w:t>Adding TP analysis for new FR1 test case 6.3A.3.6 and 6.3A.3.7</w:t>
            </w:r>
          </w:p>
        </w:tc>
        <w:tc>
          <w:tcPr>
            <w:tcW w:w="2265" w:type="dxa"/>
            <w:noWrap/>
            <w:hideMark/>
          </w:tcPr>
          <w:p w14:paraId="14823373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1FC87B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FEF2F27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05F0C37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086521E" w14:textId="77777777" w:rsidR="004551A8" w:rsidRPr="004551A8" w:rsidRDefault="004551A8">
            <w:r w:rsidRPr="004551A8">
              <w:t>NR_MC_enh-UEConTest</w:t>
            </w:r>
          </w:p>
        </w:tc>
        <w:tc>
          <w:tcPr>
            <w:tcW w:w="934" w:type="dxa"/>
            <w:noWrap/>
            <w:hideMark/>
          </w:tcPr>
          <w:p w14:paraId="3C0905BE" w14:textId="77777777" w:rsidR="004551A8" w:rsidRPr="004551A8" w:rsidRDefault="004551A8">
            <w:r w:rsidRPr="004551A8">
              <w:t>0913</w:t>
            </w:r>
          </w:p>
        </w:tc>
        <w:tc>
          <w:tcPr>
            <w:tcW w:w="942" w:type="dxa"/>
            <w:noWrap/>
            <w:hideMark/>
          </w:tcPr>
          <w:p w14:paraId="412E106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F37540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8A01F09" w14:textId="77777777" w:rsidR="004551A8" w:rsidRPr="004551A8" w:rsidRDefault="004551A8">
            <w:r w:rsidRPr="004551A8">
              <w:t>RP-240999</w:t>
            </w:r>
          </w:p>
        </w:tc>
      </w:tr>
      <w:tr w:rsidR="004551A8" w:rsidRPr="004551A8" w14:paraId="5ECCFA8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6CEB435" w14:textId="77777777" w:rsidR="004551A8" w:rsidRPr="004551A8" w:rsidRDefault="004551A8">
            <w:r w:rsidRPr="004551A8">
              <w:t>R5-243620</w:t>
            </w:r>
          </w:p>
        </w:tc>
        <w:tc>
          <w:tcPr>
            <w:tcW w:w="4593" w:type="dxa"/>
            <w:noWrap/>
            <w:hideMark/>
          </w:tcPr>
          <w:p w14:paraId="02E43863" w14:textId="77777777" w:rsidR="004551A8" w:rsidRPr="004551A8" w:rsidRDefault="004551A8">
            <w:r w:rsidRPr="004551A8">
              <w:t>Adding new SUL test case Time mask for switching across three uplink bands</w:t>
            </w:r>
          </w:p>
        </w:tc>
        <w:tc>
          <w:tcPr>
            <w:tcW w:w="2265" w:type="dxa"/>
            <w:noWrap/>
            <w:hideMark/>
          </w:tcPr>
          <w:p w14:paraId="0853ED5C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6C5892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32BD735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3EBD75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9B221CD" w14:textId="77777777" w:rsidR="004551A8" w:rsidRPr="004551A8" w:rsidRDefault="004551A8">
            <w:r w:rsidRPr="004551A8">
              <w:t>NR_MC_enh-UEConTest</w:t>
            </w:r>
          </w:p>
        </w:tc>
        <w:tc>
          <w:tcPr>
            <w:tcW w:w="934" w:type="dxa"/>
            <w:noWrap/>
            <w:hideMark/>
          </w:tcPr>
          <w:p w14:paraId="41C7A634" w14:textId="77777777" w:rsidR="004551A8" w:rsidRPr="004551A8" w:rsidRDefault="004551A8">
            <w:r w:rsidRPr="004551A8">
              <w:t>2838</w:t>
            </w:r>
          </w:p>
        </w:tc>
        <w:tc>
          <w:tcPr>
            <w:tcW w:w="942" w:type="dxa"/>
            <w:noWrap/>
            <w:hideMark/>
          </w:tcPr>
          <w:p w14:paraId="233FEA5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60DD01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AF4DCF2" w14:textId="77777777" w:rsidR="004551A8" w:rsidRPr="004551A8" w:rsidRDefault="004551A8">
            <w:r w:rsidRPr="004551A8">
              <w:t>RP-240999</w:t>
            </w:r>
          </w:p>
        </w:tc>
      </w:tr>
      <w:tr w:rsidR="004551A8" w:rsidRPr="004551A8" w14:paraId="3825749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8B47D09" w14:textId="77777777" w:rsidR="004551A8" w:rsidRPr="004551A8" w:rsidRDefault="004551A8">
            <w:r w:rsidRPr="004551A8">
              <w:lastRenderedPageBreak/>
              <w:t>R5-243621</w:t>
            </w:r>
          </w:p>
        </w:tc>
        <w:tc>
          <w:tcPr>
            <w:tcW w:w="4593" w:type="dxa"/>
            <w:noWrap/>
            <w:hideMark/>
          </w:tcPr>
          <w:p w14:paraId="3F2DBA9B" w14:textId="77777777" w:rsidR="004551A8" w:rsidRPr="004551A8" w:rsidRDefault="004551A8">
            <w:r w:rsidRPr="004551A8">
              <w:t>Addition of TP analysis for NR V2X MPR for PC2 and intra-band concurrent operation</w:t>
            </w:r>
          </w:p>
        </w:tc>
        <w:tc>
          <w:tcPr>
            <w:tcW w:w="2265" w:type="dxa"/>
            <w:noWrap/>
            <w:hideMark/>
          </w:tcPr>
          <w:p w14:paraId="585C9B5B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73C0E41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9FB7E74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502F0D3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81AF875" w14:textId="77777777" w:rsidR="004551A8" w:rsidRPr="004551A8" w:rsidRDefault="004551A8">
            <w:r w:rsidRPr="004551A8">
              <w:t>NR_SL_enh-UEConTest</w:t>
            </w:r>
          </w:p>
        </w:tc>
        <w:tc>
          <w:tcPr>
            <w:tcW w:w="934" w:type="dxa"/>
            <w:noWrap/>
            <w:hideMark/>
          </w:tcPr>
          <w:p w14:paraId="7DBA758B" w14:textId="77777777" w:rsidR="004551A8" w:rsidRPr="004551A8" w:rsidRDefault="004551A8">
            <w:r w:rsidRPr="004551A8">
              <w:t>0909</w:t>
            </w:r>
          </w:p>
        </w:tc>
        <w:tc>
          <w:tcPr>
            <w:tcW w:w="942" w:type="dxa"/>
            <w:noWrap/>
            <w:hideMark/>
          </w:tcPr>
          <w:p w14:paraId="753C5BE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79F1B1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DE01229" w14:textId="77777777" w:rsidR="004551A8" w:rsidRPr="004551A8" w:rsidRDefault="004551A8">
            <w:r w:rsidRPr="004551A8">
              <w:t>RP-240972</w:t>
            </w:r>
          </w:p>
        </w:tc>
      </w:tr>
      <w:tr w:rsidR="004551A8" w:rsidRPr="004551A8" w14:paraId="0D43D89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FF628C3" w14:textId="77777777" w:rsidR="004551A8" w:rsidRPr="004551A8" w:rsidRDefault="004551A8">
            <w:r w:rsidRPr="004551A8">
              <w:t>R5-243622</w:t>
            </w:r>
          </w:p>
        </w:tc>
        <w:tc>
          <w:tcPr>
            <w:tcW w:w="4593" w:type="dxa"/>
            <w:noWrap/>
            <w:hideMark/>
          </w:tcPr>
          <w:p w14:paraId="71866FE4" w14:textId="77777777" w:rsidR="004551A8" w:rsidRPr="004551A8" w:rsidRDefault="004551A8">
            <w:r w:rsidRPr="004551A8">
              <w:t>Addition of TP analysis for NR V2X AMPR for PC2 and intra-band concurrent operation</w:t>
            </w:r>
          </w:p>
        </w:tc>
        <w:tc>
          <w:tcPr>
            <w:tcW w:w="2265" w:type="dxa"/>
            <w:noWrap/>
            <w:hideMark/>
          </w:tcPr>
          <w:p w14:paraId="4D7F80BA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2F7A460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0DC2D18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19BAA2F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80A04B8" w14:textId="77777777" w:rsidR="004551A8" w:rsidRPr="004551A8" w:rsidRDefault="004551A8">
            <w:r w:rsidRPr="004551A8">
              <w:t>NR_SL_enh-UEConTest</w:t>
            </w:r>
          </w:p>
        </w:tc>
        <w:tc>
          <w:tcPr>
            <w:tcW w:w="934" w:type="dxa"/>
            <w:noWrap/>
            <w:hideMark/>
          </w:tcPr>
          <w:p w14:paraId="2363CDEA" w14:textId="77777777" w:rsidR="004551A8" w:rsidRPr="004551A8" w:rsidRDefault="004551A8">
            <w:r w:rsidRPr="004551A8">
              <w:t>0910</w:t>
            </w:r>
          </w:p>
        </w:tc>
        <w:tc>
          <w:tcPr>
            <w:tcW w:w="942" w:type="dxa"/>
            <w:noWrap/>
            <w:hideMark/>
          </w:tcPr>
          <w:p w14:paraId="46DF5BA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1CB8BA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8B9DC42" w14:textId="77777777" w:rsidR="004551A8" w:rsidRPr="004551A8" w:rsidRDefault="004551A8">
            <w:r w:rsidRPr="004551A8">
              <w:t>RP-240972</w:t>
            </w:r>
          </w:p>
        </w:tc>
      </w:tr>
      <w:tr w:rsidR="004551A8" w:rsidRPr="004551A8" w14:paraId="5B56FE2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D84EE6" w14:textId="77777777" w:rsidR="004551A8" w:rsidRPr="004551A8" w:rsidRDefault="004551A8">
            <w:r w:rsidRPr="004551A8">
              <w:t>R5-243623</w:t>
            </w:r>
          </w:p>
        </w:tc>
        <w:tc>
          <w:tcPr>
            <w:tcW w:w="4593" w:type="dxa"/>
            <w:noWrap/>
            <w:hideMark/>
          </w:tcPr>
          <w:p w14:paraId="4B57C30B" w14:textId="77777777" w:rsidR="004551A8" w:rsidRPr="004551A8" w:rsidRDefault="004551A8">
            <w:r w:rsidRPr="004551A8">
              <w:t>Apply interlaced RB allocation in test configuration table in test case 6.4F.2.2</w:t>
            </w:r>
          </w:p>
        </w:tc>
        <w:tc>
          <w:tcPr>
            <w:tcW w:w="2265" w:type="dxa"/>
            <w:noWrap/>
            <w:hideMark/>
          </w:tcPr>
          <w:p w14:paraId="00E24FA5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05162DD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EE90365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C3415D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535982A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341B67AA" w14:textId="77777777" w:rsidR="004551A8" w:rsidRPr="004551A8" w:rsidRDefault="004551A8">
            <w:r w:rsidRPr="004551A8">
              <w:t>2771</w:t>
            </w:r>
          </w:p>
        </w:tc>
        <w:tc>
          <w:tcPr>
            <w:tcW w:w="942" w:type="dxa"/>
            <w:noWrap/>
            <w:hideMark/>
          </w:tcPr>
          <w:p w14:paraId="1A64A78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27B6D1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414C1AD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69972EE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3605AF5" w14:textId="77777777" w:rsidR="004551A8" w:rsidRPr="004551A8" w:rsidRDefault="004551A8">
            <w:r w:rsidRPr="004551A8">
              <w:t>R5-243624</w:t>
            </w:r>
          </w:p>
        </w:tc>
        <w:tc>
          <w:tcPr>
            <w:tcW w:w="4593" w:type="dxa"/>
            <w:noWrap/>
            <w:hideMark/>
          </w:tcPr>
          <w:p w14:paraId="128E4578" w14:textId="77777777" w:rsidR="004551A8" w:rsidRPr="004551A8" w:rsidRDefault="004551A8">
            <w:r w:rsidRPr="004551A8">
              <w:t>Updating the TP analysis for AMPR testing for CA_n41A-n79A</w:t>
            </w:r>
          </w:p>
        </w:tc>
        <w:tc>
          <w:tcPr>
            <w:tcW w:w="2265" w:type="dxa"/>
            <w:noWrap/>
            <w:hideMark/>
          </w:tcPr>
          <w:p w14:paraId="770BC59C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9A8FAA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2A440EB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725B3AF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0F19CB4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0156BC0" w14:textId="77777777" w:rsidR="004551A8" w:rsidRPr="004551A8" w:rsidRDefault="004551A8">
            <w:r w:rsidRPr="004551A8">
              <w:t>0911</w:t>
            </w:r>
          </w:p>
        </w:tc>
        <w:tc>
          <w:tcPr>
            <w:tcW w:w="942" w:type="dxa"/>
            <w:noWrap/>
            <w:hideMark/>
          </w:tcPr>
          <w:p w14:paraId="10D36DB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A2575A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A1E5B09" w14:textId="77777777" w:rsidR="004551A8" w:rsidRPr="004551A8" w:rsidRDefault="004551A8">
            <w:r w:rsidRPr="004551A8">
              <w:t>RP-241021</w:t>
            </w:r>
          </w:p>
        </w:tc>
      </w:tr>
      <w:tr w:rsidR="004551A8" w:rsidRPr="004551A8" w14:paraId="4AFB268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7F01EF3" w14:textId="77777777" w:rsidR="004551A8" w:rsidRPr="004551A8" w:rsidRDefault="004551A8">
            <w:r w:rsidRPr="004551A8">
              <w:t>R5-243625</w:t>
            </w:r>
          </w:p>
        </w:tc>
        <w:tc>
          <w:tcPr>
            <w:tcW w:w="4593" w:type="dxa"/>
            <w:noWrap/>
            <w:hideMark/>
          </w:tcPr>
          <w:p w14:paraId="01E03CDA" w14:textId="77777777" w:rsidR="004551A8" w:rsidRPr="004551A8" w:rsidRDefault="004551A8">
            <w:r w:rsidRPr="004551A8">
              <w:t>Update of Rx test cases to add 50MHz for NR band n7</w:t>
            </w:r>
          </w:p>
        </w:tc>
        <w:tc>
          <w:tcPr>
            <w:tcW w:w="2265" w:type="dxa"/>
            <w:noWrap/>
            <w:hideMark/>
          </w:tcPr>
          <w:p w14:paraId="128B323E" w14:textId="77777777" w:rsidR="004551A8" w:rsidRPr="004551A8" w:rsidRDefault="004551A8">
            <w:r w:rsidRPr="004551A8">
              <w:t>MediaTek Beijing Inc.</w:t>
            </w:r>
          </w:p>
        </w:tc>
        <w:tc>
          <w:tcPr>
            <w:tcW w:w="923" w:type="dxa"/>
            <w:noWrap/>
            <w:hideMark/>
          </w:tcPr>
          <w:p w14:paraId="01132D1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7B5E7E1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88D8DB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9835949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6F052640" w14:textId="77777777" w:rsidR="004551A8" w:rsidRPr="004551A8" w:rsidRDefault="004551A8">
            <w:r w:rsidRPr="004551A8">
              <w:t>2740</w:t>
            </w:r>
          </w:p>
        </w:tc>
        <w:tc>
          <w:tcPr>
            <w:tcW w:w="942" w:type="dxa"/>
            <w:noWrap/>
            <w:hideMark/>
          </w:tcPr>
          <w:p w14:paraId="3399523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BF3263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A0D4ACB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12B301D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00238FA" w14:textId="77777777" w:rsidR="004551A8" w:rsidRPr="004551A8" w:rsidRDefault="004551A8">
            <w:r w:rsidRPr="004551A8">
              <w:t>R5-243626</w:t>
            </w:r>
          </w:p>
        </w:tc>
        <w:tc>
          <w:tcPr>
            <w:tcW w:w="4593" w:type="dxa"/>
            <w:noWrap/>
            <w:hideMark/>
          </w:tcPr>
          <w:p w14:paraId="1050952E" w14:textId="77777777" w:rsidR="004551A8" w:rsidRPr="004551A8" w:rsidRDefault="004551A8">
            <w:r w:rsidRPr="004551A8">
              <w:t>Addition of test case 6.3H.3.1 Minimum output power for inter-band UL CA with UL MIMO</w:t>
            </w:r>
          </w:p>
        </w:tc>
        <w:tc>
          <w:tcPr>
            <w:tcW w:w="2265" w:type="dxa"/>
            <w:noWrap/>
            <w:hideMark/>
          </w:tcPr>
          <w:p w14:paraId="7E77CEB0" w14:textId="77777777" w:rsidR="004551A8" w:rsidRPr="004551A8" w:rsidRDefault="004551A8">
            <w:r w:rsidRPr="004551A8">
              <w:t>TTA</w:t>
            </w:r>
          </w:p>
        </w:tc>
        <w:tc>
          <w:tcPr>
            <w:tcW w:w="923" w:type="dxa"/>
            <w:noWrap/>
            <w:hideMark/>
          </w:tcPr>
          <w:p w14:paraId="554132F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14E1A42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6C52239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62CABAE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1AC2F8DF" w14:textId="77777777" w:rsidR="004551A8" w:rsidRPr="004551A8" w:rsidRDefault="004551A8">
            <w:r w:rsidRPr="004551A8">
              <w:t>2781</w:t>
            </w:r>
          </w:p>
        </w:tc>
        <w:tc>
          <w:tcPr>
            <w:tcW w:w="942" w:type="dxa"/>
            <w:noWrap/>
            <w:hideMark/>
          </w:tcPr>
          <w:p w14:paraId="44D2418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127B81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BCD6BF1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606B6F0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85AC110" w14:textId="77777777" w:rsidR="004551A8" w:rsidRPr="004551A8" w:rsidRDefault="004551A8">
            <w:r w:rsidRPr="004551A8">
              <w:t>R5-243627</w:t>
            </w:r>
          </w:p>
        </w:tc>
        <w:tc>
          <w:tcPr>
            <w:tcW w:w="4593" w:type="dxa"/>
            <w:noWrap/>
            <w:hideMark/>
          </w:tcPr>
          <w:p w14:paraId="4CAD7DD8" w14:textId="77777777" w:rsidR="004551A8" w:rsidRPr="004551A8" w:rsidRDefault="004551A8">
            <w:r w:rsidRPr="004551A8">
              <w:t>Addition of test case 6.5H.3.1 Occupied bandwidth for inter-band UL CA with UL MIMO</w:t>
            </w:r>
          </w:p>
        </w:tc>
        <w:tc>
          <w:tcPr>
            <w:tcW w:w="2265" w:type="dxa"/>
            <w:noWrap/>
            <w:hideMark/>
          </w:tcPr>
          <w:p w14:paraId="36C1AB33" w14:textId="77777777" w:rsidR="004551A8" w:rsidRPr="004551A8" w:rsidRDefault="004551A8">
            <w:r w:rsidRPr="004551A8">
              <w:t>TTA</w:t>
            </w:r>
          </w:p>
        </w:tc>
        <w:tc>
          <w:tcPr>
            <w:tcW w:w="923" w:type="dxa"/>
            <w:noWrap/>
            <w:hideMark/>
          </w:tcPr>
          <w:p w14:paraId="3ED1944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9332079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97174E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09ED5E6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4880CECB" w14:textId="77777777" w:rsidR="004551A8" w:rsidRPr="004551A8" w:rsidRDefault="004551A8">
            <w:r w:rsidRPr="004551A8">
              <w:t>2782</w:t>
            </w:r>
          </w:p>
        </w:tc>
        <w:tc>
          <w:tcPr>
            <w:tcW w:w="942" w:type="dxa"/>
            <w:noWrap/>
            <w:hideMark/>
          </w:tcPr>
          <w:p w14:paraId="108A0D5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B2EF3B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3495C6B" w14:textId="77777777" w:rsidR="004551A8" w:rsidRPr="004551A8" w:rsidRDefault="004551A8">
            <w:r w:rsidRPr="004551A8">
              <w:t>RP-240993</w:t>
            </w:r>
          </w:p>
        </w:tc>
      </w:tr>
      <w:tr w:rsidR="004551A8" w:rsidRPr="004551A8" w14:paraId="4026795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48E5634" w14:textId="77777777" w:rsidR="004551A8" w:rsidRPr="004551A8" w:rsidRDefault="004551A8">
            <w:r w:rsidRPr="004551A8">
              <w:t>R5-243628</w:t>
            </w:r>
          </w:p>
        </w:tc>
        <w:tc>
          <w:tcPr>
            <w:tcW w:w="4593" w:type="dxa"/>
            <w:noWrap/>
            <w:hideMark/>
          </w:tcPr>
          <w:p w14:paraId="338DBE64" w14:textId="77777777" w:rsidR="004551A8" w:rsidRPr="004551A8" w:rsidRDefault="004551A8">
            <w:r w:rsidRPr="004551A8">
              <w:t>Addition of new test cases 6.2L.3.x for inter-band CA with TxD</w:t>
            </w:r>
          </w:p>
        </w:tc>
        <w:tc>
          <w:tcPr>
            <w:tcW w:w="2265" w:type="dxa"/>
            <w:noWrap/>
            <w:hideMark/>
          </w:tcPr>
          <w:p w14:paraId="5FCDD054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75BE03B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5A1CEEA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B8BA07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6984E60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0C037BA4" w14:textId="77777777" w:rsidR="004551A8" w:rsidRPr="004551A8" w:rsidRDefault="004551A8">
            <w:r w:rsidRPr="004551A8">
              <w:t>2788</w:t>
            </w:r>
          </w:p>
        </w:tc>
        <w:tc>
          <w:tcPr>
            <w:tcW w:w="942" w:type="dxa"/>
            <w:noWrap/>
            <w:hideMark/>
          </w:tcPr>
          <w:p w14:paraId="7CAAEFF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4C5733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5E292CC" w14:textId="77777777" w:rsidR="004551A8" w:rsidRPr="004551A8" w:rsidRDefault="004551A8">
            <w:r w:rsidRPr="004551A8">
              <w:t>RP-240994</w:t>
            </w:r>
          </w:p>
        </w:tc>
      </w:tr>
      <w:tr w:rsidR="004551A8" w:rsidRPr="004551A8" w14:paraId="09FE552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F091722" w14:textId="77777777" w:rsidR="004551A8" w:rsidRPr="004551A8" w:rsidRDefault="004551A8">
            <w:r w:rsidRPr="004551A8">
              <w:t>R5-243629</w:t>
            </w:r>
          </w:p>
        </w:tc>
        <w:tc>
          <w:tcPr>
            <w:tcW w:w="4593" w:type="dxa"/>
            <w:noWrap/>
            <w:hideMark/>
          </w:tcPr>
          <w:p w14:paraId="3AC92CBF" w14:textId="77777777" w:rsidR="004551A8" w:rsidRPr="004551A8" w:rsidRDefault="004551A8">
            <w:r w:rsidRPr="004551A8">
              <w:t>Update of NR V2X AMPR test cases</w:t>
            </w:r>
          </w:p>
        </w:tc>
        <w:tc>
          <w:tcPr>
            <w:tcW w:w="2265" w:type="dxa"/>
            <w:noWrap/>
            <w:hideMark/>
          </w:tcPr>
          <w:p w14:paraId="52C67A78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23553AB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7B95DC3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D4EC3E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1BF3CE2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708F5F26" w14:textId="77777777" w:rsidR="004551A8" w:rsidRPr="004551A8" w:rsidRDefault="004551A8">
            <w:r w:rsidRPr="004551A8">
              <w:t>2823</w:t>
            </w:r>
          </w:p>
        </w:tc>
        <w:tc>
          <w:tcPr>
            <w:tcW w:w="942" w:type="dxa"/>
            <w:noWrap/>
            <w:hideMark/>
          </w:tcPr>
          <w:p w14:paraId="474225B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FADF9D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057239E" w14:textId="77777777" w:rsidR="004551A8" w:rsidRPr="004551A8" w:rsidRDefault="004551A8">
            <w:r w:rsidRPr="004551A8">
              <w:t>RP-240950</w:t>
            </w:r>
          </w:p>
        </w:tc>
      </w:tr>
      <w:tr w:rsidR="004551A8" w:rsidRPr="004551A8" w14:paraId="3C8E156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D161441" w14:textId="77777777" w:rsidR="004551A8" w:rsidRPr="004551A8" w:rsidRDefault="004551A8">
            <w:r w:rsidRPr="004551A8">
              <w:t>R5-243630</w:t>
            </w:r>
          </w:p>
        </w:tc>
        <w:tc>
          <w:tcPr>
            <w:tcW w:w="4593" w:type="dxa"/>
            <w:noWrap/>
            <w:hideMark/>
          </w:tcPr>
          <w:p w14:paraId="5314064F" w14:textId="77777777" w:rsidR="004551A8" w:rsidRPr="004551A8" w:rsidRDefault="004551A8">
            <w:r w:rsidRPr="004551A8">
              <w:t>Update to Annex F for V2X test cases</w:t>
            </w:r>
          </w:p>
        </w:tc>
        <w:tc>
          <w:tcPr>
            <w:tcW w:w="2265" w:type="dxa"/>
            <w:noWrap/>
            <w:hideMark/>
          </w:tcPr>
          <w:p w14:paraId="4242F8EA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E53F84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668C2BE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4C03ABA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3DDA540" w14:textId="77777777" w:rsidR="004551A8" w:rsidRPr="004551A8" w:rsidRDefault="004551A8">
            <w:r w:rsidRPr="004551A8">
              <w:t>5G_V2X_NRSL_eV2XARC-UEConTest</w:t>
            </w:r>
          </w:p>
        </w:tc>
        <w:tc>
          <w:tcPr>
            <w:tcW w:w="934" w:type="dxa"/>
            <w:noWrap/>
            <w:hideMark/>
          </w:tcPr>
          <w:p w14:paraId="291951D5" w14:textId="77777777" w:rsidR="004551A8" w:rsidRPr="004551A8" w:rsidRDefault="004551A8">
            <w:r w:rsidRPr="004551A8">
              <w:t>2841</w:t>
            </w:r>
          </w:p>
        </w:tc>
        <w:tc>
          <w:tcPr>
            <w:tcW w:w="942" w:type="dxa"/>
            <w:noWrap/>
            <w:hideMark/>
          </w:tcPr>
          <w:p w14:paraId="4B651A1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0A6C9A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993220D" w14:textId="77777777" w:rsidR="004551A8" w:rsidRPr="004551A8" w:rsidRDefault="004551A8">
            <w:r w:rsidRPr="004551A8">
              <w:t>RP-240950</w:t>
            </w:r>
          </w:p>
        </w:tc>
      </w:tr>
      <w:tr w:rsidR="004551A8" w:rsidRPr="004551A8" w14:paraId="7AC04BD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1D7FD1A" w14:textId="77777777" w:rsidR="004551A8" w:rsidRPr="004551A8" w:rsidRDefault="004551A8">
            <w:r w:rsidRPr="004551A8">
              <w:t>R5-243631</w:t>
            </w:r>
          </w:p>
        </w:tc>
        <w:tc>
          <w:tcPr>
            <w:tcW w:w="4593" w:type="dxa"/>
            <w:noWrap/>
            <w:hideMark/>
          </w:tcPr>
          <w:p w14:paraId="4615A729" w14:textId="77777777" w:rsidR="004551A8" w:rsidRPr="004551A8" w:rsidRDefault="004551A8">
            <w:r w:rsidRPr="004551A8">
              <w:t>Updating PC2 AMPR testing for NS_100 for band n8</w:t>
            </w:r>
          </w:p>
        </w:tc>
        <w:tc>
          <w:tcPr>
            <w:tcW w:w="2265" w:type="dxa"/>
            <w:noWrap/>
            <w:hideMark/>
          </w:tcPr>
          <w:p w14:paraId="47BAAC22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5F6A5ED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EC4D9FD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0EB72C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39E70FD" w14:textId="77777777" w:rsidR="004551A8" w:rsidRPr="004551A8" w:rsidRDefault="004551A8">
            <w:r w:rsidRPr="004551A8">
              <w:t>HPUE_NR_FR1_FDD_R18-UEConTest</w:t>
            </w:r>
          </w:p>
        </w:tc>
        <w:tc>
          <w:tcPr>
            <w:tcW w:w="934" w:type="dxa"/>
            <w:noWrap/>
            <w:hideMark/>
          </w:tcPr>
          <w:p w14:paraId="00618510" w14:textId="77777777" w:rsidR="004551A8" w:rsidRPr="004551A8" w:rsidRDefault="004551A8">
            <w:r w:rsidRPr="004551A8">
              <w:t>2834</w:t>
            </w:r>
          </w:p>
        </w:tc>
        <w:tc>
          <w:tcPr>
            <w:tcW w:w="942" w:type="dxa"/>
            <w:noWrap/>
            <w:hideMark/>
          </w:tcPr>
          <w:p w14:paraId="383A608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296BB5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B9EEB93" w14:textId="77777777" w:rsidR="004551A8" w:rsidRPr="004551A8" w:rsidRDefault="004551A8">
            <w:r w:rsidRPr="004551A8">
              <w:t>RP-240989</w:t>
            </w:r>
          </w:p>
        </w:tc>
      </w:tr>
      <w:tr w:rsidR="004551A8" w:rsidRPr="004551A8" w14:paraId="29023A3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E2AE826" w14:textId="77777777" w:rsidR="004551A8" w:rsidRPr="004551A8" w:rsidRDefault="004551A8">
            <w:r w:rsidRPr="004551A8">
              <w:t>R5-243632</w:t>
            </w:r>
          </w:p>
        </w:tc>
        <w:tc>
          <w:tcPr>
            <w:tcW w:w="4593" w:type="dxa"/>
            <w:noWrap/>
            <w:hideMark/>
          </w:tcPr>
          <w:p w14:paraId="0F18E0AF" w14:textId="77777777" w:rsidR="004551A8" w:rsidRPr="004551A8" w:rsidRDefault="004551A8">
            <w:r w:rsidRPr="004551A8">
              <w:t>Addition of delta RIB into 7.3A.0.3.2.3 for CA_n3A-n8A-n78A</w:t>
            </w:r>
          </w:p>
        </w:tc>
        <w:tc>
          <w:tcPr>
            <w:tcW w:w="2265" w:type="dxa"/>
            <w:noWrap/>
            <w:hideMark/>
          </w:tcPr>
          <w:p w14:paraId="48705C1C" w14:textId="77777777" w:rsidR="004551A8" w:rsidRPr="004551A8" w:rsidRDefault="004551A8">
            <w:r w:rsidRPr="004551A8">
              <w:t>China Unicom</w:t>
            </w:r>
          </w:p>
        </w:tc>
        <w:tc>
          <w:tcPr>
            <w:tcW w:w="923" w:type="dxa"/>
            <w:noWrap/>
            <w:hideMark/>
          </w:tcPr>
          <w:p w14:paraId="198A836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1DFC91A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132DD9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76C8A8F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6A0C3E1A" w14:textId="77777777" w:rsidR="004551A8" w:rsidRPr="004551A8" w:rsidRDefault="004551A8">
            <w:r w:rsidRPr="004551A8">
              <w:t>2803</w:t>
            </w:r>
          </w:p>
        </w:tc>
        <w:tc>
          <w:tcPr>
            <w:tcW w:w="942" w:type="dxa"/>
            <w:noWrap/>
            <w:hideMark/>
          </w:tcPr>
          <w:p w14:paraId="72B7677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108983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1C4767C" w14:textId="77777777" w:rsidR="004551A8" w:rsidRPr="004551A8" w:rsidRDefault="004551A8">
            <w:r w:rsidRPr="004551A8">
              <w:t>RP-240948</w:t>
            </w:r>
          </w:p>
        </w:tc>
      </w:tr>
      <w:tr w:rsidR="004551A8" w:rsidRPr="004551A8" w14:paraId="5BE5889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580BDCD" w14:textId="77777777" w:rsidR="004551A8" w:rsidRPr="004551A8" w:rsidRDefault="004551A8">
            <w:r w:rsidRPr="004551A8">
              <w:t>R5-243633</w:t>
            </w:r>
          </w:p>
        </w:tc>
        <w:tc>
          <w:tcPr>
            <w:tcW w:w="4593" w:type="dxa"/>
            <w:noWrap/>
            <w:hideMark/>
          </w:tcPr>
          <w:p w14:paraId="46FE4F8B" w14:textId="77777777" w:rsidR="004551A8" w:rsidRPr="004551A8" w:rsidRDefault="004551A8">
            <w:r w:rsidRPr="004551A8">
              <w:t>Correction of spurious emission minimum conformance requirements for UE co-ex for intra-band contiguous CA</w:t>
            </w:r>
          </w:p>
        </w:tc>
        <w:tc>
          <w:tcPr>
            <w:tcW w:w="2265" w:type="dxa"/>
            <w:noWrap/>
            <w:hideMark/>
          </w:tcPr>
          <w:p w14:paraId="253E5AD1" w14:textId="77777777" w:rsidR="004551A8" w:rsidRPr="004551A8" w:rsidRDefault="004551A8">
            <w:r w:rsidRPr="004551A8">
              <w:t>Apple, Keysight</w:t>
            </w:r>
          </w:p>
        </w:tc>
        <w:tc>
          <w:tcPr>
            <w:tcW w:w="923" w:type="dxa"/>
            <w:noWrap/>
            <w:hideMark/>
          </w:tcPr>
          <w:p w14:paraId="642EDD2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4E77AE8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6F6310A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6822EE2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0B4D5CB6" w14:textId="77777777" w:rsidR="004551A8" w:rsidRPr="004551A8" w:rsidRDefault="004551A8">
            <w:r w:rsidRPr="004551A8">
              <w:t>2843</w:t>
            </w:r>
          </w:p>
        </w:tc>
        <w:tc>
          <w:tcPr>
            <w:tcW w:w="942" w:type="dxa"/>
            <w:noWrap/>
            <w:hideMark/>
          </w:tcPr>
          <w:p w14:paraId="31EA65F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856A93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FA79AAB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21D07EC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FB59CB7" w14:textId="77777777" w:rsidR="004551A8" w:rsidRPr="004551A8" w:rsidRDefault="004551A8">
            <w:r w:rsidRPr="004551A8">
              <w:lastRenderedPageBreak/>
              <w:t>R5-243634</w:t>
            </w:r>
          </w:p>
        </w:tc>
        <w:tc>
          <w:tcPr>
            <w:tcW w:w="4593" w:type="dxa"/>
            <w:noWrap/>
            <w:hideMark/>
          </w:tcPr>
          <w:p w14:paraId="4549D120" w14:textId="77777777" w:rsidR="004551A8" w:rsidRPr="004551A8" w:rsidRDefault="004551A8">
            <w:r w:rsidRPr="004551A8">
              <w:t>Correction of spurious emission test requirements for UE co-ex for CA (2UL CA) Rel-17</w:t>
            </w:r>
          </w:p>
        </w:tc>
        <w:tc>
          <w:tcPr>
            <w:tcW w:w="2265" w:type="dxa"/>
            <w:noWrap/>
            <w:hideMark/>
          </w:tcPr>
          <w:p w14:paraId="3BE89EC1" w14:textId="77777777" w:rsidR="004551A8" w:rsidRPr="004551A8" w:rsidRDefault="004551A8">
            <w:r w:rsidRPr="004551A8">
              <w:t>Apple, Keysight</w:t>
            </w:r>
          </w:p>
        </w:tc>
        <w:tc>
          <w:tcPr>
            <w:tcW w:w="923" w:type="dxa"/>
            <w:noWrap/>
            <w:hideMark/>
          </w:tcPr>
          <w:p w14:paraId="661F1BB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2763D60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1D1D712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D8BBB5E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449FCDD4" w14:textId="77777777" w:rsidR="004551A8" w:rsidRPr="004551A8" w:rsidRDefault="004551A8">
            <w:r w:rsidRPr="004551A8">
              <w:t>2847</w:t>
            </w:r>
          </w:p>
        </w:tc>
        <w:tc>
          <w:tcPr>
            <w:tcW w:w="942" w:type="dxa"/>
            <w:noWrap/>
            <w:hideMark/>
          </w:tcPr>
          <w:p w14:paraId="41A81F3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9C1B18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6C5801C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30C4898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69B57A7" w14:textId="77777777" w:rsidR="004551A8" w:rsidRPr="004551A8" w:rsidRDefault="004551A8">
            <w:r w:rsidRPr="004551A8">
              <w:t>R5-243635</w:t>
            </w:r>
          </w:p>
        </w:tc>
        <w:tc>
          <w:tcPr>
            <w:tcW w:w="4593" w:type="dxa"/>
            <w:noWrap/>
            <w:hideMark/>
          </w:tcPr>
          <w:p w14:paraId="207E7B96" w14:textId="77777777" w:rsidR="004551A8" w:rsidRPr="004551A8" w:rsidRDefault="004551A8">
            <w:r w:rsidRPr="004551A8">
              <w:t>Correction to reference sensitivity test requirements for CA_n25A-n77A, CA_n25A-n78A and CA_n66A-n78A</w:t>
            </w:r>
          </w:p>
        </w:tc>
        <w:tc>
          <w:tcPr>
            <w:tcW w:w="2265" w:type="dxa"/>
            <w:noWrap/>
            <w:hideMark/>
          </w:tcPr>
          <w:p w14:paraId="2F57DBC5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5896E9D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0958558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329493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1EA0744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5A25782B" w14:textId="77777777" w:rsidR="004551A8" w:rsidRPr="004551A8" w:rsidRDefault="004551A8">
            <w:r w:rsidRPr="004551A8">
              <w:t>2750</w:t>
            </w:r>
          </w:p>
        </w:tc>
        <w:tc>
          <w:tcPr>
            <w:tcW w:w="942" w:type="dxa"/>
            <w:noWrap/>
            <w:hideMark/>
          </w:tcPr>
          <w:p w14:paraId="6A7FF9D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AA170D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E73EFD5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7A55F9A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DD075C" w14:textId="77777777" w:rsidR="004551A8" w:rsidRPr="004551A8" w:rsidRDefault="004551A8">
            <w:r w:rsidRPr="004551A8">
              <w:t>R5-243636</w:t>
            </w:r>
          </w:p>
        </w:tc>
        <w:tc>
          <w:tcPr>
            <w:tcW w:w="4593" w:type="dxa"/>
            <w:noWrap/>
            <w:hideMark/>
          </w:tcPr>
          <w:p w14:paraId="00705647" w14:textId="77777777" w:rsidR="004551A8" w:rsidRPr="004551A8" w:rsidRDefault="004551A8">
            <w:r w:rsidRPr="004551A8">
              <w:t>General updates of TS 38.521-1 clause 5 for R17 CA configurations</w:t>
            </w:r>
          </w:p>
        </w:tc>
        <w:tc>
          <w:tcPr>
            <w:tcW w:w="2265" w:type="dxa"/>
            <w:noWrap/>
            <w:hideMark/>
          </w:tcPr>
          <w:p w14:paraId="70AA8D06" w14:textId="77777777" w:rsidR="004551A8" w:rsidRPr="004551A8" w:rsidRDefault="004551A8">
            <w:r w:rsidRPr="004551A8">
              <w:t>China Unicom, Verizon, KDDI, WE Certification Oy, AT&amp;T</w:t>
            </w:r>
          </w:p>
        </w:tc>
        <w:tc>
          <w:tcPr>
            <w:tcW w:w="923" w:type="dxa"/>
            <w:noWrap/>
            <w:hideMark/>
          </w:tcPr>
          <w:p w14:paraId="59F117F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1313C9E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8EF43B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E061799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4AC45167" w14:textId="77777777" w:rsidR="004551A8" w:rsidRPr="004551A8" w:rsidRDefault="004551A8">
            <w:r w:rsidRPr="004551A8">
              <w:t>2776</w:t>
            </w:r>
          </w:p>
        </w:tc>
        <w:tc>
          <w:tcPr>
            <w:tcW w:w="942" w:type="dxa"/>
            <w:noWrap/>
            <w:hideMark/>
          </w:tcPr>
          <w:p w14:paraId="6873A9F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84C68D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65F8AA0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4ED561C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F56B011" w14:textId="77777777" w:rsidR="004551A8" w:rsidRPr="004551A8" w:rsidRDefault="004551A8">
            <w:r w:rsidRPr="004551A8">
              <w:t>R5-243637</w:t>
            </w:r>
          </w:p>
        </w:tc>
        <w:tc>
          <w:tcPr>
            <w:tcW w:w="4593" w:type="dxa"/>
            <w:noWrap/>
            <w:hideMark/>
          </w:tcPr>
          <w:p w14:paraId="4BAD4B86" w14:textId="77777777" w:rsidR="004551A8" w:rsidRPr="004551A8" w:rsidRDefault="004551A8">
            <w:r w:rsidRPr="004551A8">
              <w:t>Addition of 3 MHz channel bandwidth for transmitter requirements</w:t>
            </w:r>
          </w:p>
        </w:tc>
        <w:tc>
          <w:tcPr>
            <w:tcW w:w="2265" w:type="dxa"/>
            <w:noWrap/>
            <w:hideMark/>
          </w:tcPr>
          <w:p w14:paraId="52373B3B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2BE8215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3532D4C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8FD5C4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ACAEFD0" w14:textId="77777777" w:rsidR="004551A8" w:rsidRPr="004551A8" w:rsidRDefault="004551A8">
            <w:r w:rsidRPr="004551A8">
              <w:t>NR_FR1_lessthan_5MHz_BW-UEConTest</w:t>
            </w:r>
          </w:p>
        </w:tc>
        <w:tc>
          <w:tcPr>
            <w:tcW w:w="934" w:type="dxa"/>
            <w:noWrap/>
            <w:hideMark/>
          </w:tcPr>
          <w:p w14:paraId="765EB003" w14:textId="77777777" w:rsidR="004551A8" w:rsidRPr="004551A8" w:rsidRDefault="004551A8">
            <w:r w:rsidRPr="004551A8">
              <w:t>2755</w:t>
            </w:r>
          </w:p>
        </w:tc>
        <w:tc>
          <w:tcPr>
            <w:tcW w:w="942" w:type="dxa"/>
            <w:noWrap/>
            <w:hideMark/>
          </w:tcPr>
          <w:p w14:paraId="29935EC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5A88DC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E52F030" w14:textId="77777777" w:rsidR="004551A8" w:rsidRPr="004551A8" w:rsidRDefault="004551A8">
            <w:r w:rsidRPr="004551A8">
              <w:t>RP-240995</w:t>
            </w:r>
          </w:p>
        </w:tc>
      </w:tr>
      <w:tr w:rsidR="004551A8" w:rsidRPr="004551A8" w14:paraId="5ACA195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B156210" w14:textId="77777777" w:rsidR="004551A8" w:rsidRPr="004551A8" w:rsidRDefault="004551A8">
            <w:r w:rsidRPr="004551A8">
              <w:t>R5-243638</w:t>
            </w:r>
          </w:p>
        </w:tc>
        <w:tc>
          <w:tcPr>
            <w:tcW w:w="4593" w:type="dxa"/>
            <w:noWrap/>
            <w:hideMark/>
          </w:tcPr>
          <w:p w14:paraId="2E5FFE4B" w14:textId="77777777" w:rsidR="004551A8" w:rsidRPr="004551A8" w:rsidRDefault="004551A8">
            <w:r w:rsidRPr="004551A8">
              <w:t>Addition of 3 MHz channel bandwidth for receiver requirements</w:t>
            </w:r>
          </w:p>
        </w:tc>
        <w:tc>
          <w:tcPr>
            <w:tcW w:w="2265" w:type="dxa"/>
            <w:noWrap/>
            <w:hideMark/>
          </w:tcPr>
          <w:p w14:paraId="33AB4E1A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4DE0008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5812704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66C2947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1C6E5DC" w14:textId="77777777" w:rsidR="004551A8" w:rsidRPr="004551A8" w:rsidRDefault="004551A8">
            <w:r w:rsidRPr="004551A8">
              <w:t>NR_FR1_lessthan_5MHz_BW-UEConTest</w:t>
            </w:r>
          </w:p>
        </w:tc>
        <w:tc>
          <w:tcPr>
            <w:tcW w:w="934" w:type="dxa"/>
            <w:noWrap/>
            <w:hideMark/>
          </w:tcPr>
          <w:p w14:paraId="566D0515" w14:textId="77777777" w:rsidR="004551A8" w:rsidRPr="004551A8" w:rsidRDefault="004551A8">
            <w:r w:rsidRPr="004551A8">
              <w:t>2756</w:t>
            </w:r>
          </w:p>
        </w:tc>
        <w:tc>
          <w:tcPr>
            <w:tcW w:w="942" w:type="dxa"/>
            <w:noWrap/>
            <w:hideMark/>
          </w:tcPr>
          <w:p w14:paraId="2F68E08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579819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16D57B3" w14:textId="77777777" w:rsidR="004551A8" w:rsidRPr="004551A8" w:rsidRDefault="004551A8">
            <w:r w:rsidRPr="004551A8">
              <w:t>RP-240995</w:t>
            </w:r>
          </w:p>
        </w:tc>
      </w:tr>
      <w:tr w:rsidR="004551A8" w:rsidRPr="004551A8" w14:paraId="178A396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63AD1A3" w14:textId="77777777" w:rsidR="004551A8" w:rsidRPr="004551A8" w:rsidRDefault="004551A8">
            <w:r w:rsidRPr="004551A8">
              <w:t>R5-243639</w:t>
            </w:r>
          </w:p>
        </w:tc>
        <w:tc>
          <w:tcPr>
            <w:tcW w:w="4593" w:type="dxa"/>
            <w:noWrap/>
            <w:hideMark/>
          </w:tcPr>
          <w:p w14:paraId="69890D8A" w14:textId="77777777" w:rsidR="004551A8" w:rsidRPr="004551A8" w:rsidRDefault="004551A8">
            <w:r w:rsidRPr="004551A8">
              <w:t>Introduction of dedicated spectrum less than 5MHz for FR1 to clause 5 and annex A</w:t>
            </w:r>
          </w:p>
        </w:tc>
        <w:tc>
          <w:tcPr>
            <w:tcW w:w="2265" w:type="dxa"/>
            <w:noWrap/>
            <w:hideMark/>
          </w:tcPr>
          <w:p w14:paraId="49D9513B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310E261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6D727A8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719047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5CD180E" w14:textId="77777777" w:rsidR="004551A8" w:rsidRPr="004551A8" w:rsidRDefault="004551A8">
            <w:r w:rsidRPr="004551A8">
              <w:t>NR_FR1_lessthan_5MHz_BW-UEConTest</w:t>
            </w:r>
          </w:p>
        </w:tc>
        <w:tc>
          <w:tcPr>
            <w:tcW w:w="934" w:type="dxa"/>
            <w:noWrap/>
            <w:hideMark/>
          </w:tcPr>
          <w:p w14:paraId="0820AE3A" w14:textId="77777777" w:rsidR="004551A8" w:rsidRPr="004551A8" w:rsidRDefault="004551A8">
            <w:r w:rsidRPr="004551A8">
              <w:t>2754</w:t>
            </w:r>
          </w:p>
        </w:tc>
        <w:tc>
          <w:tcPr>
            <w:tcW w:w="942" w:type="dxa"/>
            <w:noWrap/>
            <w:hideMark/>
          </w:tcPr>
          <w:p w14:paraId="68C8921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198ED2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2CE8327" w14:textId="77777777" w:rsidR="004551A8" w:rsidRPr="004551A8" w:rsidRDefault="004551A8">
            <w:r w:rsidRPr="004551A8">
              <w:t>RP-240995</w:t>
            </w:r>
          </w:p>
        </w:tc>
      </w:tr>
      <w:tr w:rsidR="004551A8" w:rsidRPr="004551A8" w14:paraId="72BBFCF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CC9BE4D" w14:textId="77777777" w:rsidR="004551A8" w:rsidRPr="004551A8" w:rsidRDefault="004551A8">
            <w:r w:rsidRPr="004551A8">
              <w:t>R5-243640</w:t>
            </w:r>
          </w:p>
        </w:tc>
        <w:tc>
          <w:tcPr>
            <w:tcW w:w="4593" w:type="dxa"/>
            <w:noWrap/>
            <w:hideMark/>
          </w:tcPr>
          <w:p w14:paraId="5296502F" w14:textId="77777777" w:rsidR="004551A8" w:rsidRPr="004551A8" w:rsidRDefault="004551A8">
            <w:r w:rsidRPr="004551A8">
              <w:t>Adding transmitter requirements for band n106</w:t>
            </w:r>
          </w:p>
        </w:tc>
        <w:tc>
          <w:tcPr>
            <w:tcW w:w="2265" w:type="dxa"/>
            <w:noWrap/>
            <w:hideMark/>
          </w:tcPr>
          <w:p w14:paraId="6B8F0E76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6A2ABA9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444A765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58D6892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959B275" w14:textId="77777777" w:rsidR="004551A8" w:rsidRPr="004551A8" w:rsidRDefault="004551A8">
            <w:r w:rsidRPr="004551A8">
              <w:t>NR_lic_bands_BW_R18-UEConTest</w:t>
            </w:r>
          </w:p>
        </w:tc>
        <w:tc>
          <w:tcPr>
            <w:tcW w:w="934" w:type="dxa"/>
            <w:noWrap/>
            <w:hideMark/>
          </w:tcPr>
          <w:p w14:paraId="411FF8F0" w14:textId="77777777" w:rsidR="004551A8" w:rsidRPr="004551A8" w:rsidRDefault="004551A8">
            <w:r w:rsidRPr="004551A8">
              <w:t>2748</w:t>
            </w:r>
          </w:p>
        </w:tc>
        <w:tc>
          <w:tcPr>
            <w:tcW w:w="942" w:type="dxa"/>
            <w:noWrap/>
            <w:hideMark/>
          </w:tcPr>
          <w:p w14:paraId="029DDF2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D86144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BC514CF" w14:textId="77777777" w:rsidR="004551A8" w:rsidRPr="004551A8" w:rsidRDefault="004551A8">
            <w:r w:rsidRPr="004551A8">
              <w:t>RP-240987</w:t>
            </w:r>
          </w:p>
        </w:tc>
      </w:tr>
      <w:tr w:rsidR="004551A8" w:rsidRPr="004551A8" w14:paraId="45F14FB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0E4CA01" w14:textId="77777777" w:rsidR="004551A8" w:rsidRPr="004551A8" w:rsidRDefault="004551A8">
            <w:r w:rsidRPr="004551A8">
              <w:t>R5-243641</w:t>
            </w:r>
          </w:p>
        </w:tc>
        <w:tc>
          <w:tcPr>
            <w:tcW w:w="4593" w:type="dxa"/>
            <w:noWrap/>
            <w:hideMark/>
          </w:tcPr>
          <w:p w14:paraId="5426516B" w14:textId="77777777" w:rsidR="004551A8" w:rsidRPr="004551A8" w:rsidRDefault="004551A8">
            <w:r w:rsidRPr="004551A8">
              <w:t>Adding receiver requirements for band n106</w:t>
            </w:r>
          </w:p>
        </w:tc>
        <w:tc>
          <w:tcPr>
            <w:tcW w:w="2265" w:type="dxa"/>
            <w:noWrap/>
            <w:hideMark/>
          </w:tcPr>
          <w:p w14:paraId="5D0E5388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09A7643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5BB9931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8F0F47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EE0842E" w14:textId="77777777" w:rsidR="004551A8" w:rsidRPr="004551A8" w:rsidRDefault="004551A8">
            <w:r w:rsidRPr="004551A8">
              <w:t>NR_lic_bands_BW_R18-UEConTest</w:t>
            </w:r>
          </w:p>
        </w:tc>
        <w:tc>
          <w:tcPr>
            <w:tcW w:w="934" w:type="dxa"/>
            <w:noWrap/>
            <w:hideMark/>
          </w:tcPr>
          <w:p w14:paraId="563B9C98" w14:textId="77777777" w:rsidR="004551A8" w:rsidRPr="004551A8" w:rsidRDefault="004551A8">
            <w:r w:rsidRPr="004551A8">
              <w:t>2749</w:t>
            </w:r>
          </w:p>
        </w:tc>
        <w:tc>
          <w:tcPr>
            <w:tcW w:w="942" w:type="dxa"/>
            <w:noWrap/>
            <w:hideMark/>
          </w:tcPr>
          <w:p w14:paraId="47F362C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F21A49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8B514F2" w14:textId="77777777" w:rsidR="004551A8" w:rsidRPr="004551A8" w:rsidRDefault="004551A8">
            <w:r w:rsidRPr="004551A8">
              <w:t>RP-240987</w:t>
            </w:r>
          </w:p>
        </w:tc>
      </w:tr>
      <w:tr w:rsidR="004551A8" w:rsidRPr="004551A8" w14:paraId="0EE1DA1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58B39F4" w14:textId="77777777" w:rsidR="004551A8" w:rsidRPr="004551A8" w:rsidRDefault="004551A8">
            <w:r w:rsidRPr="004551A8">
              <w:t>R5-243642</w:t>
            </w:r>
          </w:p>
        </w:tc>
        <w:tc>
          <w:tcPr>
            <w:tcW w:w="4593" w:type="dxa"/>
            <w:noWrap/>
            <w:hideMark/>
          </w:tcPr>
          <w:p w14:paraId="593B1AC2" w14:textId="77777777" w:rsidR="004551A8" w:rsidRPr="004551A8" w:rsidRDefault="004551A8">
            <w:r w:rsidRPr="004551A8">
              <w:t>Adding reference sensitivity requirements for UEs that support optional symmetric UL/DL in band n71</w:t>
            </w:r>
          </w:p>
        </w:tc>
        <w:tc>
          <w:tcPr>
            <w:tcW w:w="2265" w:type="dxa"/>
            <w:noWrap/>
            <w:hideMark/>
          </w:tcPr>
          <w:p w14:paraId="4B7E6B81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4BEF045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B86343B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568E7ED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3A5F6C5" w14:textId="77777777" w:rsidR="004551A8" w:rsidRPr="004551A8" w:rsidRDefault="004551A8">
            <w:r w:rsidRPr="004551A8">
              <w:t>NR_lic_bands_BW_R18-UEConTest</w:t>
            </w:r>
          </w:p>
        </w:tc>
        <w:tc>
          <w:tcPr>
            <w:tcW w:w="934" w:type="dxa"/>
            <w:noWrap/>
            <w:hideMark/>
          </w:tcPr>
          <w:p w14:paraId="00F8C188" w14:textId="77777777" w:rsidR="004551A8" w:rsidRPr="004551A8" w:rsidRDefault="004551A8">
            <w:r w:rsidRPr="004551A8">
              <w:t>2752</w:t>
            </w:r>
          </w:p>
        </w:tc>
        <w:tc>
          <w:tcPr>
            <w:tcW w:w="942" w:type="dxa"/>
            <w:noWrap/>
            <w:hideMark/>
          </w:tcPr>
          <w:p w14:paraId="6225295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6AFCB8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11F753F" w14:textId="77777777" w:rsidR="004551A8" w:rsidRPr="004551A8" w:rsidRDefault="004551A8">
            <w:r w:rsidRPr="004551A8">
              <w:t>RP-240987</w:t>
            </w:r>
          </w:p>
        </w:tc>
      </w:tr>
      <w:tr w:rsidR="004551A8" w:rsidRPr="004551A8" w14:paraId="623F5B9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979576A" w14:textId="77777777" w:rsidR="004551A8" w:rsidRPr="004551A8" w:rsidRDefault="004551A8">
            <w:r w:rsidRPr="004551A8">
              <w:t>R5-243643</w:t>
            </w:r>
          </w:p>
        </w:tc>
        <w:tc>
          <w:tcPr>
            <w:tcW w:w="4593" w:type="dxa"/>
            <w:noWrap/>
            <w:hideMark/>
          </w:tcPr>
          <w:p w14:paraId="0F1B3EEC" w14:textId="77777777" w:rsidR="004551A8" w:rsidRPr="004551A8" w:rsidRDefault="004551A8">
            <w:r w:rsidRPr="004551A8">
              <w:t>Introduction of new band n106 into clause 5</w:t>
            </w:r>
          </w:p>
        </w:tc>
        <w:tc>
          <w:tcPr>
            <w:tcW w:w="2265" w:type="dxa"/>
            <w:noWrap/>
            <w:hideMark/>
          </w:tcPr>
          <w:p w14:paraId="2349AD2B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5C84FE6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520563C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74992B1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315FAFA" w14:textId="77777777" w:rsidR="004551A8" w:rsidRPr="004551A8" w:rsidRDefault="004551A8">
            <w:r w:rsidRPr="004551A8">
              <w:t>NR_lic_bands_BW_R18-UEConTest</w:t>
            </w:r>
          </w:p>
        </w:tc>
        <w:tc>
          <w:tcPr>
            <w:tcW w:w="934" w:type="dxa"/>
            <w:noWrap/>
            <w:hideMark/>
          </w:tcPr>
          <w:p w14:paraId="6D4A0D87" w14:textId="77777777" w:rsidR="004551A8" w:rsidRPr="004551A8" w:rsidRDefault="004551A8">
            <w:r w:rsidRPr="004551A8">
              <w:t>2747</w:t>
            </w:r>
          </w:p>
        </w:tc>
        <w:tc>
          <w:tcPr>
            <w:tcW w:w="942" w:type="dxa"/>
            <w:noWrap/>
            <w:hideMark/>
          </w:tcPr>
          <w:p w14:paraId="4CF5E38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026E36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EEE97B9" w14:textId="77777777" w:rsidR="004551A8" w:rsidRPr="004551A8" w:rsidRDefault="004551A8">
            <w:r w:rsidRPr="004551A8">
              <w:t>RP-240987</w:t>
            </w:r>
          </w:p>
        </w:tc>
      </w:tr>
      <w:tr w:rsidR="004551A8" w:rsidRPr="004551A8" w14:paraId="3A0BB48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3AA73D9" w14:textId="77777777" w:rsidR="004551A8" w:rsidRPr="004551A8" w:rsidRDefault="004551A8">
            <w:r w:rsidRPr="004551A8">
              <w:t>R5-243644</w:t>
            </w:r>
          </w:p>
        </w:tc>
        <w:tc>
          <w:tcPr>
            <w:tcW w:w="4593" w:type="dxa"/>
            <w:noWrap/>
            <w:hideMark/>
          </w:tcPr>
          <w:p w14:paraId="2D2B0F32" w14:textId="77777777" w:rsidR="004551A8" w:rsidRPr="004551A8" w:rsidRDefault="004551A8">
            <w:r w:rsidRPr="004551A8">
              <w:t>Adding new SUL test case Time mask for switching across four uplink bands</w:t>
            </w:r>
          </w:p>
        </w:tc>
        <w:tc>
          <w:tcPr>
            <w:tcW w:w="2265" w:type="dxa"/>
            <w:noWrap/>
            <w:hideMark/>
          </w:tcPr>
          <w:p w14:paraId="67F2AFF4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45505B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CC95B22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43B9E16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D09BD4E" w14:textId="77777777" w:rsidR="004551A8" w:rsidRPr="004551A8" w:rsidRDefault="004551A8">
            <w:r w:rsidRPr="004551A8">
              <w:t>NR_MC_enh-UEConTest</w:t>
            </w:r>
          </w:p>
        </w:tc>
        <w:tc>
          <w:tcPr>
            <w:tcW w:w="934" w:type="dxa"/>
            <w:noWrap/>
            <w:hideMark/>
          </w:tcPr>
          <w:p w14:paraId="09B047B5" w14:textId="77777777" w:rsidR="004551A8" w:rsidRPr="004551A8" w:rsidRDefault="004551A8">
            <w:r w:rsidRPr="004551A8">
              <w:t>2839</w:t>
            </w:r>
          </w:p>
        </w:tc>
        <w:tc>
          <w:tcPr>
            <w:tcW w:w="942" w:type="dxa"/>
            <w:noWrap/>
            <w:hideMark/>
          </w:tcPr>
          <w:p w14:paraId="4ABBB39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DE54A4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05E3B0B" w14:textId="77777777" w:rsidR="004551A8" w:rsidRPr="004551A8" w:rsidRDefault="004551A8">
            <w:r w:rsidRPr="004551A8">
              <w:t>RP-240999</w:t>
            </w:r>
          </w:p>
        </w:tc>
      </w:tr>
      <w:tr w:rsidR="004551A8" w:rsidRPr="004551A8" w14:paraId="0F711A4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E19FE07" w14:textId="77777777" w:rsidR="004551A8" w:rsidRPr="004551A8" w:rsidRDefault="004551A8">
            <w:r w:rsidRPr="004551A8">
              <w:t>R5-243645</w:t>
            </w:r>
          </w:p>
        </w:tc>
        <w:tc>
          <w:tcPr>
            <w:tcW w:w="4593" w:type="dxa"/>
            <w:noWrap/>
            <w:hideMark/>
          </w:tcPr>
          <w:p w14:paraId="76335058" w14:textId="77777777" w:rsidR="004551A8" w:rsidRPr="004551A8" w:rsidRDefault="004551A8">
            <w:r w:rsidRPr="004551A8">
              <w:t>Updating MU and TT for Time mask for switching across up to four bands testing</w:t>
            </w:r>
          </w:p>
        </w:tc>
        <w:tc>
          <w:tcPr>
            <w:tcW w:w="2265" w:type="dxa"/>
            <w:noWrap/>
            <w:hideMark/>
          </w:tcPr>
          <w:p w14:paraId="299E3F46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6EE2B4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9FF549A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35D83E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59A9E65" w14:textId="77777777" w:rsidR="004551A8" w:rsidRPr="004551A8" w:rsidRDefault="004551A8">
            <w:r w:rsidRPr="004551A8">
              <w:t>NR_MC_enh-UEConTest</w:t>
            </w:r>
          </w:p>
        </w:tc>
        <w:tc>
          <w:tcPr>
            <w:tcW w:w="934" w:type="dxa"/>
            <w:noWrap/>
            <w:hideMark/>
          </w:tcPr>
          <w:p w14:paraId="07BB623C" w14:textId="77777777" w:rsidR="004551A8" w:rsidRPr="004551A8" w:rsidRDefault="004551A8">
            <w:r w:rsidRPr="004551A8">
              <w:t>2840</w:t>
            </w:r>
          </w:p>
        </w:tc>
        <w:tc>
          <w:tcPr>
            <w:tcW w:w="942" w:type="dxa"/>
            <w:noWrap/>
            <w:hideMark/>
          </w:tcPr>
          <w:p w14:paraId="3AB44D9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211AA1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AB72771" w14:textId="77777777" w:rsidR="004551A8" w:rsidRPr="004551A8" w:rsidRDefault="004551A8">
            <w:r w:rsidRPr="004551A8">
              <w:t>RP-240999</w:t>
            </w:r>
          </w:p>
        </w:tc>
      </w:tr>
      <w:tr w:rsidR="004551A8" w:rsidRPr="004551A8" w14:paraId="175FBBD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109014A" w14:textId="77777777" w:rsidR="004551A8" w:rsidRPr="004551A8" w:rsidRDefault="004551A8">
            <w:r w:rsidRPr="004551A8">
              <w:t>R5-243646</w:t>
            </w:r>
          </w:p>
        </w:tc>
        <w:tc>
          <w:tcPr>
            <w:tcW w:w="4593" w:type="dxa"/>
            <w:noWrap/>
            <w:hideMark/>
          </w:tcPr>
          <w:p w14:paraId="518326E9" w14:textId="77777777" w:rsidR="004551A8" w:rsidRPr="004551A8" w:rsidRDefault="004551A8">
            <w:r w:rsidRPr="004551A8">
              <w:t>Updates to editors note in NR-U Tx test cases</w:t>
            </w:r>
          </w:p>
        </w:tc>
        <w:tc>
          <w:tcPr>
            <w:tcW w:w="2265" w:type="dxa"/>
            <w:noWrap/>
            <w:hideMark/>
          </w:tcPr>
          <w:p w14:paraId="2F7886DF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3DDAF03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33ECB66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6B0DB1D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76D52C4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080CD6D7" w14:textId="77777777" w:rsidR="004551A8" w:rsidRPr="004551A8" w:rsidRDefault="004551A8">
            <w:r w:rsidRPr="004551A8">
              <w:t>2763</w:t>
            </w:r>
          </w:p>
        </w:tc>
        <w:tc>
          <w:tcPr>
            <w:tcW w:w="942" w:type="dxa"/>
            <w:noWrap/>
            <w:hideMark/>
          </w:tcPr>
          <w:p w14:paraId="6F9A9AF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938040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4FF0B43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25D24BA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EB61147" w14:textId="77777777" w:rsidR="004551A8" w:rsidRPr="004551A8" w:rsidRDefault="004551A8">
            <w:r w:rsidRPr="004551A8">
              <w:lastRenderedPageBreak/>
              <w:t>R5-243647</w:t>
            </w:r>
          </w:p>
        </w:tc>
        <w:tc>
          <w:tcPr>
            <w:tcW w:w="4593" w:type="dxa"/>
            <w:noWrap/>
            <w:hideMark/>
          </w:tcPr>
          <w:p w14:paraId="39C1B965" w14:textId="77777777" w:rsidR="004551A8" w:rsidRPr="004551A8" w:rsidRDefault="004551A8">
            <w:r w:rsidRPr="004551A8">
              <w:t>Correction to Table 6.F-1</w:t>
            </w:r>
          </w:p>
        </w:tc>
        <w:tc>
          <w:tcPr>
            <w:tcW w:w="2265" w:type="dxa"/>
            <w:noWrap/>
            <w:hideMark/>
          </w:tcPr>
          <w:p w14:paraId="57F2210C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7EEA9C8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983D8B6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21D86B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1C6416B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0DC89A63" w14:textId="77777777" w:rsidR="004551A8" w:rsidRPr="004551A8" w:rsidRDefault="004551A8">
            <w:r w:rsidRPr="004551A8">
              <w:t>2777</w:t>
            </w:r>
          </w:p>
        </w:tc>
        <w:tc>
          <w:tcPr>
            <w:tcW w:w="942" w:type="dxa"/>
            <w:noWrap/>
            <w:hideMark/>
          </w:tcPr>
          <w:p w14:paraId="63D78CB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F3F71D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FFF7258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7A8BD29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FACE331" w14:textId="77777777" w:rsidR="004551A8" w:rsidRPr="004551A8" w:rsidRDefault="004551A8">
            <w:r w:rsidRPr="004551A8">
              <w:t>R5-243648</w:t>
            </w:r>
          </w:p>
        </w:tc>
        <w:tc>
          <w:tcPr>
            <w:tcW w:w="4593" w:type="dxa"/>
            <w:noWrap/>
            <w:hideMark/>
          </w:tcPr>
          <w:p w14:paraId="76949801" w14:textId="77777777" w:rsidR="004551A8" w:rsidRPr="004551A8" w:rsidRDefault="004551A8">
            <w:r w:rsidRPr="004551A8">
              <w:t>Addition of MU and TT for NR-U test case</w:t>
            </w:r>
          </w:p>
        </w:tc>
        <w:tc>
          <w:tcPr>
            <w:tcW w:w="2265" w:type="dxa"/>
            <w:noWrap/>
            <w:hideMark/>
          </w:tcPr>
          <w:p w14:paraId="3D9849F6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165A35E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DD319CB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469134A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B9E7F9A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1A921DF9" w14:textId="77777777" w:rsidR="004551A8" w:rsidRPr="004551A8" w:rsidRDefault="004551A8">
            <w:r w:rsidRPr="004551A8">
              <w:t>2772</w:t>
            </w:r>
          </w:p>
        </w:tc>
        <w:tc>
          <w:tcPr>
            <w:tcW w:w="942" w:type="dxa"/>
            <w:noWrap/>
            <w:hideMark/>
          </w:tcPr>
          <w:p w14:paraId="7294A9E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C47EC7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E46BB49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0805BEE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11B8482" w14:textId="77777777" w:rsidR="004551A8" w:rsidRPr="004551A8" w:rsidRDefault="004551A8">
            <w:r w:rsidRPr="004551A8">
              <w:t>R5-243649</w:t>
            </w:r>
          </w:p>
        </w:tc>
        <w:tc>
          <w:tcPr>
            <w:tcW w:w="4593" w:type="dxa"/>
            <w:noWrap/>
            <w:hideMark/>
          </w:tcPr>
          <w:p w14:paraId="77B76755" w14:textId="77777777" w:rsidR="004551A8" w:rsidRPr="004551A8" w:rsidRDefault="004551A8">
            <w:r w:rsidRPr="004551A8">
              <w:t>Correction of spurious emission minimum conformance requirements for UE co-ex for inter-band 2UL</w:t>
            </w:r>
          </w:p>
        </w:tc>
        <w:tc>
          <w:tcPr>
            <w:tcW w:w="2265" w:type="dxa"/>
            <w:noWrap/>
            <w:hideMark/>
          </w:tcPr>
          <w:p w14:paraId="52042E99" w14:textId="77777777" w:rsidR="004551A8" w:rsidRPr="004551A8" w:rsidRDefault="004551A8">
            <w:r w:rsidRPr="004551A8">
              <w:t>Apple, Keysight</w:t>
            </w:r>
          </w:p>
        </w:tc>
        <w:tc>
          <w:tcPr>
            <w:tcW w:w="923" w:type="dxa"/>
            <w:noWrap/>
            <w:hideMark/>
          </w:tcPr>
          <w:p w14:paraId="057C943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74E4298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05D816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E3B4C5B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3ECE80C" w14:textId="77777777" w:rsidR="004551A8" w:rsidRPr="004551A8" w:rsidRDefault="004551A8">
            <w:r w:rsidRPr="004551A8">
              <w:t>2844</w:t>
            </w:r>
          </w:p>
        </w:tc>
        <w:tc>
          <w:tcPr>
            <w:tcW w:w="942" w:type="dxa"/>
            <w:noWrap/>
            <w:hideMark/>
          </w:tcPr>
          <w:p w14:paraId="028ED58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CA336B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C7823E4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04CC0FB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F78FB3B" w14:textId="77777777" w:rsidR="004551A8" w:rsidRPr="004551A8" w:rsidRDefault="004551A8">
            <w:r w:rsidRPr="004551A8">
              <w:t>R5-243650</w:t>
            </w:r>
          </w:p>
        </w:tc>
        <w:tc>
          <w:tcPr>
            <w:tcW w:w="4593" w:type="dxa"/>
            <w:noWrap/>
            <w:hideMark/>
          </w:tcPr>
          <w:p w14:paraId="3F4AEE6F" w14:textId="77777777" w:rsidR="004551A8" w:rsidRPr="004551A8" w:rsidRDefault="004551A8">
            <w:r w:rsidRPr="004551A8">
              <w:t>Updates to FR1 RF phase continuity test</w:t>
            </w:r>
          </w:p>
        </w:tc>
        <w:tc>
          <w:tcPr>
            <w:tcW w:w="2265" w:type="dxa"/>
            <w:noWrap/>
            <w:hideMark/>
          </w:tcPr>
          <w:p w14:paraId="38A9F6A9" w14:textId="77777777" w:rsidR="004551A8" w:rsidRPr="004551A8" w:rsidRDefault="004551A8">
            <w:r w:rsidRPr="004551A8">
              <w:t>Apple Benelux B.V.</w:t>
            </w:r>
          </w:p>
        </w:tc>
        <w:tc>
          <w:tcPr>
            <w:tcW w:w="923" w:type="dxa"/>
            <w:noWrap/>
            <w:hideMark/>
          </w:tcPr>
          <w:p w14:paraId="6B687F2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2E3834B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D3092A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B774300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952162A" w14:textId="77777777" w:rsidR="004551A8" w:rsidRPr="004551A8" w:rsidRDefault="004551A8">
            <w:r w:rsidRPr="004551A8">
              <w:t>2860</w:t>
            </w:r>
          </w:p>
        </w:tc>
        <w:tc>
          <w:tcPr>
            <w:tcW w:w="942" w:type="dxa"/>
            <w:noWrap/>
            <w:hideMark/>
          </w:tcPr>
          <w:p w14:paraId="6D2927D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EE95F9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A059FB1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10902DB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3846F3F" w14:textId="77777777" w:rsidR="004551A8" w:rsidRPr="004551A8" w:rsidRDefault="004551A8">
            <w:r w:rsidRPr="004551A8">
              <w:t>R5-243651</w:t>
            </w:r>
          </w:p>
        </w:tc>
        <w:tc>
          <w:tcPr>
            <w:tcW w:w="4593" w:type="dxa"/>
            <w:noWrap/>
            <w:hideMark/>
          </w:tcPr>
          <w:p w14:paraId="2AAC9676" w14:textId="77777777" w:rsidR="004551A8" w:rsidRPr="004551A8" w:rsidRDefault="004551A8">
            <w:r w:rsidRPr="004551A8">
              <w:t>Adding receiver requirements for band n85</w:t>
            </w:r>
          </w:p>
        </w:tc>
        <w:tc>
          <w:tcPr>
            <w:tcW w:w="2265" w:type="dxa"/>
            <w:noWrap/>
            <w:hideMark/>
          </w:tcPr>
          <w:p w14:paraId="3A14E6CA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4EE6968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F293C90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6C054EC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2AB386D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DA0803F" w14:textId="77777777" w:rsidR="004551A8" w:rsidRPr="004551A8" w:rsidRDefault="004551A8">
            <w:r w:rsidRPr="004551A8">
              <w:t>2746</w:t>
            </w:r>
          </w:p>
        </w:tc>
        <w:tc>
          <w:tcPr>
            <w:tcW w:w="942" w:type="dxa"/>
            <w:noWrap/>
            <w:hideMark/>
          </w:tcPr>
          <w:p w14:paraId="3164B1C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F04DE4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8D14D52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137F1C8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63680C1" w14:textId="77777777" w:rsidR="004551A8" w:rsidRPr="004551A8" w:rsidRDefault="004551A8">
            <w:r w:rsidRPr="004551A8">
              <w:t>R5-243652</w:t>
            </w:r>
          </w:p>
        </w:tc>
        <w:tc>
          <w:tcPr>
            <w:tcW w:w="4593" w:type="dxa"/>
            <w:noWrap/>
            <w:hideMark/>
          </w:tcPr>
          <w:p w14:paraId="73F61339" w14:textId="77777777" w:rsidR="004551A8" w:rsidRPr="004551A8" w:rsidRDefault="004551A8">
            <w:r w:rsidRPr="004551A8">
              <w:t>Additional test case for Enhanced Beam correspondence for PC6</w:t>
            </w:r>
          </w:p>
        </w:tc>
        <w:tc>
          <w:tcPr>
            <w:tcW w:w="2265" w:type="dxa"/>
            <w:noWrap/>
            <w:hideMark/>
          </w:tcPr>
          <w:p w14:paraId="424C6ADE" w14:textId="77777777" w:rsidR="004551A8" w:rsidRPr="004551A8" w:rsidRDefault="004551A8">
            <w:r w:rsidRPr="004551A8">
              <w:t>Samsung</w:t>
            </w:r>
          </w:p>
        </w:tc>
        <w:tc>
          <w:tcPr>
            <w:tcW w:w="923" w:type="dxa"/>
            <w:noWrap/>
            <w:hideMark/>
          </w:tcPr>
          <w:p w14:paraId="08AC958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FF1FFF6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61F573F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06F4871" w14:textId="77777777" w:rsidR="004551A8" w:rsidRPr="004551A8" w:rsidRDefault="004551A8">
            <w:r w:rsidRPr="004551A8">
              <w:t>NR_HST_FR2-UEConTest</w:t>
            </w:r>
          </w:p>
        </w:tc>
        <w:tc>
          <w:tcPr>
            <w:tcW w:w="934" w:type="dxa"/>
            <w:noWrap/>
            <w:hideMark/>
          </w:tcPr>
          <w:p w14:paraId="683ACBE0" w14:textId="77777777" w:rsidR="004551A8" w:rsidRPr="004551A8" w:rsidRDefault="004551A8">
            <w:r w:rsidRPr="004551A8">
              <w:t>1046</w:t>
            </w:r>
          </w:p>
        </w:tc>
        <w:tc>
          <w:tcPr>
            <w:tcW w:w="942" w:type="dxa"/>
            <w:noWrap/>
            <w:hideMark/>
          </w:tcPr>
          <w:p w14:paraId="32AC2C6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22FADE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A2F4BE3" w14:textId="77777777" w:rsidR="004551A8" w:rsidRPr="004551A8" w:rsidRDefault="004551A8">
            <w:r w:rsidRPr="004551A8">
              <w:t>RP-240971</w:t>
            </w:r>
          </w:p>
        </w:tc>
      </w:tr>
      <w:tr w:rsidR="004551A8" w:rsidRPr="004551A8" w14:paraId="5CB1761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E774C4E" w14:textId="77777777" w:rsidR="004551A8" w:rsidRPr="004551A8" w:rsidRDefault="004551A8">
            <w:r w:rsidRPr="004551A8">
              <w:t>R5-243653</w:t>
            </w:r>
          </w:p>
        </w:tc>
        <w:tc>
          <w:tcPr>
            <w:tcW w:w="4593" w:type="dxa"/>
            <w:noWrap/>
            <w:hideMark/>
          </w:tcPr>
          <w:p w14:paraId="11B70236" w14:textId="77777777" w:rsidR="004551A8" w:rsidRPr="004551A8" w:rsidRDefault="004551A8">
            <w:r w:rsidRPr="004551A8">
              <w:t>Addition of REFSENS TP analysis for PC3</w:t>
            </w:r>
          </w:p>
        </w:tc>
        <w:tc>
          <w:tcPr>
            <w:tcW w:w="2265" w:type="dxa"/>
            <w:noWrap/>
            <w:hideMark/>
          </w:tcPr>
          <w:p w14:paraId="34DC9C19" w14:textId="77777777" w:rsidR="004551A8" w:rsidRPr="004551A8" w:rsidRDefault="004551A8">
            <w:r w:rsidRPr="004551A8">
              <w:t>NTT DOCOMO INC.</w:t>
            </w:r>
          </w:p>
        </w:tc>
        <w:tc>
          <w:tcPr>
            <w:tcW w:w="923" w:type="dxa"/>
            <w:noWrap/>
            <w:hideMark/>
          </w:tcPr>
          <w:p w14:paraId="0E5D33B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894C127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6DC2C35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3CBE592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03308A7" w14:textId="77777777" w:rsidR="004551A8" w:rsidRPr="004551A8" w:rsidRDefault="004551A8">
            <w:r w:rsidRPr="004551A8">
              <w:t>0916</w:t>
            </w:r>
          </w:p>
        </w:tc>
        <w:tc>
          <w:tcPr>
            <w:tcW w:w="942" w:type="dxa"/>
            <w:noWrap/>
            <w:hideMark/>
          </w:tcPr>
          <w:p w14:paraId="60DFB6B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0172B38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85EECDC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73CBE9A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F0BF7E2" w14:textId="77777777" w:rsidR="004551A8" w:rsidRPr="004551A8" w:rsidRDefault="004551A8">
            <w:r w:rsidRPr="004551A8">
              <w:t>R5-243654</w:t>
            </w:r>
          </w:p>
        </w:tc>
        <w:tc>
          <w:tcPr>
            <w:tcW w:w="4593" w:type="dxa"/>
            <w:noWrap/>
            <w:hideMark/>
          </w:tcPr>
          <w:p w14:paraId="293158A4" w14:textId="77777777" w:rsidR="004551A8" w:rsidRPr="004551A8" w:rsidRDefault="004551A8">
            <w:r w:rsidRPr="004551A8">
              <w:t>Correction of test bandwidth for CA_n2(2A)</w:t>
            </w:r>
          </w:p>
        </w:tc>
        <w:tc>
          <w:tcPr>
            <w:tcW w:w="2265" w:type="dxa"/>
            <w:noWrap/>
            <w:hideMark/>
          </w:tcPr>
          <w:p w14:paraId="6522669D" w14:textId="77777777" w:rsidR="004551A8" w:rsidRPr="004551A8" w:rsidRDefault="004551A8">
            <w:r w:rsidRPr="004551A8">
              <w:t>WE Certification Oy, AT&amp;T, Anritsu</w:t>
            </w:r>
          </w:p>
        </w:tc>
        <w:tc>
          <w:tcPr>
            <w:tcW w:w="923" w:type="dxa"/>
            <w:noWrap/>
            <w:hideMark/>
          </w:tcPr>
          <w:p w14:paraId="73C7897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8F1CB23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7F0AD20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D277DD4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4F130575" w14:textId="77777777" w:rsidR="004551A8" w:rsidRPr="004551A8" w:rsidRDefault="004551A8">
            <w:r w:rsidRPr="004551A8">
              <w:t>3214</w:t>
            </w:r>
          </w:p>
        </w:tc>
        <w:tc>
          <w:tcPr>
            <w:tcW w:w="942" w:type="dxa"/>
            <w:noWrap/>
            <w:hideMark/>
          </w:tcPr>
          <w:p w14:paraId="27C5325F" w14:textId="77777777" w:rsidR="004551A8" w:rsidRPr="004551A8" w:rsidRDefault="004551A8">
            <w:r w:rsidRPr="004551A8">
              <w:t> </w:t>
            </w:r>
          </w:p>
        </w:tc>
        <w:tc>
          <w:tcPr>
            <w:tcW w:w="1009" w:type="dxa"/>
            <w:noWrap/>
            <w:hideMark/>
          </w:tcPr>
          <w:p w14:paraId="532A2A5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3A67464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5EBDB1E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0D0B1BE" w14:textId="77777777" w:rsidR="004551A8" w:rsidRPr="004551A8" w:rsidRDefault="004551A8">
            <w:r w:rsidRPr="004551A8">
              <w:t>R5-243655</w:t>
            </w:r>
          </w:p>
        </w:tc>
        <w:tc>
          <w:tcPr>
            <w:tcW w:w="4593" w:type="dxa"/>
            <w:noWrap/>
            <w:hideMark/>
          </w:tcPr>
          <w:p w14:paraId="113FB7D8" w14:textId="77777777" w:rsidR="004551A8" w:rsidRPr="004551A8" w:rsidRDefault="004551A8">
            <w:r w:rsidRPr="004551A8">
              <w:t>Addition of CA_n2A-n30A, CA_n5A-n30A, CA_n30A-n66A and CA_n30A-n77A Tx test cases</w:t>
            </w:r>
          </w:p>
        </w:tc>
        <w:tc>
          <w:tcPr>
            <w:tcW w:w="2265" w:type="dxa"/>
            <w:noWrap/>
            <w:hideMark/>
          </w:tcPr>
          <w:p w14:paraId="547C89A6" w14:textId="77777777" w:rsidR="004551A8" w:rsidRPr="004551A8" w:rsidRDefault="004551A8">
            <w:r w:rsidRPr="004551A8">
              <w:t>WE Certification Oy, AT&amp;T</w:t>
            </w:r>
          </w:p>
        </w:tc>
        <w:tc>
          <w:tcPr>
            <w:tcW w:w="923" w:type="dxa"/>
            <w:noWrap/>
            <w:hideMark/>
          </w:tcPr>
          <w:p w14:paraId="48B9774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E21ADB2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D11436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A53BA08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5914A929" w14:textId="77777777" w:rsidR="004551A8" w:rsidRPr="004551A8" w:rsidRDefault="004551A8">
            <w:r w:rsidRPr="004551A8">
              <w:t>2778</w:t>
            </w:r>
          </w:p>
        </w:tc>
        <w:tc>
          <w:tcPr>
            <w:tcW w:w="942" w:type="dxa"/>
            <w:noWrap/>
            <w:hideMark/>
          </w:tcPr>
          <w:p w14:paraId="08AA651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BF4B2A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761984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7165087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E5F83D3" w14:textId="77777777" w:rsidR="004551A8" w:rsidRPr="004551A8" w:rsidRDefault="004551A8">
            <w:r w:rsidRPr="004551A8">
              <w:t>R5-243656</w:t>
            </w:r>
          </w:p>
        </w:tc>
        <w:tc>
          <w:tcPr>
            <w:tcW w:w="4593" w:type="dxa"/>
            <w:noWrap/>
            <w:hideMark/>
          </w:tcPr>
          <w:p w14:paraId="21510E5F" w14:textId="77777777" w:rsidR="004551A8" w:rsidRPr="004551A8" w:rsidRDefault="004551A8">
            <w:r w:rsidRPr="004551A8">
              <w:t>Addition of reference sensitivity tests for CA_n2A-n30A, CA_n5A-n30A, CA_n30A-n66A and CA_n30A-n77A</w:t>
            </w:r>
          </w:p>
        </w:tc>
        <w:tc>
          <w:tcPr>
            <w:tcW w:w="2265" w:type="dxa"/>
            <w:noWrap/>
            <w:hideMark/>
          </w:tcPr>
          <w:p w14:paraId="3DA10863" w14:textId="77777777" w:rsidR="004551A8" w:rsidRPr="004551A8" w:rsidRDefault="004551A8">
            <w:r w:rsidRPr="004551A8">
              <w:t>WE Certification Oy, AT&amp;T</w:t>
            </w:r>
          </w:p>
        </w:tc>
        <w:tc>
          <w:tcPr>
            <w:tcW w:w="923" w:type="dxa"/>
            <w:noWrap/>
            <w:hideMark/>
          </w:tcPr>
          <w:p w14:paraId="65CB887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C3E4605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C11080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46DE90F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0792A93D" w14:textId="77777777" w:rsidR="004551A8" w:rsidRPr="004551A8" w:rsidRDefault="004551A8">
            <w:r w:rsidRPr="004551A8">
              <w:t>2779</w:t>
            </w:r>
          </w:p>
        </w:tc>
        <w:tc>
          <w:tcPr>
            <w:tcW w:w="942" w:type="dxa"/>
            <w:noWrap/>
            <w:hideMark/>
          </w:tcPr>
          <w:p w14:paraId="207332E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E745BB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0EEBA11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511EECE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C03E6AC" w14:textId="77777777" w:rsidR="004551A8" w:rsidRPr="004551A8" w:rsidRDefault="004551A8">
            <w:r w:rsidRPr="004551A8">
              <w:t>R5-243657</w:t>
            </w:r>
          </w:p>
        </w:tc>
        <w:tc>
          <w:tcPr>
            <w:tcW w:w="4593" w:type="dxa"/>
            <w:noWrap/>
            <w:hideMark/>
          </w:tcPr>
          <w:p w14:paraId="4CB53C1C" w14:textId="77777777" w:rsidR="004551A8" w:rsidRPr="004551A8" w:rsidRDefault="004551A8">
            <w:r w:rsidRPr="004551A8">
              <w:t>Addition of capability declaration for DC_66A-66A_n66A, DC_2A-2A_n66A, DC_66A-66A-66A_n77A, DC_66A-66A-66A_n77(2A) and DC_66A-66A_n2A</w:t>
            </w:r>
          </w:p>
        </w:tc>
        <w:tc>
          <w:tcPr>
            <w:tcW w:w="2265" w:type="dxa"/>
            <w:noWrap/>
            <w:hideMark/>
          </w:tcPr>
          <w:p w14:paraId="5FCFE007" w14:textId="77777777" w:rsidR="004551A8" w:rsidRPr="004551A8" w:rsidRDefault="004551A8">
            <w:r w:rsidRPr="004551A8">
              <w:t>WE Certification Oy, AT&amp;T</w:t>
            </w:r>
          </w:p>
        </w:tc>
        <w:tc>
          <w:tcPr>
            <w:tcW w:w="923" w:type="dxa"/>
            <w:noWrap/>
            <w:hideMark/>
          </w:tcPr>
          <w:p w14:paraId="44D24EE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32AA088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255D515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806E2A2" w14:textId="77777777" w:rsidR="004551A8" w:rsidRPr="004551A8" w:rsidRDefault="004551A8">
            <w:r w:rsidRPr="004551A8">
              <w:t>NR_CADC_NR_LTE_DC_R18-UEConTest</w:t>
            </w:r>
          </w:p>
        </w:tc>
        <w:tc>
          <w:tcPr>
            <w:tcW w:w="934" w:type="dxa"/>
            <w:noWrap/>
            <w:hideMark/>
          </w:tcPr>
          <w:p w14:paraId="0B311AC6" w14:textId="77777777" w:rsidR="004551A8" w:rsidRPr="004551A8" w:rsidRDefault="004551A8">
            <w:r w:rsidRPr="004551A8">
              <w:t>0629</w:t>
            </w:r>
          </w:p>
        </w:tc>
        <w:tc>
          <w:tcPr>
            <w:tcW w:w="942" w:type="dxa"/>
            <w:noWrap/>
            <w:hideMark/>
          </w:tcPr>
          <w:p w14:paraId="75DCE11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5B3196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2E332C1" w14:textId="77777777" w:rsidR="004551A8" w:rsidRPr="004551A8" w:rsidRDefault="004551A8">
            <w:r w:rsidRPr="004551A8">
              <w:t>RP-240986</w:t>
            </w:r>
          </w:p>
        </w:tc>
      </w:tr>
      <w:tr w:rsidR="004551A8" w:rsidRPr="004551A8" w14:paraId="4BD4E4D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A725A9E" w14:textId="77777777" w:rsidR="004551A8" w:rsidRPr="004551A8" w:rsidRDefault="004551A8">
            <w:r w:rsidRPr="004551A8">
              <w:t>R5-243658</w:t>
            </w:r>
          </w:p>
        </w:tc>
        <w:tc>
          <w:tcPr>
            <w:tcW w:w="4593" w:type="dxa"/>
            <w:noWrap/>
            <w:hideMark/>
          </w:tcPr>
          <w:p w14:paraId="000B21F0" w14:textId="77777777" w:rsidR="004551A8" w:rsidRPr="004551A8" w:rsidRDefault="004551A8">
            <w:r w:rsidRPr="004551A8">
              <w:t>Adding new test case Time mask for switching across three uplink bands</w:t>
            </w:r>
          </w:p>
        </w:tc>
        <w:tc>
          <w:tcPr>
            <w:tcW w:w="2265" w:type="dxa"/>
            <w:noWrap/>
            <w:hideMark/>
          </w:tcPr>
          <w:p w14:paraId="4621B30D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5DEE2C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2AEA05F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04B193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C12BEAC" w14:textId="77777777" w:rsidR="004551A8" w:rsidRPr="004551A8" w:rsidRDefault="004551A8">
            <w:r w:rsidRPr="004551A8">
              <w:t>NR_MC_enh-UEConTest</w:t>
            </w:r>
          </w:p>
        </w:tc>
        <w:tc>
          <w:tcPr>
            <w:tcW w:w="934" w:type="dxa"/>
            <w:noWrap/>
            <w:hideMark/>
          </w:tcPr>
          <w:p w14:paraId="7629C411" w14:textId="77777777" w:rsidR="004551A8" w:rsidRPr="004551A8" w:rsidRDefault="004551A8">
            <w:r w:rsidRPr="004551A8">
              <w:t>2836</w:t>
            </w:r>
          </w:p>
        </w:tc>
        <w:tc>
          <w:tcPr>
            <w:tcW w:w="942" w:type="dxa"/>
            <w:noWrap/>
            <w:hideMark/>
          </w:tcPr>
          <w:p w14:paraId="3B53BC7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672A1B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6B29397" w14:textId="77777777" w:rsidR="004551A8" w:rsidRPr="004551A8" w:rsidRDefault="004551A8">
            <w:r w:rsidRPr="004551A8">
              <w:t>RP-240999</w:t>
            </w:r>
          </w:p>
        </w:tc>
      </w:tr>
      <w:tr w:rsidR="004551A8" w:rsidRPr="004551A8" w14:paraId="4C18E9B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15BF5E8" w14:textId="77777777" w:rsidR="004551A8" w:rsidRPr="004551A8" w:rsidRDefault="004551A8">
            <w:r w:rsidRPr="004551A8">
              <w:t>R5-243659</w:t>
            </w:r>
          </w:p>
        </w:tc>
        <w:tc>
          <w:tcPr>
            <w:tcW w:w="4593" w:type="dxa"/>
            <w:noWrap/>
            <w:hideMark/>
          </w:tcPr>
          <w:p w14:paraId="7FF58B09" w14:textId="77777777" w:rsidR="004551A8" w:rsidRPr="004551A8" w:rsidRDefault="004551A8">
            <w:r w:rsidRPr="004551A8">
              <w:t>Adding new test case Time mask for switching across four uplink bands</w:t>
            </w:r>
          </w:p>
        </w:tc>
        <w:tc>
          <w:tcPr>
            <w:tcW w:w="2265" w:type="dxa"/>
            <w:noWrap/>
            <w:hideMark/>
          </w:tcPr>
          <w:p w14:paraId="09E3DC99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059284A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0F8589B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26C0CE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6379E2E" w14:textId="77777777" w:rsidR="004551A8" w:rsidRPr="004551A8" w:rsidRDefault="004551A8">
            <w:r w:rsidRPr="004551A8">
              <w:t>NR_MC_enh-UEConTest</w:t>
            </w:r>
          </w:p>
        </w:tc>
        <w:tc>
          <w:tcPr>
            <w:tcW w:w="934" w:type="dxa"/>
            <w:noWrap/>
            <w:hideMark/>
          </w:tcPr>
          <w:p w14:paraId="4EBC479E" w14:textId="77777777" w:rsidR="004551A8" w:rsidRPr="004551A8" w:rsidRDefault="004551A8">
            <w:r w:rsidRPr="004551A8">
              <w:t>2837</w:t>
            </w:r>
          </w:p>
        </w:tc>
        <w:tc>
          <w:tcPr>
            <w:tcW w:w="942" w:type="dxa"/>
            <w:noWrap/>
            <w:hideMark/>
          </w:tcPr>
          <w:p w14:paraId="28144A7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D78CD4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E682325" w14:textId="77777777" w:rsidR="004551A8" w:rsidRPr="004551A8" w:rsidRDefault="004551A8">
            <w:r w:rsidRPr="004551A8">
              <w:t>RP-240999</w:t>
            </w:r>
          </w:p>
        </w:tc>
      </w:tr>
      <w:tr w:rsidR="004551A8" w:rsidRPr="004551A8" w14:paraId="0D150D4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2CA7F1F" w14:textId="77777777" w:rsidR="004551A8" w:rsidRPr="004551A8" w:rsidRDefault="004551A8">
            <w:r w:rsidRPr="004551A8">
              <w:lastRenderedPageBreak/>
              <w:t>R5-243660</w:t>
            </w:r>
          </w:p>
        </w:tc>
        <w:tc>
          <w:tcPr>
            <w:tcW w:w="4593" w:type="dxa"/>
            <w:noWrap/>
            <w:hideMark/>
          </w:tcPr>
          <w:p w14:paraId="5D7BB535" w14:textId="77777777" w:rsidR="004551A8" w:rsidRPr="004551A8" w:rsidRDefault="004551A8">
            <w:r w:rsidRPr="004551A8">
              <w:t>Corrections on 6.2.2 and 6.2A.2.0.2 for UE MPR requirements</w:t>
            </w:r>
          </w:p>
        </w:tc>
        <w:tc>
          <w:tcPr>
            <w:tcW w:w="2265" w:type="dxa"/>
            <w:noWrap/>
            <w:hideMark/>
          </w:tcPr>
          <w:p w14:paraId="6DE39049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4E233F2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93A6DBF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1191032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33346BE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12D8A63" w14:textId="77777777" w:rsidR="004551A8" w:rsidRPr="004551A8" w:rsidRDefault="004551A8">
            <w:r w:rsidRPr="004551A8">
              <w:t>1053</w:t>
            </w:r>
          </w:p>
        </w:tc>
        <w:tc>
          <w:tcPr>
            <w:tcW w:w="942" w:type="dxa"/>
            <w:noWrap/>
            <w:hideMark/>
          </w:tcPr>
          <w:p w14:paraId="2B22EDF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61083E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2A05CCD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0FB6B96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BABFAF1" w14:textId="77777777" w:rsidR="004551A8" w:rsidRPr="004551A8" w:rsidRDefault="004551A8">
            <w:r w:rsidRPr="004551A8">
              <w:t>R5-243661</w:t>
            </w:r>
          </w:p>
        </w:tc>
        <w:tc>
          <w:tcPr>
            <w:tcW w:w="4593" w:type="dxa"/>
            <w:noWrap/>
            <w:hideMark/>
          </w:tcPr>
          <w:p w14:paraId="0FC6E3B1" w14:textId="77777777" w:rsidR="004551A8" w:rsidRPr="004551A8" w:rsidRDefault="004551A8">
            <w:r w:rsidRPr="004551A8">
              <w:t>Updates to FR2 RF phase continuity test</w:t>
            </w:r>
          </w:p>
        </w:tc>
        <w:tc>
          <w:tcPr>
            <w:tcW w:w="2265" w:type="dxa"/>
            <w:noWrap/>
            <w:hideMark/>
          </w:tcPr>
          <w:p w14:paraId="5C19C5C1" w14:textId="77777777" w:rsidR="004551A8" w:rsidRPr="004551A8" w:rsidRDefault="004551A8">
            <w:r w:rsidRPr="004551A8">
              <w:t>Apple Benelux B.V.</w:t>
            </w:r>
          </w:p>
        </w:tc>
        <w:tc>
          <w:tcPr>
            <w:tcW w:w="923" w:type="dxa"/>
            <w:noWrap/>
            <w:hideMark/>
          </w:tcPr>
          <w:p w14:paraId="63C46FC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2001582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5845E04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BB9417D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D12060A" w14:textId="77777777" w:rsidR="004551A8" w:rsidRPr="004551A8" w:rsidRDefault="004551A8">
            <w:r w:rsidRPr="004551A8">
              <w:t>1057</w:t>
            </w:r>
          </w:p>
        </w:tc>
        <w:tc>
          <w:tcPr>
            <w:tcW w:w="942" w:type="dxa"/>
            <w:noWrap/>
            <w:hideMark/>
          </w:tcPr>
          <w:p w14:paraId="177E9F3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FAF35A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FA95F38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4D0EEB6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FF30731" w14:textId="77777777" w:rsidR="004551A8" w:rsidRPr="004551A8" w:rsidRDefault="004551A8">
            <w:r w:rsidRPr="004551A8">
              <w:t>R5-243662</w:t>
            </w:r>
          </w:p>
        </w:tc>
        <w:tc>
          <w:tcPr>
            <w:tcW w:w="4593" w:type="dxa"/>
            <w:noWrap/>
            <w:hideMark/>
          </w:tcPr>
          <w:p w14:paraId="5967E925" w14:textId="77777777" w:rsidR="004551A8" w:rsidRPr="004551A8" w:rsidRDefault="004551A8">
            <w:r w:rsidRPr="004551A8">
              <w:t>Corrections on 7.1 for general description to receiver characteristics</w:t>
            </w:r>
          </w:p>
        </w:tc>
        <w:tc>
          <w:tcPr>
            <w:tcW w:w="2265" w:type="dxa"/>
            <w:noWrap/>
            <w:hideMark/>
          </w:tcPr>
          <w:p w14:paraId="02682482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704D509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1188D23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05EB6CF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3C096ED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7E6ACF58" w14:textId="77777777" w:rsidR="004551A8" w:rsidRPr="004551A8" w:rsidRDefault="004551A8">
            <w:r w:rsidRPr="004551A8">
              <w:t>1054</w:t>
            </w:r>
          </w:p>
        </w:tc>
        <w:tc>
          <w:tcPr>
            <w:tcW w:w="942" w:type="dxa"/>
            <w:noWrap/>
            <w:hideMark/>
          </w:tcPr>
          <w:p w14:paraId="62A16D9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5F5EED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6D824F7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14D2811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06A8A51" w14:textId="77777777" w:rsidR="004551A8" w:rsidRPr="004551A8" w:rsidRDefault="004551A8">
            <w:r w:rsidRPr="004551A8">
              <w:t>R5-243663</w:t>
            </w:r>
          </w:p>
        </w:tc>
        <w:tc>
          <w:tcPr>
            <w:tcW w:w="4593" w:type="dxa"/>
            <w:noWrap/>
            <w:hideMark/>
          </w:tcPr>
          <w:p w14:paraId="22491779" w14:textId="77777777" w:rsidR="004551A8" w:rsidRPr="004551A8" w:rsidRDefault="004551A8">
            <w:r w:rsidRPr="004551A8">
              <w:t>Clarification of antenna array assumptions for in-band measurement</w:t>
            </w:r>
          </w:p>
        </w:tc>
        <w:tc>
          <w:tcPr>
            <w:tcW w:w="2265" w:type="dxa"/>
            <w:noWrap/>
            <w:hideMark/>
          </w:tcPr>
          <w:p w14:paraId="691652D3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187448A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01362D7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42C3B2D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8B0A8B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C4445D2" w14:textId="77777777" w:rsidR="004551A8" w:rsidRPr="004551A8" w:rsidRDefault="004551A8">
            <w:r w:rsidRPr="004551A8">
              <w:t>1049</w:t>
            </w:r>
          </w:p>
        </w:tc>
        <w:tc>
          <w:tcPr>
            <w:tcW w:w="942" w:type="dxa"/>
            <w:noWrap/>
            <w:hideMark/>
          </w:tcPr>
          <w:p w14:paraId="423779F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54F733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403E770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3332374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AAF1B2E" w14:textId="77777777" w:rsidR="004551A8" w:rsidRPr="004551A8" w:rsidRDefault="004551A8">
            <w:r w:rsidRPr="004551A8">
              <w:t>R5-243664</w:t>
            </w:r>
          </w:p>
        </w:tc>
        <w:tc>
          <w:tcPr>
            <w:tcW w:w="4593" w:type="dxa"/>
            <w:noWrap/>
            <w:hideMark/>
          </w:tcPr>
          <w:p w14:paraId="5AB2AD05" w14:textId="77777777" w:rsidR="004551A8" w:rsidRPr="004551A8" w:rsidRDefault="004551A8">
            <w:r w:rsidRPr="004551A8">
              <w:t>Correction to Rx fast spherical coverage method</w:t>
            </w:r>
          </w:p>
        </w:tc>
        <w:tc>
          <w:tcPr>
            <w:tcW w:w="2265" w:type="dxa"/>
            <w:noWrap/>
            <w:hideMark/>
          </w:tcPr>
          <w:p w14:paraId="13A47595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273F83A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AAABC84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130EF0C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F38513F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E91ABE2" w14:textId="77777777" w:rsidR="004551A8" w:rsidRPr="004551A8" w:rsidRDefault="004551A8">
            <w:r w:rsidRPr="004551A8">
              <w:t>1050</w:t>
            </w:r>
          </w:p>
        </w:tc>
        <w:tc>
          <w:tcPr>
            <w:tcW w:w="942" w:type="dxa"/>
            <w:noWrap/>
            <w:hideMark/>
          </w:tcPr>
          <w:p w14:paraId="657C00A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132C53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3C3A231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7172F2F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87E590F" w14:textId="77777777" w:rsidR="004551A8" w:rsidRPr="004551A8" w:rsidRDefault="004551A8">
            <w:r w:rsidRPr="004551A8">
              <w:t>R5-243665</w:t>
            </w:r>
          </w:p>
        </w:tc>
        <w:tc>
          <w:tcPr>
            <w:tcW w:w="4593" w:type="dxa"/>
            <w:noWrap/>
            <w:hideMark/>
          </w:tcPr>
          <w:p w14:paraId="122B60E1" w14:textId="77777777" w:rsidR="004551A8" w:rsidRPr="004551A8" w:rsidRDefault="004551A8">
            <w:r w:rsidRPr="004551A8">
              <w:t>Core requirements alignment for UE co-existence of Inter-band within FR1</w:t>
            </w:r>
          </w:p>
        </w:tc>
        <w:tc>
          <w:tcPr>
            <w:tcW w:w="2265" w:type="dxa"/>
            <w:noWrap/>
            <w:hideMark/>
          </w:tcPr>
          <w:p w14:paraId="253055B5" w14:textId="77777777" w:rsidR="004551A8" w:rsidRPr="004551A8" w:rsidRDefault="004551A8">
            <w:r w:rsidRPr="004551A8">
              <w:t>CAICT</w:t>
            </w:r>
          </w:p>
        </w:tc>
        <w:tc>
          <w:tcPr>
            <w:tcW w:w="923" w:type="dxa"/>
            <w:noWrap/>
            <w:hideMark/>
          </w:tcPr>
          <w:p w14:paraId="4A54BC8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FD21EC0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2AF2881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55A9F43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709C91D2" w14:textId="77777777" w:rsidR="004551A8" w:rsidRPr="004551A8" w:rsidRDefault="004551A8">
            <w:r w:rsidRPr="004551A8">
              <w:t>1761</w:t>
            </w:r>
          </w:p>
        </w:tc>
        <w:tc>
          <w:tcPr>
            <w:tcW w:w="942" w:type="dxa"/>
            <w:noWrap/>
            <w:hideMark/>
          </w:tcPr>
          <w:p w14:paraId="4193263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52EE33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2D00595" w14:textId="77777777" w:rsidR="004551A8" w:rsidRPr="004551A8" w:rsidRDefault="004551A8">
            <w:r w:rsidRPr="004551A8">
              <w:t>RP-240948</w:t>
            </w:r>
          </w:p>
        </w:tc>
      </w:tr>
      <w:tr w:rsidR="004551A8" w:rsidRPr="004551A8" w14:paraId="79523EF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1E05675" w14:textId="77777777" w:rsidR="004551A8" w:rsidRPr="004551A8" w:rsidRDefault="004551A8">
            <w:r w:rsidRPr="004551A8">
              <w:t>R5-243666</w:t>
            </w:r>
          </w:p>
        </w:tc>
        <w:tc>
          <w:tcPr>
            <w:tcW w:w="4593" w:type="dxa"/>
            <w:noWrap/>
            <w:hideMark/>
          </w:tcPr>
          <w:p w14:paraId="7661A73C" w14:textId="77777777" w:rsidR="004551A8" w:rsidRPr="004551A8" w:rsidRDefault="004551A8">
            <w:r w:rsidRPr="004551A8">
              <w:t>Addition of delta TIBc for R16 inter-band EN-DC within FR1</w:t>
            </w:r>
          </w:p>
        </w:tc>
        <w:tc>
          <w:tcPr>
            <w:tcW w:w="2265" w:type="dxa"/>
            <w:noWrap/>
            <w:hideMark/>
          </w:tcPr>
          <w:p w14:paraId="1B5995BF" w14:textId="77777777" w:rsidR="004551A8" w:rsidRPr="004551A8" w:rsidRDefault="004551A8">
            <w:r w:rsidRPr="004551A8">
              <w:t>KT Corp.</w:t>
            </w:r>
          </w:p>
        </w:tc>
        <w:tc>
          <w:tcPr>
            <w:tcW w:w="923" w:type="dxa"/>
            <w:noWrap/>
            <w:hideMark/>
          </w:tcPr>
          <w:p w14:paraId="56D2780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354AFB7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42E5D84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6A6B246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4411EDCA" w14:textId="77777777" w:rsidR="004551A8" w:rsidRPr="004551A8" w:rsidRDefault="004551A8">
            <w:r w:rsidRPr="004551A8">
              <w:t>1789</w:t>
            </w:r>
          </w:p>
        </w:tc>
        <w:tc>
          <w:tcPr>
            <w:tcW w:w="942" w:type="dxa"/>
            <w:noWrap/>
            <w:hideMark/>
          </w:tcPr>
          <w:p w14:paraId="7EDC275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EDEF17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9E2B54E" w14:textId="77777777" w:rsidR="004551A8" w:rsidRPr="004551A8" w:rsidRDefault="004551A8">
            <w:r w:rsidRPr="004551A8">
              <w:t>RP-240948</w:t>
            </w:r>
          </w:p>
        </w:tc>
      </w:tr>
      <w:tr w:rsidR="004551A8" w:rsidRPr="004551A8" w14:paraId="30B7618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3464419" w14:textId="77777777" w:rsidR="004551A8" w:rsidRPr="004551A8" w:rsidRDefault="004551A8">
            <w:r w:rsidRPr="004551A8">
              <w:t>R5-243667</w:t>
            </w:r>
          </w:p>
        </w:tc>
        <w:tc>
          <w:tcPr>
            <w:tcW w:w="4593" w:type="dxa"/>
            <w:noWrap/>
            <w:hideMark/>
          </w:tcPr>
          <w:p w14:paraId="19AF601B" w14:textId="77777777" w:rsidR="004551A8" w:rsidRPr="004551A8" w:rsidRDefault="004551A8">
            <w:r w:rsidRPr="004551A8">
              <w:t>Addition of delta RIBc for R16 inter-band EN-DC within FR1</w:t>
            </w:r>
          </w:p>
        </w:tc>
        <w:tc>
          <w:tcPr>
            <w:tcW w:w="2265" w:type="dxa"/>
            <w:noWrap/>
            <w:hideMark/>
          </w:tcPr>
          <w:p w14:paraId="7806AA4C" w14:textId="77777777" w:rsidR="004551A8" w:rsidRPr="004551A8" w:rsidRDefault="004551A8">
            <w:r w:rsidRPr="004551A8">
              <w:t>KT Corp.</w:t>
            </w:r>
          </w:p>
        </w:tc>
        <w:tc>
          <w:tcPr>
            <w:tcW w:w="923" w:type="dxa"/>
            <w:noWrap/>
            <w:hideMark/>
          </w:tcPr>
          <w:p w14:paraId="32C0122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D865032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74BF4DB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A14CD6D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3B19C31D" w14:textId="77777777" w:rsidR="004551A8" w:rsidRPr="004551A8" w:rsidRDefault="004551A8">
            <w:r w:rsidRPr="004551A8">
              <w:t>1790</w:t>
            </w:r>
          </w:p>
        </w:tc>
        <w:tc>
          <w:tcPr>
            <w:tcW w:w="942" w:type="dxa"/>
            <w:noWrap/>
            <w:hideMark/>
          </w:tcPr>
          <w:p w14:paraId="665EF45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3CFBDE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3B48DF9" w14:textId="77777777" w:rsidR="004551A8" w:rsidRPr="004551A8" w:rsidRDefault="004551A8">
            <w:r w:rsidRPr="004551A8">
              <w:t>RP-240948</w:t>
            </w:r>
          </w:p>
        </w:tc>
      </w:tr>
      <w:tr w:rsidR="004551A8" w:rsidRPr="004551A8" w14:paraId="666F8BF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6242F64" w14:textId="77777777" w:rsidR="004551A8" w:rsidRPr="004551A8" w:rsidRDefault="004551A8">
            <w:r w:rsidRPr="004551A8">
              <w:t>R5-243668</w:t>
            </w:r>
          </w:p>
        </w:tc>
        <w:tc>
          <w:tcPr>
            <w:tcW w:w="4593" w:type="dxa"/>
            <w:noWrap/>
            <w:hideMark/>
          </w:tcPr>
          <w:p w14:paraId="353AB22C" w14:textId="77777777" w:rsidR="004551A8" w:rsidRPr="004551A8" w:rsidRDefault="004551A8">
            <w:r w:rsidRPr="004551A8">
              <w:t>Addition of minimum requirements of reference sensitivity exceptions for R16 inter-band EN-DC within FR1</w:t>
            </w:r>
          </w:p>
        </w:tc>
        <w:tc>
          <w:tcPr>
            <w:tcW w:w="2265" w:type="dxa"/>
            <w:noWrap/>
            <w:hideMark/>
          </w:tcPr>
          <w:p w14:paraId="27D20738" w14:textId="77777777" w:rsidR="004551A8" w:rsidRPr="004551A8" w:rsidRDefault="004551A8">
            <w:r w:rsidRPr="004551A8">
              <w:t>KT Corp.</w:t>
            </w:r>
          </w:p>
        </w:tc>
        <w:tc>
          <w:tcPr>
            <w:tcW w:w="923" w:type="dxa"/>
            <w:noWrap/>
            <w:hideMark/>
          </w:tcPr>
          <w:p w14:paraId="3F6BC2E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4206C9D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0AF376F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927907D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3DDECC13" w14:textId="77777777" w:rsidR="004551A8" w:rsidRPr="004551A8" w:rsidRDefault="004551A8">
            <w:r w:rsidRPr="004551A8">
              <w:t>1791</w:t>
            </w:r>
          </w:p>
        </w:tc>
        <w:tc>
          <w:tcPr>
            <w:tcW w:w="942" w:type="dxa"/>
            <w:noWrap/>
            <w:hideMark/>
          </w:tcPr>
          <w:p w14:paraId="2747C56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76BD0D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E3871B8" w14:textId="77777777" w:rsidR="004551A8" w:rsidRPr="004551A8" w:rsidRDefault="004551A8">
            <w:r w:rsidRPr="004551A8">
              <w:t>RP-240948</w:t>
            </w:r>
          </w:p>
        </w:tc>
      </w:tr>
      <w:tr w:rsidR="004551A8" w:rsidRPr="004551A8" w14:paraId="759922E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05960B0" w14:textId="77777777" w:rsidR="004551A8" w:rsidRPr="004551A8" w:rsidRDefault="004551A8">
            <w:r w:rsidRPr="004551A8">
              <w:t>R5-243669</w:t>
            </w:r>
          </w:p>
        </w:tc>
        <w:tc>
          <w:tcPr>
            <w:tcW w:w="4593" w:type="dxa"/>
            <w:noWrap/>
            <w:hideMark/>
          </w:tcPr>
          <w:p w14:paraId="5FDF3799" w14:textId="77777777" w:rsidR="004551A8" w:rsidRPr="004551A8" w:rsidRDefault="004551A8">
            <w:r w:rsidRPr="004551A8">
              <w:t>Update of R16 Configuration for inter-band EN-DC</w:t>
            </w:r>
          </w:p>
        </w:tc>
        <w:tc>
          <w:tcPr>
            <w:tcW w:w="2265" w:type="dxa"/>
            <w:noWrap/>
            <w:hideMark/>
          </w:tcPr>
          <w:p w14:paraId="1164C57F" w14:textId="77777777" w:rsidR="004551A8" w:rsidRPr="004551A8" w:rsidRDefault="004551A8">
            <w:r w:rsidRPr="004551A8">
              <w:t>KT Corp.</w:t>
            </w:r>
          </w:p>
        </w:tc>
        <w:tc>
          <w:tcPr>
            <w:tcW w:w="923" w:type="dxa"/>
            <w:noWrap/>
            <w:hideMark/>
          </w:tcPr>
          <w:p w14:paraId="61F9559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555E530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3B46400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112FB00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2033FA28" w14:textId="77777777" w:rsidR="004551A8" w:rsidRPr="004551A8" w:rsidRDefault="004551A8">
            <w:r w:rsidRPr="004551A8">
              <w:t>1792</w:t>
            </w:r>
          </w:p>
        </w:tc>
        <w:tc>
          <w:tcPr>
            <w:tcW w:w="942" w:type="dxa"/>
            <w:noWrap/>
            <w:hideMark/>
          </w:tcPr>
          <w:p w14:paraId="05108B2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6B6261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4E0F80E" w14:textId="77777777" w:rsidR="004551A8" w:rsidRPr="004551A8" w:rsidRDefault="004551A8">
            <w:r w:rsidRPr="004551A8">
              <w:t>RP-240948</w:t>
            </w:r>
          </w:p>
        </w:tc>
      </w:tr>
      <w:tr w:rsidR="004551A8" w:rsidRPr="004551A8" w14:paraId="11DCC97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EDCCE77" w14:textId="77777777" w:rsidR="004551A8" w:rsidRPr="004551A8" w:rsidRDefault="004551A8">
            <w:r w:rsidRPr="004551A8">
              <w:t>R5-243670</w:t>
            </w:r>
          </w:p>
        </w:tc>
        <w:tc>
          <w:tcPr>
            <w:tcW w:w="4593" w:type="dxa"/>
            <w:noWrap/>
            <w:hideMark/>
          </w:tcPr>
          <w:p w14:paraId="47E956EA" w14:textId="77777777" w:rsidR="004551A8" w:rsidRPr="004551A8" w:rsidRDefault="004551A8">
            <w:r w:rsidRPr="004551A8">
              <w:t>Correction of Reference Sensitivity test for DC_30A-n77A</w:t>
            </w:r>
          </w:p>
        </w:tc>
        <w:tc>
          <w:tcPr>
            <w:tcW w:w="2265" w:type="dxa"/>
            <w:noWrap/>
            <w:hideMark/>
          </w:tcPr>
          <w:p w14:paraId="5DB824E0" w14:textId="77777777" w:rsidR="004551A8" w:rsidRPr="004551A8" w:rsidRDefault="004551A8">
            <w:r w:rsidRPr="004551A8">
              <w:t>WE Certification Oy, AT&amp;T, Anritsu</w:t>
            </w:r>
          </w:p>
        </w:tc>
        <w:tc>
          <w:tcPr>
            <w:tcW w:w="923" w:type="dxa"/>
            <w:noWrap/>
            <w:hideMark/>
          </w:tcPr>
          <w:p w14:paraId="7C6B855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3E7E80C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32BDF51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C70604D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3E2B47DC" w14:textId="77777777" w:rsidR="004551A8" w:rsidRPr="004551A8" w:rsidRDefault="004551A8">
            <w:r w:rsidRPr="004551A8">
              <w:t>1763</w:t>
            </w:r>
          </w:p>
        </w:tc>
        <w:tc>
          <w:tcPr>
            <w:tcW w:w="942" w:type="dxa"/>
            <w:noWrap/>
            <w:hideMark/>
          </w:tcPr>
          <w:p w14:paraId="1D708D4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1E7B14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088F99D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69AF743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E28B084" w14:textId="77777777" w:rsidR="004551A8" w:rsidRPr="004551A8" w:rsidRDefault="004551A8">
            <w:r w:rsidRPr="004551A8">
              <w:t>R5-243671</w:t>
            </w:r>
          </w:p>
        </w:tc>
        <w:tc>
          <w:tcPr>
            <w:tcW w:w="4593" w:type="dxa"/>
            <w:noWrap/>
            <w:hideMark/>
          </w:tcPr>
          <w:p w14:paraId="5A08A832" w14:textId="77777777" w:rsidR="004551A8" w:rsidRPr="004551A8" w:rsidRDefault="004551A8">
            <w:r w:rsidRPr="004551A8">
              <w:t>Corrections on 6.2B.1.3 for UE MOP for configuration DC_38A_n78A</w:t>
            </w:r>
          </w:p>
        </w:tc>
        <w:tc>
          <w:tcPr>
            <w:tcW w:w="2265" w:type="dxa"/>
            <w:noWrap/>
            <w:hideMark/>
          </w:tcPr>
          <w:p w14:paraId="192963C1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63E4919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2B15931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78B78DC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4C626F7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0D1A354" w14:textId="77777777" w:rsidR="004551A8" w:rsidRPr="004551A8" w:rsidRDefault="004551A8">
            <w:r w:rsidRPr="004551A8">
              <w:t>1793</w:t>
            </w:r>
          </w:p>
        </w:tc>
        <w:tc>
          <w:tcPr>
            <w:tcW w:w="942" w:type="dxa"/>
            <w:noWrap/>
            <w:hideMark/>
          </w:tcPr>
          <w:p w14:paraId="75739FE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FCB8C8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EDB2F38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6C46C1E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B0B8D4D" w14:textId="77777777" w:rsidR="004551A8" w:rsidRPr="004551A8" w:rsidRDefault="004551A8">
            <w:r w:rsidRPr="004551A8">
              <w:t>R5-243672</w:t>
            </w:r>
          </w:p>
        </w:tc>
        <w:tc>
          <w:tcPr>
            <w:tcW w:w="4593" w:type="dxa"/>
            <w:noWrap/>
            <w:hideMark/>
          </w:tcPr>
          <w:p w14:paraId="5538727A" w14:textId="77777777" w:rsidR="004551A8" w:rsidRPr="004551A8" w:rsidRDefault="004551A8">
            <w:r w:rsidRPr="004551A8">
              <w:t>Update of 7.3B.2 reference sensitivity for inter-band EN-DC</w:t>
            </w:r>
          </w:p>
        </w:tc>
        <w:tc>
          <w:tcPr>
            <w:tcW w:w="2265" w:type="dxa"/>
            <w:noWrap/>
            <w:hideMark/>
          </w:tcPr>
          <w:p w14:paraId="718C924D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8D587F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2CDC919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5BA8B10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19C3793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10D0109" w14:textId="77777777" w:rsidR="004551A8" w:rsidRPr="004551A8" w:rsidRDefault="004551A8">
            <w:r w:rsidRPr="004551A8">
              <w:t>1774</w:t>
            </w:r>
          </w:p>
        </w:tc>
        <w:tc>
          <w:tcPr>
            <w:tcW w:w="942" w:type="dxa"/>
            <w:noWrap/>
            <w:hideMark/>
          </w:tcPr>
          <w:p w14:paraId="3AED68D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0DC179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682A026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72D8702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1896433" w14:textId="77777777" w:rsidR="004551A8" w:rsidRPr="004551A8" w:rsidRDefault="004551A8">
            <w:r w:rsidRPr="004551A8">
              <w:lastRenderedPageBreak/>
              <w:t>R5-243673</w:t>
            </w:r>
          </w:p>
        </w:tc>
        <w:tc>
          <w:tcPr>
            <w:tcW w:w="4593" w:type="dxa"/>
            <w:noWrap/>
            <w:hideMark/>
          </w:tcPr>
          <w:p w14:paraId="3ED5FC07" w14:textId="77777777" w:rsidR="004551A8" w:rsidRPr="004551A8" w:rsidRDefault="004551A8">
            <w:r w:rsidRPr="004551A8">
              <w:t>Introduction of new NR NTN test case - 6.4.2.2 Carrier leakage</w:t>
            </w:r>
          </w:p>
        </w:tc>
        <w:tc>
          <w:tcPr>
            <w:tcW w:w="2265" w:type="dxa"/>
            <w:noWrap/>
            <w:hideMark/>
          </w:tcPr>
          <w:p w14:paraId="323269FE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5318F9C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0326212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27E8F0CE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2E6AE562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55EE9A98" w14:textId="77777777" w:rsidR="004551A8" w:rsidRPr="004551A8" w:rsidRDefault="004551A8">
            <w:r w:rsidRPr="004551A8">
              <w:t>0041</w:t>
            </w:r>
          </w:p>
        </w:tc>
        <w:tc>
          <w:tcPr>
            <w:tcW w:w="942" w:type="dxa"/>
            <w:noWrap/>
            <w:hideMark/>
          </w:tcPr>
          <w:p w14:paraId="3DADA9B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A53911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2F101A3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4EE1A1C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4527861" w14:textId="77777777" w:rsidR="004551A8" w:rsidRPr="004551A8" w:rsidRDefault="004551A8">
            <w:r w:rsidRPr="004551A8">
              <w:t>R5-243674</w:t>
            </w:r>
          </w:p>
        </w:tc>
        <w:tc>
          <w:tcPr>
            <w:tcW w:w="4593" w:type="dxa"/>
            <w:noWrap/>
            <w:hideMark/>
          </w:tcPr>
          <w:p w14:paraId="1AE122A4" w14:textId="77777777" w:rsidR="004551A8" w:rsidRPr="004551A8" w:rsidRDefault="004551A8">
            <w:r w:rsidRPr="004551A8">
              <w:t>Introduction of new NR NTN test case - 6.4.2.3 In-band emissions</w:t>
            </w:r>
          </w:p>
        </w:tc>
        <w:tc>
          <w:tcPr>
            <w:tcW w:w="2265" w:type="dxa"/>
            <w:noWrap/>
            <w:hideMark/>
          </w:tcPr>
          <w:p w14:paraId="49FABBBA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3300B9B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DE197F1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128ED910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0D29EC7E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1C6261A9" w14:textId="77777777" w:rsidR="004551A8" w:rsidRPr="004551A8" w:rsidRDefault="004551A8">
            <w:r w:rsidRPr="004551A8">
              <w:t>0042</w:t>
            </w:r>
          </w:p>
        </w:tc>
        <w:tc>
          <w:tcPr>
            <w:tcW w:w="942" w:type="dxa"/>
            <w:noWrap/>
            <w:hideMark/>
          </w:tcPr>
          <w:p w14:paraId="0549599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9FF2E2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D9B6E41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69A8611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10769EA" w14:textId="77777777" w:rsidR="004551A8" w:rsidRPr="004551A8" w:rsidRDefault="004551A8">
            <w:r w:rsidRPr="004551A8">
              <w:t>R5-243675</w:t>
            </w:r>
          </w:p>
        </w:tc>
        <w:tc>
          <w:tcPr>
            <w:tcW w:w="4593" w:type="dxa"/>
            <w:noWrap/>
            <w:hideMark/>
          </w:tcPr>
          <w:p w14:paraId="54771910" w14:textId="77777777" w:rsidR="004551A8" w:rsidRPr="004551A8" w:rsidRDefault="004551A8">
            <w:r w:rsidRPr="004551A8">
              <w:t>Introduction of new NR NTN test case - 6.4.2.4 EVM equalizer spectrum flatness</w:t>
            </w:r>
          </w:p>
        </w:tc>
        <w:tc>
          <w:tcPr>
            <w:tcW w:w="2265" w:type="dxa"/>
            <w:noWrap/>
            <w:hideMark/>
          </w:tcPr>
          <w:p w14:paraId="78095998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19BF13C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2679BC7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6BD0083E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26D92265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73093782" w14:textId="77777777" w:rsidR="004551A8" w:rsidRPr="004551A8" w:rsidRDefault="004551A8">
            <w:r w:rsidRPr="004551A8">
              <w:t>0043</w:t>
            </w:r>
          </w:p>
        </w:tc>
        <w:tc>
          <w:tcPr>
            <w:tcW w:w="942" w:type="dxa"/>
            <w:noWrap/>
            <w:hideMark/>
          </w:tcPr>
          <w:p w14:paraId="43A3669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EA4A6E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DA47850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6FB7FF0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BA27D62" w14:textId="77777777" w:rsidR="004551A8" w:rsidRPr="004551A8" w:rsidRDefault="004551A8">
            <w:r w:rsidRPr="004551A8">
              <w:t>R5-243676</w:t>
            </w:r>
          </w:p>
        </w:tc>
        <w:tc>
          <w:tcPr>
            <w:tcW w:w="4593" w:type="dxa"/>
            <w:noWrap/>
            <w:hideMark/>
          </w:tcPr>
          <w:p w14:paraId="23B10F5D" w14:textId="77777777" w:rsidR="004551A8" w:rsidRPr="004551A8" w:rsidRDefault="004551A8">
            <w:r w:rsidRPr="004551A8">
              <w:t>Update of NR NTN test case - 6.2.1 UE maximum output power</w:t>
            </w:r>
          </w:p>
        </w:tc>
        <w:tc>
          <w:tcPr>
            <w:tcW w:w="2265" w:type="dxa"/>
            <w:noWrap/>
            <w:hideMark/>
          </w:tcPr>
          <w:p w14:paraId="5AA738E0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5C3DDE4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C8497F7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15C6C097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04D71CE1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4B7B83CF" w14:textId="77777777" w:rsidR="004551A8" w:rsidRPr="004551A8" w:rsidRDefault="004551A8">
            <w:r w:rsidRPr="004551A8">
              <w:t>0045</w:t>
            </w:r>
          </w:p>
        </w:tc>
        <w:tc>
          <w:tcPr>
            <w:tcW w:w="942" w:type="dxa"/>
            <w:noWrap/>
            <w:hideMark/>
          </w:tcPr>
          <w:p w14:paraId="5C7C6C2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C4DC06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DDA0329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6380ACD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0BFA629" w14:textId="77777777" w:rsidR="004551A8" w:rsidRPr="004551A8" w:rsidRDefault="004551A8">
            <w:r w:rsidRPr="004551A8">
              <w:t>R5-243677</w:t>
            </w:r>
          </w:p>
        </w:tc>
        <w:tc>
          <w:tcPr>
            <w:tcW w:w="4593" w:type="dxa"/>
            <w:noWrap/>
            <w:hideMark/>
          </w:tcPr>
          <w:p w14:paraId="535614B0" w14:textId="77777777" w:rsidR="004551A8" w:rsidRPr="004551A8" w:rsidRDefault="004551A8">
            <w:r w:rsidRPr="004551A8">
              <w:t>Update of NR NTN test case - 6.2.3 UE additional maximum output power reduction</w:t>
            </w:r>
          </w:p>
        </w:tc>
        <w:tc>
          <w:tcPr>
            <w:tcW w:w="2265" w:type="dxa"/>
            <w:noWrap/>
            <w:hideMark/>
          </w:tcPr>
          <w:p w14:paraId="28647AB5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31C43DB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0810FD1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02489973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3633800F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70C48A87" w14:textId="77777777" w:rsidR="004551A8" w:rsidRPr="004551A8" w:rsidRDefault="004551A8">
            <w:r w:rsidRPr="004551A8">
              <w:t>0047</w:t>
            </w:r>
          </w:p>
        </w:tc>
        <w:tc>
          <w:tcPr>
            <w:tcW w:w="942" w:type="dxa"/>
            <w:noWrap/>
            <w:hideMark/>
          </w:tcPr>
          <w:p w14:paraId="3F034E0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CD585C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67B4E89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53DAB82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A72BFF7" w14:textId="77777777" w:rsidR="004551A8" w:rsidRPr="004551A8" w:rsidRDefault="004551A8">
            <w:r w:rsidRPr="004551A8">
              <w:t>R5-243678</w:t>
            </w:r>
          </w:p>
        </w:tc>
        <w:tc>
          <w:tcPr>
            <w:tcW w:w="4593" w:type="dxa"/>
            <w:noWrap/>
            <w:hideMark/>
          </w:tcPr>
          <w:p w14:paraId="7F3B5219" w14:textId="77777777" w:rsidR="004551A8" w:rsidRPr="004551A8" w:rsidRDefault="004551A8">
            <w:r w:rsidRPr="004551A8">
              <w:t>Update MU and TT for NR NTN test cases</w:t>
            </w:r>
          </w:p>
        </w:tc>
        <w:tc>
          <w:tcPr>
            <w:tcW w:w="2265" w:type="dxa"/>
            <w:noWrap/>
            <w:hideMark/>
          </w:tcPr>
          <w:p w14:paraId="21C99473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4D50D3E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0DEDDE6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70F3A03C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4D571C46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21E49AA6" w14:textId="77777777" w:rsidR="004551A8" w:rsidRPr="004551A8" w:rsidRDefault="004551A8">
            <w:r w:rsidRPr="004551A8">
              <w:t>0049</w:t>
            </w:r>
          </w:p>
        </w:tc>
        <w:tc>
          <w:tcPr>
            <w:tcW w:w="942" w:type="dxa"/>
            <w:noWrap/>
            <w:hideMark/>
          </w:tcPr>
          <w:p w14:paraId="5A0D976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6759CE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9127335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20E8DAC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8D7B2C6" w14:textId="77777777" w:rsidR="004551A8" w:rsidRPr="004551A8" w:rsidRDefault="004551A8">
            <w:r w:rsidRPr="004551A8">
              <w:t>R5-243679</w:t>
            </w:r>
          </w:p>
        </w:tc>
        <w:tc>
          <w:tcPr>
            <w:tcW w:w="4593" w:type="dxa"/>
            <w:noWrap/>
            <w:hideMark/>
          </w:tcPr>
          <w:p w14:paraId="55F1FA0B" w14:textId="77777777" w:rsidR="004551A8" w:rsidRPr="004551A8" w:rsidRDefault="004551A8">
            <w:r w:rsidRPr="004551A8">
              <w:t>Adding new NTN test case 6.3.4 Power control</w:t>
            </w:r>
          </w:p>
        </w:tc>
        <w:tc>
          <w:tcPr>
            <w:tcW w:w="2265" w:type="dxa"/>
            <w:noWrap/>
            <w:hideMark/>
          </w:tcPr>
          <w:p w14:paraId="3F1266F7" w14:textId="77777777" w:rsidR="004551A8" w:rsidRPr="004551A8" w:rsidRDefault="004551A8">
            <w:r w:rsidRPr="004551A8">
              <w:t>Qualcomm Tech. Netherlands B.V</w:t>
            </w:r>
          </w:p>
        </w:tc>
        <w:tc>
          <w:tcPr>
            <w:tcW w:w="923" w:type="dxa"/>
            <w:noWrap/>
            <w:hideMark/>
          </w:tcPr>
          <w:p w14:paraId="4004EBF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7DC7111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7EEA5DF5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00237678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6B8493D0" w14:textId="77777777" w:rsidR="004551A8" w:rsidRPr="004551A8" w:rsidRDefault="004551A8">
            <w:r w:rsidRPr="004551A8">
              <w:t>0052</w:t>
            </w:r>
          </w:p>
        </w:tc>
        <w:tc>
          <w:tcPr>
            <w:tcW w:w="942" w:type="dxa"/>
            <w:noWrap/>
            <w:hideMark/>
          </w:tcPr>
          <w:p w14:paraId="5827719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C3CE28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6CC265F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1AAC928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01D32EC" w14:textId="77777777" w:rsidR="004551A8" w:rsidRPr="004551A8" w:rsidRDefault="004551A8">
            <w:r w:rsidRPr="004551A8">
              <w:t>R5-243680</w:t>
            </w:r>
          </w:p>
        </w:tc>
        <w:tc>
          <w:tcPr>
            <w:tcW w:w="4593" w:type="dxa"/>
            <w:noWrap/>
            <w:hideMark/>
          </w:tcPr>
          <w:p w14:paraId="1B375789" w14:textId="77777777" w:rsidR="004551A8" w:rsidRPr="004551A8" w:rsidRDefault="004551A8">
            <w:r w:rsidRPr="004551A8">
              <w:t>Updates on Annex for satellite access conformance test</w:t>
            </w:r>
          </w:p>
        </w:tc>
        <w:tc>
          <w:tcPr>
            <w:tcW w:w="2265" w:type="dxa"/>
            <w:noWrap/>
            <w:hideMark/>
          </w:tcPr>
          <w:p w14:paraId="3525E768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0A2B42F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8B4004D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6C7C6143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7AAC38A1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3C056AE8" w14:textId="77777777" w:rsidR="004551A8" w:rsidRPr="004551A8" w:rsidRDefault="004551A8">
            <w:r w:rsidRPr="004551A8">
              <w:t>0056</w:t>
            </w:r>
          </w:p>
        </w:tc>
        <w:tc>
          <w:tcPr>
            <w:tcW w:w="942" w:type="dxa"/>
            <w:noWrap/>
            <w:hideMark/>
          </w:tcPr>
          <w:p w14:paraId="36E307D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EB0C0D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DE2A3A4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37CD60C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97D6D73" w14:textId="77777777" w:rsidR="004551A8" w:rsidRPr="004551A8" w:rsidRDefault="004551A8">
            <w:r w:rsidRPr="004551A8">
              <w:t>R5-243681</w:t>
            </w:r>
          </w:p>
        </w:tc>
        <w:tc>
          <w:tcPr>
            <w:tcW w:w="4593" w:type="dxa"/>
            <w:noWrap/>
            <w:hideMark/>
          </w:tcPr>
          <w:p w14:paraId="0BDCC805" w14:textId="77777777" w:rsidR="004551A8" w:rsidRPr="004551A8" w:rsidRDefault="004551A8">
            <w:r w:rsidRPr="004551A8">
              <w:t>Annex F updates for NTN RF test on Tx on-off time mask</w:t>
            </w:r>
          </w:p>
        </w:tc>
        <w:tc>
          <w:tcPr>
            <w:tcW w:w="2265" w:type="dxa"/>
            <w:noWrap/>
            <w:hideMark/>
          </w:tcPr>
          <w:p w14:paraId="2FF2293B" w14:textId="77777777" w:rsidR="004551A8" w:rsidRPr="004551A8" w:rsidRDefault="004551A8">
            <w:r w:rsidRPr="004551A8">
              <w:t>Apple Benelux B.V.</w:t>
            </w:r>
          </w:p>
        </w:tc>
        <w:tc>
          <w:tcPr>
            <w:tcW w:w="923" w:type="dxa"/>
            <w:noWrap/>
            <w:hideMark/>
          </w:tcPr>
          <w:p w14:paraId="782485D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C30496D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537DA1DB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15B71E6F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2D1753EE" w14:textId="77777777" w:rsidR="004551A8" w:rsidRPr="004551A8" w:rsidRDefault="004551A8">
            <w:r w:rsidRPr="004551A8">
              <w:t>0057</w:t>
            </w:r>
          </w:p>
        </w:tc>
        <w:tc>
          <w:tcPr>
            <w:tcW w:w="942" w:type="dxa"/>
            <w:noWrap/>
            <w:hideMark/>
          </w:tcPr>
          <w:p w14:paraId="72FB8F8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7BD0AA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A4D6FF8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3FEC9FA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D056F8E" w14:textId="77777777" w:rsidR="004551A8" w:rsidRPr="004551A8" w:rsidRDefault="004551A8">
            <w:r w:rsidRPr="004551A8">
              <w:t>R5-243683</w:t>
            </w:r>
          </w:p>
        </w:tc>
        <w:tc>
          <w:tcPr>
            <w:tcW w:w="4593" w:type="dxa"/>
            <w:noWrap/>
            <w:hideMark/>
          </w:tcPr>
          <w:p w14:paraId="34957134" w14:textId="77777777" w:rsidR="004551A8" w:rsidRPr="004551A8" w:rsidRDefault="004551A8">
            <w:r w:rsidRPr="004551A8">
              <w:t>MOP requirement updates related to NTN band n254</w:t>
            </w:r>
          </w:p>
        </w:tc>
        <w:tc>
          <w:tcPr>
            <w:tcW w:w="2265" w:type="dxa"/>
            <w:noWrap/>
            <w:hideMark/>
          </w:tcPr>
          <w:p w14:paraId="6424B0D4" w14:textId="77777777" w:rsidR="004551A8" w:rsidRPr="004551A8" w:rsidRDefault="004551A8">
            <w:r w:rsidRPr="004551A8">
              <w:t>Apple Benelux B.V., Keysight</w:t>
            </w:r>
          </w:p>
        </w:tc>
        <w:tc>
          <w:tcPr>
            <w:tcW w:w="923" w:type="dxa"/>
            <w:noWrap/>
            <w:hideMark/>
          </w:tcPr>
          <w:p w14:paraId="6EA0A62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4133103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0F4C09E6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73246CCE" w14:textId="77777777" w:rsidR="004551A8" w:rsidRPr="004551A8" w:rsidRDefault="004551A8">
            <w:r w:rsidRPr="004551A8">
              <w:t>NR_lic_bands_BW_R18-UEConTest</w:t>
            </w:r>
          </w:p>
        </w:tc>
        <w:tc>
          <w:tcPr>
            <w:tcW w:w="934" w:type="dxa"/>
            <w:noWrap/>
            <w:hideMark/>
          </w:tcPr>
          <w:p w14:paraId="576F1A23" w14:textId="77777777" w:rsidR="004551A8" w:rsidRPr="004551A8" w:rsidRDefault="004551A8">
            <w:r w:rsidRPr="004551A8">
              <w:t>0061</w:t>
            </w:r>
          </w:p>
        </w:tc>
        <w:tc>
          <w:tcPr>
            <w:tcW w:w="942" w:type="dxa"/>
            <w:noWrap/>
            <w:hideMark/>
          </w:tcPr>
          <w:p w14:paraId="5C4AA1E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63312E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0693A40" w14:textId="77777777" w:rsidR="004551A8" w:rsidRPr="004551A8" w:rsidRDefault="004551A8">
            <w:r w:rsidRPr="004551A8">
              <w:t>RP-240987</w:t>
            </w:r>
          </w:p>
        </w:tc>
      </w:tr>
      <w:tr w:rsidR="004551A8" w:rsidRPr="004551A8" w14:paraId="418D247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3B509C0" w14:textId="77777777" w:rsidR="004551A8" w:rsidRPr="004551A8" w:rsidRDefault="004551A8">
            <w:r w:rsidRPr="004551A8">
              <w:t>R5-243684</w:t>
            </w:r>
          </w:p>
        </w:tc>
        <w:tc>
          <w:tcPr>
            <w:tcW w:w="4593" w:type="dxa"/>
            <w:noWrap/>
            <w:hideMark/>
          </w:tcPr>
          <w:p w14:paraId="03440D47" w14:textId="77777777" w:rsidR="004551A8" w:rsidRPr="004551A8" w:rsidRDefault="004551A8">
            <w:r w:rsidRPr="004551A8">
              <w:t>A-MPR requirements updates related to NTN band n254</w:t>
            </w:r>
          </w:p>
        </w:tc>
        <w:tc>
          <w:tcPr>
            <w:tcW w:w="2265" w:type="dxa"/>
            <w:noWrap/>
            <w:hideMark/>
          </w:tcPr>
          <w:p w14:paraId="64BE2074" w14:textId="77777777" w:rsidR="004551A8" w:rsidRPr="004551A8" w:rsidRDefault="004551A8">
            <w:r w:rsidRPr="004551A8">
              <w:t>Apple Benelux B.V., Keysight</w:t>
            </w:r>
          </w:p>
        </w:tc>
        <w:tc>
          <w:tcPr>
            <w:tcW w:w="923" w:type="dxa"/>
            <w:noWrap/>
            <w:hideMark/>
          </w:tcPr>
          <w:p w14:paraId="6CEFDCC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8F6B370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3B4E990B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51520E2A" w14:textId="77777777" w:rsidR="004551A8" w:rsidRPr="004551A8" w:rsidRDefault="004551A8">
            <w:r w:rsidRPr="004551A8">
              <w:t>NR_lic_bands_BW_R18-UEConTest</w:t>
            </w:r>
          </w:p>
        </w:tc>
        <w:tc>
          <w:tcPr>
            <w:tcW w:w="934" w:type="dxa"/>
            <w:noWrap/>
            <w:hideMark/>
          </w:tcPr>
          <w:p w14:paraId="53F652EC" w14:textId="77777777" w:rsidR="004551A8" w:rsidRPr="004551A8" w:rsidRDefault="004551A8">
            <w:r w:rsidRPr="004551A8">
              <w:t>0062</w:t>
            </w:r>
          </w:p>
        </w:tc>
        <w:tc>
          <w:tcPr>
            <w:tcW w:w="942" w:type="dxa"/>
            <w:noWrap/>
            <w:hideMark/>
          </w:tcPr>
          <w:p w14:paraId="2BD816A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BE8F1B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28E8B91" w14:textId="77777777" w:rsidR="004551A8" w:rsidRPr="004551A8" w:rsidRDefault="004551A8">
            <w:r w:rsidRPr="004551A8">
              <w:t>RP-240987</w:t>
            </w:r>
          </w:p>
        </w:tc>
      </w:tr>
      <w:tr w:rsidR="004551A8" w:rsidRPr="004551A8" w14:paraId="6135AFA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EBC2365" w14:textId="77777777" w:rsidR="004551A8" w:rsidRPr="004551A8" w:rsidRDefault="004551A8">
            <w:r w:rsidRPr="004551A8">
              <w:t>R5-243685</w:t>
            </w:r>
          </w:p>
        </w:tc>
        <w:tc>
          <w:tcPr>
            <w:tcW w:w="4593" w:type="dxa"/>
            <w:noWrap/>
            <w:hideMark/>
          </w:tcPr>
          <w:p w14:paraId="72A6CECD" w14:textId="77777777" w:rsidR="004551A8" w:rsidRPr="004551A8" w:rsidRDefault="004551A8">
            <w:r w:rsidRPr="004551A8">
              <w:t>IBB requirements updates related to NTN band n254</w:t>
            </w:r>
          </w:p>
        </w:tc>
        <w:tc>
          <w:tcPr>
            <w:tcW w:w="2265" w:type="dxa"/>
            <w:noWrap/>
            <w:hideMark/>
          </w:tcPr>
          <w:p w14:paraId="04588B02" w14:textId="77777777" w:rsidR="004551A8" w:rsidRPr="004551A8" w:rsidRDefault="004551A8">
            <w:r w:rsidRPr="004551A8">
              <w:t>Apple Benelux B.V., Keysight</w:t>
            </w:r>
          </w:p>
        </w:tc>
        <w:tc>
          <w:tcPr>
            <w:tcW w:w="923" w:type="dxa"/>
            <w:noWrap/>
            <w:hideMark/>
          </w:tcPr>
          <w:p w14:paraId="53D97B0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950C6CE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0AE7A6D4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73F7CC42" w14:textId="77777777" w:rsidR="004551A8" w:rsidRPr="004551A8" w:rsidRDefault="004551A8">
            <w:r w:rsidRPr="004551A8">
              <w:t>NR_lic_bands_BW_R18-UEConTest</w:t>
            </w:r>
          </w:p>
        </w:tc>
        <w:tc>
          <w:tcPr>
            <w:tcW w:w="934" w:type="dxa"/>
            <w:noWrap/>
            <w:hideMark/>
          </w:tcPr>
          <w:p w14:paraId="0463F77E" w14:textId="77777777" w:rsidR="004551A8" w:rsidRPr="004551A8" w:rsidRDefault="004551A8">
            <w:r w:rsidRPr="004551A8">
              <w:t>0064</w:t>
            </w:r>
          </w:p>
        </w:tc>
        <w:tc>
          <w:tcPr>
            <w:tcW w:w="942" w:type="dxa"/>
            <w:noWrap/>
            <w:hideMark/>
          </w:tcPr>
          <w:p w14:paraId="0A1A457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CE78B8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9E13EDE" w14:textId="77777777" w:rsidR="004551A8" w:rsidRPr="004551A8" w:rsidRDefault="004551A8">
            <w:r w:rsidRPr="004551A8">
              <w:t>RP-240987</w:t>
            </w:r>
          </w:p>
        </w:tc>
      </w:tr>
      <w:tr w:rsidR="004551A8" w:rsidRPr="004551A8" w14:paraId="1BBEC17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3A06DD0" w14:textId="77777777" w:rsidR="004551A8" w:rsidRPr="004551A8" w:rsidRDefault="004551A8">
            <w:r w:rsidRPr="004551A8">
              <w:t>R5-243687</w:t>
            </w:r>
          </w:p>
        </w:tc>
        <w:tc>
          <w:tcPr>
            <w:tcW w:w="4593" w:type="dxa"/>
            <w:noWrap/>
            <w:hideMark/>
          </w:tcPr>
          <w:p w14:paraId="1CA19DBB" w14:textId="77777777" w:rsidR="004551A8" w:rsidRPr="004551A8" w:rsidRDefault="004551A8">
            <w:r w:rsidRPr="004551A8">
              <w:t>Update applicability for NB-NTN Channel quality reporting accuracy testcases</w:t>
            </w:r>
          </w:p>
        </w:tc>
        <w:tc>
          <w:tcPr>
            <w:tcW w:w="2265" w:type="dxa"/>
            <w:noWrap/>
            <w:hideMark/>
          </w:tcPr>
          <w:p w14:paraId="7F2CC840" w14:textId="77777777" w:rsidR="004551A8" w:rsidRPr="004551A8" w:rsidRDefault="004551A8">
            <w:r w:rsidRPr="004551A8">
              <w:t>Qualcomm Technologies Int</w:t>
            </w:r>
          </w:p>
        </w:tc>
        <w:tc>
          <w:tcPr>
            <w:tcW w:w="923" w:type="dxa"/>
            <w:noWrap/>
            <w:hideMark/>
          </w:tcPr>
          <w:p w14:paraId="740B3DB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E4BF9C9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73BA7F8A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54BBC426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4260B8C0" w14:textId="77777777" w:rsidR="004551A8" w:rsidRPr="004551A8" w:rsidRDefault="004551A8">
            <w:r w:rsidRPr="004551A8">
              <w:t>3042</w:t>
            </w:r>
          </w:p>
        </w:tc>
        <w:tc>
          <w:tcPr>
            <w:tcW w:w="942" w:type="dxa"/>
            <w:noWrap/>
            <w:hideMark/>
          </w:tcPr>
          <w:p w14:paraId="139C7A8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514C87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95C0F2B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43B0E7A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010815F" w14:textId="77777777" w:rsidR="004551A8" w:rsidRPr="004551A8" w:rsidRDefault="004551A8">
            <w:r w:rsidRPr="004551A8">
              <w:lastRenderedPageBreak/>
              <w:t>R5-243688</w:t>
            </w:r>
          </w:p>
        </w:tc>
        <w:tc>
          <w:tcPr>
            <w:tcW w:w="4593" w:type="dxa"/>
            <w:noWrap/>
            <w:hideMark/>
          </w:tcPr>
          <w:p w14:paraId="143FC127" w14:textId="77777777" w:rsidR="004551A8" w:rsidRPr="004551A8" w:rsidRDefault="004551A8">
            <w:r w:rsidRPr="004551A8">
              <w:t>Addition of new RRM TC 13.5.1 for IoT NTN enh</w:t>
            </w:r>
          </w:p>
        </w:tc>
        <w:tc>
          <w:tcPr>
            <w:tcW w:w="2265" w:type="dxa"/>
            <w:noWrap/>
            <w:hideMark/>
          </w:tcPr>
          <w:p w14:paraId="6CE1AC04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2890FB7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D0B4511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1465724C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12DE8E47" w14:textId="77777777" w:rsidR="004551A8" w:rsidRPr="004551A8" w:rsidRDefault="004551A8">
            <w:r w:rsidRPr="004551A8">
              <w:t>IoT_NTN_enh_plus_CT1-UEConTest</w:t>
            </w:r>
          </w:p>
        </w:tc>
        <w:tc>
          <w:tcPr>
            <w:tcW w:w="934" w:type="dxa"/>
            <w:noWrap/>
            <w:hideMark/>
          </w:tcPr>
          <w:p w14:paraId="7F04E3E6" w14:textId="77777777" w:rsidR="004551A8" w:rsidRPr="004551A8" w:rsidRDefault="004551A8">
            <w:r w:rsidRPr="004551A8">
              <w:t>3038</w:t>
            </w:r>
          </w:p>
        </w:tc>
        <w:tc>
          <w:tcPr>
            <w:tcW w:w="942" w:type="dxa"/>
            <w:noWrap/>
            <w:hideMark/>
          </w:tcPr>
          <w:p w14:paraId="79A7F1E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AF814C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A427C8C" w14:textId="77777777" w:rsidR="004551A8" w:rsidRPr="004551A8" w:rsidRDefault="004551A8">
            <w:r w:rsidRPr="004551A8">
              <w:t>RP-241000</w:t>
            </w:r>
          </w:p>
        </w:tc>
      </w:tr>
      <w:tr w:rsidR="004551A8" w:rsidRPr="004551A8" w14:paraId="69D537B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4B458AB" w14:textId="77777777" w:rsidR="004551A8" w:rsidRPr="004551A8" w:rsidRDefault="004551A8">
            <w:r w:rsidRPr="004551A8">
              <w:t>R5-243689</w:t>
            </w:r>
          </w:p>
        </w:tc>
        <w:tc>
          <w:tcPr>
            <w:tcW w:w="4593" w:type="dxa"/>
            <w:noWrap/>
            <w:hideMark/>
          </w:tcPr>
          <w:p w14:paraId="45BA9840" w14:textId="77777777" w:rsidR="004551A8" w:rsidRPr="004551A8" w:rsidRDefault="004551A8">
            <w:r w:rsidRPr="004551A8">
              <w:t>Addition of new RRM TC 13.5.2 for IoT NTN enh</w:t>
            </w:r>
          </w:p>
        </w:tc>
        <w:tc>
          <w:tcPr>
            <w:tcW w:w="2265" w:type="dxa"/>
            <w:noWrap/>
            <w:hideMark/>
          </w:tcPr>
          <w:p w14:paraId="226F9A1B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2E77C2E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37C90CD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1CCBD880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533D59AD" w14:textId="77777777" w:rsidR="004551A8" w:rsidRPr="004551A8" w:rsidRDefault="004551A8">
            <w:r w:rsidRPr="004551A8">
              <w:t>IoT_NTN_enh_plus_CT1-UEConTest</w:t>
            </w:r>
          </w:p>
        </w:tc>
        <w:tc>
          <w:tcPr>
            <w:tcW w:w="934" w:type="dxa"/>
            <w:noWrap/>
            <w:hideMark/>
          </w:tcPr>
          <w:p w14:paraId="73A61E02" w14:textId="77777777" w:rsidR="004551A8" w:rsidRPr="004551A8" w:rsidRDefault="004551A8">
            <w:r w:rsidRPr="004551A8">
              <w:t>3039</w:t>
            </w:r>
          </w:p>
        </w:tc>
        <w:tc>
          <w:tcPr>
            <w:tcW w:w="942" w:type="dxa"/>
            <w:noWrap/>
            <w:hideMark/>
          </w:tcPr>
          <w:p w14:paraId="46DA1C9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8880CB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65DDC31" w14:textId="77777777" w:rsidR="004551A8" w:rsidRPr="004551A8" w:rsidRDefault="004551A8">
            <w:r w:rsidRPr="004551A8">
              <w:t>RP-241000</w:t>
            </w:r>
          </w:p>
        </w:tc>
      </w:tr>
      <w:tr w:rsidR="004551A8" w:rsidRPr="004551A8" w14:paraId="5E0E16B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3C7413F" w14:textId="77777777" w:rsidR="004551A8" w:rsidRPr="004551A8" w:rsidRDefault="004551A8">
            <w:r w:rsidRPr="004551A8">
              <w:t>R5-243690</w:t>
            </w:r>
          </w:p>
        </w:tc>
        <w:tc>
          <w:tcPr>
            <w:tcW w:w="4593" w:type="dxa"/>
            <w:noWrap/>
            <w:hideMark/>
          </w:tcPr>
          <w:p w14:paraId="7E1ED896" w14:textId="77777777" w:rsidR="004551A8" w:rsidRPr="004551A8" w:rsidRDefault="004551A8">
            <w:r w:rsidRPr="004551A8">
              <w:t>Addition of new RRM TC 13.5.3 for IoT NTN enh</w:t>
            </w:r>
          </w:p>
        </w:tc>
        <w:tc>
          <w:tcPr>
            <w:tcW w:w="2265" w:type="dxa"/>
            <w:noWrap/>
            <w:hideMark/>
          </w:tcPr>
          <w:p w14:paraId="0067F65F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2F63420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DE7C947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10217167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6E083044" w14:textId="77777777" w:rsidR="004551A8" w:rsidRPr="004551A8" w:rsidRDefault="004551A8">
            <w:r w:rsidRPr="004551A8">
              <w:t>IoT_NTN_enh_plus_CT1-UEConTest</w:t>
            </w:r>
          </w:p>
        </w:tc>
        <w:tc>
          <w:tcPr>
            <w:tcW w:w="934" w:type="dxa"/>
            <w:noWrap/>
            <w:hideMark/>
          </w:tcPr>
          <w:p w14:paraId="4B309537" w14:textId="77777777" w:rsidR="004551A8" w:rsidRPr="004551A8" w:rsidRDefault="004551A8">
            <w:r w:rsidRPr="004551A8">
              <w:t>3040</w:t>
            </w:r>
          </w:p>
        </w:tc>
        <w:tc>
          <w:tcPr>
            <w:tcW w:w="942" w:type="dxa"/>
            <w:noWrap/>
            <w:hideMark/>
          </w:tcPr>
          <w:p w14:paraId="21D94A3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80083F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6D32A64" w14:textId="77777777" w:rsidR="004551A8" w:rsidRPr="004551A8" w:rsidRDefault="004551A8">
            <w:r w:rsidRPr="004551A8">
              <w:t>RP-241000</w:t>
            </w:r>
          </w:p>
        </w:tc>
      </w:tr>
      <w:tr w:rsidR="004551A8" w:rsidRPr="004551A8" w14:paraId="59B8946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D8B5DC0" w14:textId="77777777" w:rsidR="004551A8" w:rsidRPr="004551A8" w:rsidRDefault="004551A8">
            <w:r w:rsidRPr="004551A8">
              <w:t>R5-243691</w:t>
            </w:r>
          </w:p>
        </w:tc>
        <w:tc>
          <w:tcPr>
            <w:tcW w:w="4593" w:type="dxa"/>
            <w:noWrap/>
            <w:hideMark/>
          </w:tcPr>
          <w:p w14:paraId="469869B6" w14:textId="77777777" w:rsidR="004551A8" w:rsidRPr="004551A8" w:rsidRDefault="004551A8">
            <w:r w:rsidRPr="004551A8">
              <w:t>Completion of FDD CQI reporting test cases with inter-cell interference</w:t>
            </w:r>
          </w:p>
        </w:tc>
        <w:tc>
          <w:tcPr>
            <w:tcW w:w="2265" w:type="dxa"/>
            <w:noWrap/>
            <w:hideMark/>
          </w:tcPr>
          <w:p w14:paraId="601C5896" w14:textId="77777777" w:rsidR="004551A8" w:rsidRPr="004551A8" w:rsidRDefault="004551A8">
            <w:r w:rsidRPr="004551A8">
              <w:t>China Telecom</w:t>
            </w:r>
          </w:p>
        </w:tc>
        <w:tc>
          <w:tcPr>
            <w:tcW w:w="923" w:type="dxa"/>
            <w:noWrap/>
            <w:hideMark/>
          </w:tcPr>
          <w:p w14:paraId="3A7F5AC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2CAF197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7EA3118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0E39865" w14:textId="77777777" w:rsidR="004551A8" w:rsidRPr="004551A8" w:rsidRDefault="004551A8">
            <w:r w:rsidRPr="004551A8">
              <w:t>NR_demod_enh2-UEConTest</w:t>
            </w:r>
          </w:p>
        </w:tc>
        <w:tc>
          <w:tcPr>
            <w:tcW w:w="934" w:type="dxa"/>
            <w:noWrap/>
            <w:hideMark/>
          </w:tcPr>
          <w:p w14:paraId="465A3162" w14:textId="77777777" w:rsidR="004551A8" w:rsidRPr="004551A8" w:rsidRDefault="004551A8">
            <w:r w:rsidRPr="004551A8">
              <w:t>0826</w:t>
            </w:r>
          </w:p>
        </w:tc>
        <w:tc>
          <w:tcPr>
            <w:tcW w:w="942" w:type="dxa"/>
            <w:noWrap/>
            <w:hideMark/>
          </w:tcPr>
          <w:p w14:paraId="0D255C8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D5AD43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08D59BD" w14:textId="77777777" w:rsidR="004551A8" w:rsidRPr="004551A8" w:rsidRDefault="004551A8">
            <w:r w:rsidRPr="004551A8">
              <w:t>RP-240965</w:t>
            </w:r>
          </w:p>
        </w:tc>
      </w:tr>
      <w:tr w:rsidR="004551A8" w:rsidRPr="004551A8" w14:paraId="45089F4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9213C96" w14:textId="77777777" w:rsidR="004551A8" w:rsidRPr="004551A8" w:rsidRDefault="004551A8">
            <w:r w:rsidRPr="004551A8">
              <w:t>R5-243692</w:t>
            </w:r>
          </w:p>
        </w:tc>
        <w:tc>
          <w:tcPr>
            <w:tcW w:w="4593" w:type="dxa"/>
            <w:noWrap/>
            <w:hideMark/>
          </w:tcPr>
          <w:p w14:paraId="2B1DF6D3" w14:textId="77777777" w:rsidR="004551A8" w:rsidRPr="004551A8" w:rsidRDefault="004551A8">
            <w:r w:rsidRPr="004551A8">
              <w:t>Completion of TDD CQI reporting test cases with inter-cell interference</w:t>
            </w:r>
          </w:p>
        </w:tc>
        <w:tc>
          <w:tcPr>
            <w:tcW w:w="2265" w:type="dxa"/>
            <w:noWrap/>
            <w:hideMark/>
          </w:tcPr>
          <w:p w14:paraId="3792B633" w14:textId="77777777" w:rsidR="004551A8" w:rsidRPr="004551A8" w:rsidRDefault="004551A8">
            <w:r w:rsidRPr="004551A8">
              <w:t>China Telecom</w:t>
            </w:r>
          </w:p>
        </w:tc>
        <w:tc>
          <w:tcPr>
            <w:tcW w:w="923" w:type="dxa"/>
            <w:noWrap/>
            <w:hideMark/>
          </w:tcPr>
          <w:p w14:paraId="1264893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5EFB4EE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47FCD4A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9778587" w14:textId="77777777" w:rsidR="004551A8" w:rsidRPr="004551A8" w:rsidRDefault="004551A8">
            <w:r w:rsidRPr="004551A8">
              <w:t>NR_demod_enh2-UEConTest</w:t>
            </w:r>
          </w:p>
        </w:tc>
        <w:tc>
          <w:tcPr>
            <w:tcW w:w="934" w:type="dxa"/>
            <w:noWrap/>
            <w:hideMark/>
          </w:tcPr>
          <w:p w14:paraId="094A6AFB" w14:textId="77777777" w:rsidR="004551A8" w:rsidRPr="004551A8" w:rsidRDefault="004551A8">
            <w:r w:rsidRPr="004551A8">
              <w:t>0827</w:t>
            </w:r>
          </w:p>
        </w:tc>
        <w:tc>
          <w:tcPr>
            <w:tcW w:w="942" w:type="dxa"/>
            <w:noWrap/>
            <w:hideMark/>
          </w:tcPr>
          <w:p w14:paraId="06F6D7F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6C885E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5C516CE" w14:textId="77777777" w:rsidR="004551A8" w:rsidRPr="004551A8" w:rsidRDefault="004551A8">
            <w:r w:rsidRPr="004551A8">
              <w:t>RP-240965</w:t>
            </w:r>
          </w:p>
        </w:tc>
      </w:tr>
      <w:tr w:rsidR="004551A8" w:rsidRPr="004551A8" w14:paraId="65CF0CF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6D404DE" w14:textId="77777777" w:rsidR="004551A8" w:rsidRPr="004551A8" w:rsidRDefault="004551A8">
            <w:r w:rsidRPr="004551A8">
              <w:t>R5-243693</w:t>
            </w:r>
          </w:p>
        </w:tc>
        <w:tc>
          <w:tcPr>
            <w:tcW w:w="4593" w:type="dxa"/>
            <w:noWrap/>
            <w:hideMark/>
          </w:tcPr>
          <w:p w14:paraId="3ECBA5D2" w14:textId="77777777" w:rsidR="004551A8" w:rsidRPr="004551A8" w:rsidRDefault="004551A8">
            <w:r w:rsidRPr="004551A8">
              <w:t>Addition of MU and TT for CQI reporting test cases with inter-cell interference</w:t>
            </w:r>
          </w:p>
        </w:tc>
        <w:tc>
          <w:tcPr>
            <w:tcW w:w="2265" w:type="dxa"/>
            <w:noWrap/>
            <w:hideMark/>
          </w:tcPr>
          <w:p w14:paraId="25A535CB" w14:textId="77777777" w:rsidR="004551A8" w:rsidRPr="004551A8" w:rsidRDefault="004551A8">
            <w:r w:rsidRPr="004551A8">
              <w:t>China Telecom</w:t>
            </w:r>
          </w:p>
        </w:tc>
        <w:tc>
          <w:tcPr>
            <w:tcW w:w="923" w:type="dxa"/>
            <w:noWrap/>
            <w:hideMark/>
          </w:tcPr>
          <w:p w14:paraId="4E0D71A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4CEFE3E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43FC8F2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B0CA41C" w14:textId="77777777" w:rsidR="004551A8" w:rsidRPr="004551A8" w:rsidRDefault="004551A8">
            <w:r w:rsidRPr="004551A8">
              <w:t>NR_demod_enh2-UEConTest</w:t>
            </w:r>
          </w:p>
        </w:tc>
        <w:tc>
          <w:tcPr>
            <w:tcW w:w="934" w:type="dxa"/>
            <w:noWrap/>
            <w:hideMark/>
          </w:tcPr>
          <w:p w14:paraId="3F0090F3" w14:textId="77777777" w:rsidR="004551A8" w:rsidRPr="004551A8" w:rsidRDefault="004551A8">
            <w:r w:rsidRPr="004551A8">
              <w:t>0828</w:t>
            </w:r>
          </w:p>
        </w:tc>
        <w:tc>
          <w:tcPr>
            <w:tcW w:w="942" w:type="dxa"/>
            <w:noWrap/>
            <w:hideMark/>
          </w:tcPr>
          <w:p w14:paraId="13C59EC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F68423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DC0BAE6" w14:textId="77777777" w:rsidR="004551A8" w:rsidRPr="004551A8" w:rsidRDefault="004551A8">
            <w:r w:rsidRPr="004551A8">
              <w:t>RP-240965</w:t>
            </w:r>
          </w:p>
        </w:tc>
      </w:tr>
      <w:tr w:rsidR="004551A8" w:rsidRPr="004551A8" w14:paraId="33DB388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331C3BD" w14:textId="77777777" w:rsidR="004551A8" w:rsidRPr="004551A8" w:rsidRDefault="004551A8">
            <w:r w:rsidRPr="004551A8">
              <w:t>R5-243694</w:t>
            </w:r>
          </w:p>
        </w:tc>
        <w:tc>
          <w:tcPr>
            <w:tcW w:w="4593" w:type="dxa"/>
            <w:noWrap/>
            <w:hideMark/>
          </w:tcPr>
          <w:p w14:paraId="372EF93C" w14:textId="77777777" w:rsidR="004551A8" w:rsidRPr="004551A8" w:rsidRDefault="004551A8">
            <w:r w:rsidRPr="004551A8">
              <w:t>Core spec alignment of general clause for CSI reporting requirements</w:t>
            </w:r>
          </w:p>
        </w:tc>
        <w:tc>
          <w:tcPr>
            <w:tcW w:w="2265" w:type="dxa"/>
            <w:noWrap/>
            <w:hideMark/>
          </w:tcPr>
          <w:p w14:paraId="201C48E4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7825215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37D6152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3C0B68B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CBD4432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23EDF47A" w14:textId="77777777" w:rsidR="004551A8" w:rsidRPr="004551A8" w:rsidRDefault="004551A8">
            <w:r w:rsidRPr="004551A8">
              <w:t>0830</w:t>
            </w:r>
          </w:p>
        </w:tc>
        <w:tc>
          <w:tcPr>
            <w:tcW w:w="942" w:type="dxa"/>
            <w:noWrap/>
            <w:hideMark/>
          </w:tcPr>
          <w:p w14:paraId="7AC8BCA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1F9D4F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86CE006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1821353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C143E33" w14:textId="77777777" w:rsidR="004551A8" w:rsidRPr="004551A8" w:rsidRDefault="004551A8">
            <w:r w:rsidRPr="004551A8">
              <w:t>R5-243695</w:t>
            </w:r>
          </w:p>
        </w:tc>
        <w:tc>
          <w:tcPr>
            <w:tcW w:w="4593" w:type="dxa"/>
            <w:noWrap/>
            <w:hideMark/>
          </w:tcPr>
          <w:p w14:paraId="2FA31C58" w14:textId="77777777" w:rsidR="004551A8" w:rsidRPr="004551A8" w:rsidRDefault="004551A8">
            <w:r w:rsidRPr="004551A8">
              <w:t>Correction to PUCCH Resource ID in 2Rx FR1 RI reporting</w:t>
            </w:r>
          </w:p>
        </w:tc>
        <w:tc>
          <w:tcPr>
            <w:tcW w:w="2265" w:type="dxa"/>
            <w:noWrap/>
            <w:hideMark/>
          </w:tcPr>
          <w:p w14:paraId="1F833283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07359D9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EEA6C37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724637B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AD48176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57749D6" w14:textId="77777777" w:rsidR="004551A8" w:rsidRPr="004551A8" w:rsidRDefault="004551A8">
            <w:r w:rsidRPr="004551A8">
              <w:t>0834</w:t>
            </w:r>
          </w:p>
        </w:tc>
        <w:tc>
          <w:tcPr>
            <w:tcW w:w="942" w:type="dxa"/>
            <w:noWrap/>
            <w:hideMark/>
          </w:tcPr>
          <w:p w14:paraId="1C58528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36329A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E4214B6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78399AC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D02D060" w14:textId="77777777" w:rsidR="004551A8" w:rsidRPr="004551A8" w:rsidRDefault="004551A8">
            <w:r w:rsidRPr="004551A8">
              <w:t>R5-243696</w:t>
            </w:r>
          </w:p>
        </w:tc>
        <w:tc>
          <w:tcPr>
            <w:tcW w:w="4593" w:type="dxa"/>
            <w:noWrap/>
            <w:hideMark/>
          </w:tcPr>
          <w:p w14:paraId="0000CD78" w14:textId="77777777" w:rsidR="004551A8" w:rsidRPr="004551A8" w:rsidRDefault="004551A8">
            <w:r w:rsidRPr="004551A8">
              <w:t>Addition of NSA SDR test case for DL 1024QAM</w:t>
            </w:r>
          </w:p>
        </w:tc>
        <w:tc>
          <w:tcPr>
            <w:tcW w:w="2265" w:type="dxa"/>
            <w:noWrap/>
            <w:hideMark/>
          </w:tcPr>
          <w:p w14:paraId="39D718DC" w14:textId="77777777" w:rsidR="004551A8" w:rsidRPr="004551A8" w:rsidRDefault="004551A8">
            <w:r w:rsidRPr="004551A8">
              <w:t>Qualcomm Inc</w:t>
            </w:r>
          </w:p>
        </w:tc>
        <w:tc>
          <w:tcPr>
            <w:tcW w:w="923" w:type="dxa"/>
            <w:noWrap/>
            <w:hideMark/>
          </w:tcPr>
          <w:p w14:paraId="0BE1867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5F062FD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521262F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66C975F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EF7DCF9" w14:textId="77777777" w:rsidR="004551A8" w:rsidRPr="004551A8" w:rsidRDefault="004551A8">
            <w:r w:rsidRPr="004551A8">
              <w:t>0844</w:t>
            </w:r>
          </w:p>
        </w:tc>
        <w:tc>
          <w:tcPr>
            <w:tcW w:w="942" w:type="dxa"/>
            <w:noWrap/>
            <w:hideMark/>
          </w:tcPr>
          <w:p w14:paraId="75E4FE8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D05FC4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9AC0B48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4DD021B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4F2B089" w14:textId="77777777" w:rsidR="004551A8" w:rsidRPr="004551A8" w:rsidRDefault="004551A8">
            <w:r w:rsidRPr="004551A8">
              <w:t>R5-243697</w:t>
            </w:r>
          </w:p>
        </w:tc>
        <w:tc>
          <w:tcPr>
            <w:tcW w:w="4593" w:type="dxa"/>
            <w:noWrap/>
            <w:hideMark/>
          </w:tcPr>
          <w:p w14:paraId="7D6B4A1D" w14:textId="77777777" w:rsidR="004551A8" w:rsidRPr="004551A8" w:rsidRDefault="004551A8">
            <w:r w:rsidRPr="004551A8">
              <w:t>Correction to PDSCH Reference Channel for FDD HST</w:t>
            </w:r>
          </w:p>
        </w:tc>
        <w:tc>
          <w:tcPr>
            <w:tcW w:w="2265" w:type="dxa"/>
            <w:noWrap/>
            <w:hideMark/>
          </w:tcPr>
          <w:p w14:paraId="18072C47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663A6F7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AD21F1C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1A0065F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C539044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4CD23FA4" w14:textId="77777777" w:rsidR="004551A8" w:rsidRPr="004551A8" w:rsidRDefault="004551A8">
            <w:r w:rsidRPr="004551A8">
              <w:t>0833</w:t>
            </w:r>
          </w:p>
        </w:tc>
        <w:tc>
          <w:tcPr>
            <w:tcW w:w="942" w:type="dxa"/>
            <w:noWrap/>
            <w:hideMark/>
          </w:tcPr>
          <w:p w14:paraId="38E0669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3CCC44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1921F86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0BE1363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4AA0847" w14:textId="77777777" w:rsidR="004551A8" w:rsidRPr="004551A8" w:rsidRDefault="004551A8">
            <w:r w:rsidRPr="004551A8">
              <w:t>R5-243698</w:t>
            </w:r>
          </w:p>
        </w:tc>
        <w:tc>
          <w:tcPr>
            <w:tcW w:w="4593" w:type="dxa"/>
            <w:noWrap/>
            <w:hideMark/>
          </w:tcPr>
          <w:p w14:paraId="4A0C585F" w14:textId="77777777" w:rsidR="004551A8" w:rsidRPr="004551A8" w:rsidRDefault="004551A8">
            <w:r w:rsidRPr="004551A8">
              <w:t>Update mTT for missing DL RMC</w:t>
            </w:r>
          </w:p>
        </w:tc>
        <w:tc>
          <w:tcPr>
            <w:tcW w:w="2265" w:type="dxa"/>
            <w:noWrap/>
            <w:hideMark/>
          </w:tcPr>
          <w:p w14:paraId="56A7006A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5FC7BC6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C9453E1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31628DA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CE0C18B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456DB9BA" w14:textId="77777777" w:rsidR="004551A8" w:rsidRPr="004551A8" w:rsidRDefault="004551A8">
            <w:r w:rsidRPr="004551A8">
              <w:t>0843</w:t>
            </w:r>
          </w:p>
        </w:tc>
        <w:tc>
          <w:tcPr>
            <w:tcW w:w="942" w:type="dxa"/>
            <w:noWrap/>
            <w:hideMark/>
          </w:tcPr>
          <w:p w14:paraId="1D7AF24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0AE7D1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101C4A2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087E45C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9E8F09B" w14:textId="77777777" w:rsidR="004551A8" w:rsidRPr="004551A8" w:rsidRDefault="004551A8">
            <w:r w:rsidRPr="004551A8">
              <w:t>R5-243699</w:t>
            </w:r>
          </w:p>
        </w:tc>
        <w:tc>
          <w:tcPr>
            <w:tcW w:w="4593" w:type="dxa"/>
            <w:noWrap/>
            <w:hideMark/>
          </w:tcPr>
          <w:p w14:paraId="58635F58" w14:textId="77777777" w:rsidR="004551A8" w:rsidRPr="004551A8" w:rsidRDefault="004551A8">
            <w:r w:rsidRPr="004551A8">
              <w:t>Corrections to Table G.1.5-1 for entries corresponding to FR1.15-1</w:t>
            </w:r>
          </w:p>
        </w:tc>
        <w:tc>
          <w:tcPr>
            <w:tcW w:w="2265" w:type="dxa"/>
            <w:noWrap/>
            <w:hideMark/>
          </w:tcPr>
          <w:p w14:paraId="774DA887" w14:textId="77777777" w:rsidR="004551A8" w:rsidRPr="004551A8" w:rsidRDefault="004551A8">
            <w:r w:rsidRPr="004551A8">
              <w:t>Qualcomm Inc</w:t>
            </w:r>
          </w:p>
        </w:tc>
        <w:tc>
          <w:tcPr>
            <w:tcW w:w="923" w:type="dxa"/>
            <w:noWrap/>
            <w:hideMark/>
          </w:tcPr>
          <w:p w14:paraId="7947430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DE2F9F2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479B9EB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825B318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95471EB" w14:textId="77777777" w:rsidR="004551A8" w:rsidRPr="004551A8" w:rsidRDefault="004551A8">
            <w:r w:rsidRPr="004551A8">
              <w:t>0847</w:t>
            </w:r>
          </w:p>
        </w:tc>
        <w:tc>
          <w:tcPr>
            <w:tcW w:w="942" w:type="dxa"/>
            <w:noWrap/>
            <w:hideMark/>
          </w:tcPr>
          <w:p w14:paraId="57A301D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389604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8405EB5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5FF4848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F48D9EF" w14:textId="77777777" w:rsidR="004551A8" w:rsidRPr="004551A8" w:rsidRDefault="004551A8">
            <w:r w:rsidRPr="004551A8">
              <w:t>R5-243703</w:t>
            </w:r>
          </w:p>
        </w:tc>
        <w:tc>
          <w:tcPr>
            <w:tcW w:w="4593" w:type="dxa"/>
            <w:noWrap/>
            <w:hideMark/>
          </w:tcPr>
          <w:p w14:paraId="58DD8774" w14:textId="77777777" w:rsidR="004551A8" w:rsidRPr="004551A8" w:rsidRDefault="004551A8">
            <w:r w:rsidRPr="004551A8">
              <w:t>Update to Unified TCI state test cases</w:t>
            </w:r>
          </w:p>
        </w:tc>
        <w:tc>
          <w:tcPr>
            <w:tcW w:w="2265" w:type="dxa"/>
            <w:noWrap/>
            <w:hideMark/>
          </w:tcPr>
          <w:p w14:paraId="45A2610E" w14:textId="77777777" w:rsidR="004551A8" w:rsidRPr="004551A8" w:rsidRDefault="004551A8">
            <w:r w:rsidRPr="004551A8">
              <w:t>Huawei, HiSilicon, Samsung</w:t>
            </w:r>
          </w:p>
        </w:tc>
        <w:tc>
          <w:tcPr>
            <w:tcW w:w="923" w:type="dxa"/>
            <w:noWrap/>
            <w:hideMark/>
          </w:tcPr>
          <w:p w14:paraId="01722FD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4A288E7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A6ABD11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BE40E88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670E2F00" w14:textId="77777777" w:rsidR="004551A8" w:rsidRPr="004551A8" w:rsidRDefault="004551A8">
            <w:r w:rsidRPr="004551A8">
              <w:t>3190</w:t>
            </w:r>
          </w:p>
        </w:tc>
        <w:tc>
          <w:tcPr>
            <w:tcW w:w="942" w:type="dxa"/>
            <w:noWrap/>
            <w:hideMark/>
          </w:tcPr>
          <w:p w14:paraId="262E0AA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F5BD24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09FDD2B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2A5B927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28C0016" w14:textId="77777777" w:rsidR="004551A8" w:rsidRPr="004551A8" w:rsidRDefault="004551A8">
            <w:r w:rsidRPr="004551A8">
              <w:t>R5-243704</w:t>
            </w:r>
          </w:p>
        </w:tc>
        <w:tc>
          <w:tcPr>
            <w:tcW w:w="4593" w:type="dxa"/>
            <w:noWrap/>
            <w:hideMark/>
          </w:tcPr>
          <w:p w14:paraId="0FEC20D0" w14:textId="77777777" w:rsidR="004551A8" w:rsidRPr="004551A8" w:rsidRDefault="004551A8">
            <w:r w:rsidRPr="004551A8">
              <w:t>Correcting propagation AWGN in test cases without Noc</w:t>
            </w:r>
          </w:p>
        </w:tc>
        <w:tc>
          <w:tcPr>
            <w:tcW w:w="2265" w:type="dxa"/>
            <w:noWrap/>
            <w:hideMark/>
          </w:tcPr>
          <w:p w14:paraId="70B396B7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4A9CB7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0EE6352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465469D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C52B865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4C78DFD8" w14:textId="77777777" w:rsidR="004551A8" w:rsidRPr="004551A8" w:rsidRDefault="004551A8">
            <w:r w:rsidRPr="004551A8">
              <w:t>3191</w:t>
            </w:r>
          </w:p>
        </w:tc>
        <w:tc>
          <w:tcPr>
            <w:tcW w:w="942" w:type="dxa"/>
            <w:noWrap/>
            <w:hideMark/>
          </w:tcPr>
          <w:p w14:paraId="5430438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A9C492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8AEF0E0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7A63FD0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60E0DC9" w14:textId="77777777" w:rsidR="004551A8" w:rsidRPr="004551A8" w:rsidRDefault="004551A8">
            <w:r w:rsidRPr="004551A8">
              <w:lastRenderedPageBreak/>
              <w:t>R5-243705</w:t>
            </w:r>
          </w:p>
        </w:tc>
        <w:tc>
          <w:tcPr>
            <w:tcW w:w="4593" w:type="dxa"/>
            <w:noWrap/>
            <w:hideMark/>
          </w:tcPr>
          <w:p w14:paraId="3433A0DA" w14:textId="77777777" w:rsidR="004551A8" w:rsidRPr="004551A8" w:rsidRDefault="004551A8">
            <w:r w:rsidRPr="004551A8">
              <w:t>Adding TRP specific Minimum conformance requirements</w:t>
            </w:r>
          </w:p>
        </w:tc>
        <w:tc>
          <w:tcPr>
            <w:tcW w:w="2265" w:type="dxa"/>
            <w:noWrap/>
            <w:hideMark/>
          </w:tcPr>
          <w:p w14:paraId="3BAE93F4" w14:textId="77777777" w:rsidR="004551A8" w:rsidRPr="004551A8" w:rsidRDefault="004551A8">
            <w:r w:rsidRPr="004551A8">
              <w:t>Samsung</w:t>
            </w:r>
          </w:p>
        </w:tc>
        <w:tc>
          <w:tcPr>
            <w:tcW w:w="923" w:type="dxa"/>
            <w:noWrap/>
            <w:hideMark/>
          </w:tcPr>
          <w:p w14:paraId="336EB96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9CC76DF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3F90E8B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4AFD9EA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5947C3BE" w14:textId="77777777" w:rsidR="004551A8" w:rsidRPr="004551A8" w:rsidRDefault="004551A8">
            <w:r w:rsidRPr="004551A8">
              <w:t>3119</w:t>
            </w:r>
          </w:p>
        </w:tc>
        <w:tc>
          <w:tcPr>
            <w:tcW w:w="942" w:type="dxa"/>
            <w:noWrap/>
            <w:hideMark/>
          </w:tcPr>
          <w:p w14:paraId="312D32C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E01E59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9D0CD63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1DB21C5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8EF8408" w14:textId="77777777" w:rsidR="004551A8" w:rsidRPr="004551A8" w:rsidRDefault="004551A8">
            <w:r w:rsidRPr="004551A8">
              <w:t>R5-243706</w:t>
            </w:r>
          </w:p>
        </w:tc>
        <w:tc>
          <w:tcPr>
            <w:tcW w:w="4593" w:type="dxa"/>
            <w:noWrap/>
            <w:hideMark/>
          </w:tcPr>
          <w:p w14:paraId="47A91C9E" w14:textId="77777777" w:rsidR="004551A8" w:rsidRPr="004551A8" w:rsidRDefault="004551A8">
            <w:r w:rsidRPr="004551A8">
              <w:t>Correction of FR2 interruptions at SRS carrier based switching test case 5.5.2.7 and 5.5.2.8</w:t>
            </w:r>
          </w:p>
        </w:tc>
        <w:tc>
          <w:tcPr>
            <w:tcW w:w="2265" w:type="dxa"/>
            <w:noWrap/>
            <w:hideMark/>
          </w:tcPr>
          <w:p w14:paraId="3DBBC0F3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66E6052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16102C3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1B3B8E6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6C92307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6D51845A" w14:textId="77777777" w:rsidR="004551A8" w:rsidRPr="004551A8" w:rsidRDefault="004551A8">
            <w:r w:rsidRPr="004551A8">
              <w:t>3105</w:t>
            </w:r>
          </w:p>
        </w:tc>
        <w:tc>
          <w:tcPr>
            <w:tcW w:w="942" w:type="dxa"/>
            <w:noWrap/>
            <w:hideMark/>
          </w:tcPr>
          <w:p w14:paraId="6B4F757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25A515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DEF3ADE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76C1209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4F5BFDF" w14:textId="77777777" w:rsidR="004551A8" w:rsidRPr="004551A8" w:rsidRDefault="004551A8">
            <w:r w:rsidRPr="004551A8">
              <w:t>R5-243707</w:t>
            </w:r>
          </w:p>
        </w:tc>
        <w:tc>
          <w:tcPr>
            <w:tcW w:w="4593" w:type="dxa"/>
            <w:noWrap/>
            <w:hideMark/>
          </w:tcPr>
          <w:p w14:paraId="72CEA36D" w14:textId="77777777" w:rsidR="004551A8" w:rsidRPr="004551A8" w:rsidRDefault="004551A8">
            <w:r w:rsidRPr="004551A8">
              <w:t>Addition of new test case 5.6.7.1 EN-DC event triggered reporting test without gap under non-DRX</w:t>
            </w:r>
          </w:p>
        </w:tc>
        <w:tc>
          <w:tcPr>
            <w:tcW w:w="2265" w:type="dxa"/>
            <w:noWrap/>
            <w:hideMark/>
          </w:tcPr>
          <w:p w14:paraId="7C608F7E" w14:textId="77777777" w:rsidR="004551A8" w:rsidRPr="004551A8" w:rsidRDefault="004551A8">
            <w:r w:rsidRPr="004551A8">
              <w:t>Sporton</w:t>
            </w:r>
          </w:p>
        </w:tc>
        <w:tc>
          <w:tcPr>
            <w:tcW w:w="923" w:type="dxa"/>
            <w:noWrap/>
            <w:hideMark/>
          </w:tcPr>
          <w:p w14:paraId="1F6DE19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57336D7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00BB4AA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C1EC071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62C96AFE" w14:textId="77777777" w:rsidR="004551A8" w:rsidRPr="004551A8" w:rsidRDefault="004551A8">
            <w:r w:rsidRPr="004551A8">
              <w:t>3121</w:t>
            </w:r>
          </w:p>
        </w:tc>
        <w:tc>
          <w:tcPr>
            <w:tcW w:w="942" w:type="dxa"/>
            <w:noWrap/>
            <w:hideMark/>
          </w:tcPr>
          <w:p w14:paraId="641A781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67E518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70A0727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19F6454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A0CD869" w14:textId="77777777" w:rsidR="004551A8" w:rsidRPr="004551A8" w:rsidRDefault="004551A8">
            <w:r w:rsidRPr="004551A8">
              <w:t>R5-243708</w:t>
            </w:r>
          </w:p>
        </w:tc>
        <w:tc>
          <w:tcPr>
            <w:tcW w:w="4593" w:type="dxa"/>
            <w:noWrap/>
            <w:hideMark/>
          </w:tcPr>
          <w:p w14:paraId="09D728F6" w14:textId="77777777" w:rsidR="004551A8" w:rsidRPr="004551A8" w:rsidRDefault="004551A8">
            <w:r w:rsidRPr="004551A8">
              <w:t>Addition of new test case 5.6.8.1 EN-DC event triggered reporting tests for NR FR2 cell when DRX is used</w:t>
            </w:r>
          </w:p>
        </w:tc>
        <w:tc>
          <w:tcPr>
            <w:tcW w:w="2265" w:type="dxa"/>
            <w:noWrap/>
            <w:hideMark/>
          </w:tcPr>
          <w:p w14:paraId="1E4B1FAA" w14:textId="77777777" w:rsidR="004551A8" w:rsidRPr="004551A8" w:rsidRDefault="004551A8">
            <w:r w:rsidRPr="004551A8">
              <w:t>Sporton</w:t>
            </w:r>
          </w:p>
        </w:tc>
        <w:tc>
          <w:tcPr>
            <w:tcW w:w="923" w:type="dxa"/>
            <w:noWrap/>
            <w:hideMark/>
          </w:tcPr>
          <w:p w14:paraId="430A7C5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4522A86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F35FA45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4CF0D9F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064A5D77" w14:textId="77777777" w:rsidR="004551A8" w:rsidRPr="004551A8" w:rsidRDefault="004551A8">
            <w:r w:rsidRPr="004551A8">
              <w:t>3122</w:t>
            </w:r>
          </w:p>
        </w:tc>
        <w:tc>
          <w:tcPr>
            <w:tcW w:w="942" w:type="dxa"/>
            <w:noWrap/>
            <w:hideMark/>
          </w:tcPr>
          <w:p w14:paraId="6DF0436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556572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C5953F2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5E98C82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7CC90E2" w14:textId="77777777" w:rsidR="004551A8" w:rsidRPr="004551A8" w:rsidRDefault="004551A8">
            <w:r w:rsidRPr="004551A8">
              <w:t>R5-243709</w:t>
            </w:r>
          </w:p>
        </w:tc>
        <w:tc>
          <w:tcPr>
            <w:tcW w:w="4593" w:type="dxa"/>
            <w:noWrap/>
            <w:hideMark/>
          </w:tcPr>
          <w:p w14:paraId="1DDEEAA5" w14:textId="77777777" w:rsidR="004551A8" w:rsidRPr="004551A8" w:rsidRDefault="004551A8">
            <w:r w:rsidRPr="004551A8">
              <w:t>Addition of new test case 5.7.7.1 EN-DC intra-frequency case measurement accuracy with FR2 serving cell and FR2 target cell</w:t>
            </w:r>
          </w:p>
        </w:tc>
        <w:tc>
          <w:tcPr>
            <w:tcW w:w="2265" w:type="dxa"/>
            <w:noWrap/>
            <w:hideMark/>
          </w:tcPr>
          <w:p w14:paraId="0BDC8CCB" w14:textId="77777777" w:rsidR="004551A8" w:rsidRPr="004551A8" w:rsidRDefault="004551A8">
            <w:r w:rsidRPr="004551A8">
              <w:t>Sporton</w:t>
            </w:r>
          </w:p>
        </w:tc>
        <w:tc>
          <w:tcPr>
            <w:tcW w:w="923" w:type="dxa"/>
            <w:noWrap/>
            <w:hideMark/>
          </w:tcPr>
          <w:p w14:paraId="2711FAD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7D12C06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E92D02D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1491AB3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7C922262" w14:textId="77777777" w:rsidR="004551A8" w:rsidRPr="004551A8" w:rsidRDefault="004551A8">
            <w:r w:rsidRPr="004551A8">
              <w:t>3123</w:t>
            </w:r>
          </w:p>
        </w:tc>
        <w:tc>
          <w:tcPr>
            <w:tcW w:w="942" w:type="dxa"/>
            <w:noWrap/>
            <w:hideMark/>
          </w:tcPr>
          <w:p w14:paraId="0D3E163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1E8201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124DF56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717E888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6442956" w14:textId="77777777" w:rsidR="004551A8" w:rsidRPr="004551A8" w:rsidRDefault="004551A8">
            <w:r w:rsidRPr="004551A8">
              <w:t>R5-243710</w:t>
            </w:r>
          </w:p>
        </w:tc>
        <w:tc>
          <w:tcPr>
            <w:tcW w:w="4593" w:type="dxa"/>
            <w:noWrap/>
            <w:hideMark/>
          </w:tcPr>
          <w:p w14:paraId="1FF28A8E" w14:textId="77777777" w:rsidR="004551A8" w:rsidRPr="004551A8" w:rsidRDefault="004551A8">
            <w:r w:rsidRPr="004551A8">
              <w:t>Addition of new test case 5.7.7.2 EN-DC inter-frequency case measurement accuracy with FR2 serving cell and FR2 target cell</w:t>
            </w:r>
          </w:p>
        </w:tc>
        <w:tc>
          <w:tcPr>
            <w:tcW w:w="2265" w:type="dxa"/>
            <w:noWrap/>
            <w:hideMark/>
          </w:tcPr>
          <w:p w14:paraId="36BA39E9" w14:textId="77777777" w:rsidR="004551A8" w:rsidRPr="004551A8" w:rsidRDefault="004551A8">
            <w:r w:rsidRPr="004551A8">
              <w:t>Sporton</w:t>
            </w:r>
          </w:p>
        </w:tc>
        <w:tc>
          <w:tcPr>
            <w:tcW w:w="923" w:type="dxa"/>
            <w:noWrap/>
            <w:hideMark/>
          </w:tcPr>
          <w:p w14:paraId="214C6EB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C3F6E58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878EAF9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1DB5DD3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67AB3BCB" w14:textId="77777777" w:rsidR="004551A8" w:rsidRPr="004551A8" w:rsidRDefault="004551A8">
            <w:r w:rsidRPr="004551A8">
              <w:t>3124</w:t>
            </w:r>
          </w:p>
        </w:tc>
        <w:tc>
          <w:tcPr>
            <w:tcW w:w="942" w:type="dxa"/>
            <w:noWrap/>
            <w:hideMark/>
          </w:tcPr>
          <w:p w14:paraId="2F21DA4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0BF8F1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FE223A7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3218389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E4841C4" w14:textId="77777777" w:rsidR="004551A8" w:rsidRPr="004551A8" w:rsidRDefault="004551A8">
            <w:r w:rsidRPr="004551A8">
              <w:t>R5-243711</w:t>
            </w:r>
          </w:p>
        </w:tc>
        <w:tc>
          <w:tcPr>
            <w:tcW w:w="4593" w:type="dxa"/>
            <w:noWrap/>
            <w:hideMark/>
          </w:tcPr>
          <w:p w14:paraId="550FC1F6" w14:textId="77777777" w:rsidR="004551A8" w:rsidRPr="004551A8" w:rsidRDefault="004551A8">
            <w:r w:rsidRPr="004551A8">
              <w:t>Update to gap-based measurement reporting tests for HST</w:t>
            </w:r>
          </w:p>
        </w:tc>
        <w:tc>
          <w:tcPr>
            <w:tcW w:w="2265" w:type="dxa"/>
            <w:noWrap/>
            <w:hideMark/>
          </w:tcPr>
          <w:p w14:paraId="5890D853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47C7DFD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9E20B79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FDF03C9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9A12643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645B5EC" w14:textId="77777777" w:rsidR="004551A8" w:rsidRPr="004551A8" w:rsidRDefault="004551A8">
            <w:r w:rsidRPr="004551A8">
              <w:t>3250</w:t>
            </w:r>
          </w:p>
        </w:tc>
        <w:tc>
          <w:tcPr>
            <w:tcW w:w="942" w:type="dxa"/>
            <w:noWrap/>
            <w:hideMark/>
          </w:tcPr>
          <w:p w14:paraId="6B6119E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72C178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18F50B6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4DB998A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63F2CCD" w14:textId="77777777" w:rsidR="004551A8" w:rsidRPr="004551A8" w:rsidRDefault="004551A8">
            <w:r w:rsidRPr="004551A8">
              <w:t>R5-243712</w:t>
            </w:r>
          </w:p>
        </w:tc>
        <w:tc>
          <w:tcPr>
            <w:tcW w:w="4593" w:type="dxa"/>
            <w:noWrap/>
            <w:hideMark/>
          </w:tcPr>
          <w:p w14:paraId="20A6A6AA" w14:textId="77777777" w:rsidR="004551A8" w:rsidRPr="004551A8" w:rsidRDefault="004551A8">
            <w:r w:rsidRPr="004551A8">
              <w:t>Correction to RRM RedCap TC 16.5.1.7</w:t>
            </w:r>
          </w:p>
        </w:tc>
        <w:tc>
          <w:tcPr>
            <w:tcW w:w="2265" w:type="dxa"/>
            <w:noWrap/>
            <w:hideMark/>
          </w:tcPr>
          <w:p w14:paraId="34549AB4" w14:textId="77777777" w:rsidR="004551A8" w:rsidRPr="004551A8" w:rsidRDefault="004551A8">
            <w:r w:rsidRPr="004551A8">
              <w:t>Qualcomm Technologies Int, Anritsu</w:t>
            </w:r>
          </w:p>
        </w:tc>
        <w:tc>
          <w:tcPr>
            <w:tcW w:w="923" w:type="dxa"/>
            <w:noWrap/>
            <w:hideMark/>
          </w:tcPr>
          <w:p w14:paraId="2CBFC82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46E5510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7C218F0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C4365A9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09FE042" w14:textId="77777777" w:rsidR="004551A8" w:rsidRPr="004551A8" w:rsidRDefault="004551A8">
            <w:r w:rsidRPr="004551A8">
              <w:t>3214</w:t>
            </w:r>
          </w:p>
        </w:tc>
        <w:tc>
          <w:tcPr>
            <w:tcW w:w="942" w:type="dxa"/>
            <w:noWrap/>
            <w:hideMark/>
          </w:tcPr>
          <w:p w14:paraId="306B11F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69D810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36BE83F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5CB6185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421D106" w14:textId="77777777" w:rsidR="004551A8" w:rsidRPr="004551A8" w:rsidRDefault="004551A8">
            <w:r w:rsidRPr="004551A8">
              <w:t>R5-243713</w:t>
            </w:r>
          </w:p>
        </w:tc>
        <w:tc>
          <w:tcPr>
            <w:tcW w:w="4593" w:type="dxa"/>
            <w:noWrap/>
            <w:hideMark/>
          </w:tcPr>
          <w:p w14:paraId="005CC048" w14:textId="77777777" w:rsidR="004551A8" w:rsidRPr="004551A8" w:rsidRDefault="004551A8">
            <w:r w:rsidRPr="004551A8">
              <w:t>Corrections to R17 RedCap 18.3.1.x test cases</w:t>
            </w:r>
          </w:p>
        </w:tc>
        <w:tc>
          <w:tcPr>
            <w:tcW w:w="2265" w:type="dxa"/>
            <w:noWrap/>
            <w:hideMark/>
          </w:tcPr>
          <w:p w14:paraId="01492941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6EC064B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5E4172E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A5A3160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1251EC4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81A3ED0" w14:textId="77777777" w:rsidR="004551A8" w:rsidRPr="004551A8" w:rsidRDefault="004551A8">
            <w:r w:rsidRPr="004551A8">
              <w:t>3172</w:t>
            </w:r>
          </w:p>
        </w:tc>
        <w:tc>
          <w:tcPr>
            <w:tcW w:w="942" w:type="dxa"/>
            <w:noWrap/>
            <w:hideMark/>
          </w:tcPr>
          <w:p w14:paraId="61E883E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0194D0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5ACAEAD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127E800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0D06DE3" w14:textId="77777777" w:rsidR="004551A8" w:rsidRPr="004551A8" w:rsidRDefault="004551A8">
            <w:r w:rsidRPr="004551A8">
              <w:t>R5-243715</w:t>
            </w:r>
          </w:p>
        </w:tc>
        <w:tc>
          <w:tcPr>
            <w:tcW w:w="4593" w:type="dxa"/>
            <w:noWrap/>
            <w:hideMark/>
          </w:tcPr>
          <w:p w14:paraId="671484B7" w14:textId="77777777" w:rsidR="004551A8" w:rsidRPr="004551A8" w:rsidRDefault="004551A8">
            <w:r w:rsidRPr="004551A8">
              <w:t>Editorial Correction of FR2 feMIMO test case</w:t>
            </w:r>
          </w:p>
        </w:tc>
        <w:tc>
          <w:tcPr>
            <w:tcW w:w="2265" w:type="dxa"/>
            <w:noWrap/>
            <w:hideMark/>
          </w:tcPr>
          <w:p w14:paraId="193445DC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0568D98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26E946C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0740AE6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7707878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10CA6A84" w14:textId="77777777" w:rsidR="004551A8" w:rsidRPr="004551A8" w:rsidRDefault="004551A8">
            <w:r w:rsidRPr="004551A8">
              <w:t>0413</w:t>
            </w:r>
          </w:p>
        </w:tc>
        <w:tc>
          <w:tcPr>
            <w:tcW w:w="942" w:type="dxa"/>
            <w:noWrap/>
            <w:hideMark/>
          </w:tcPr>
          <w:p w14:paraId="4064F20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BA64A4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57CDEDC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775C6A1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A01774A" w14:textId="77777777" w:rsidR="004551A8" w:rsidRPr="004551A8" w:rsidRDefault="004551A8">
            <w:r w:rsidRPr="004551A8">
              <w:t>R5-243716</w:t>
            </w:r>
          </w:p>
        </w:tc>
        <w:tc>
          <w:tcPr>
            <w:tcW w:w="4593" w:type="dxa"/>
            <w:noWrap/>
            <w:hideMark/>
          </w:tcPr>
          <w:p w14:paraId="454A0BF4" w14:textId="77777777" w:rsidR="004551A8" w:rsidRPr="004551A8" w:rsidRDefault="004551A8">
            <w:r w:rsidRPr="004551A8">
              <w:t>Additional applicability for Inter-cell SSB based L1-RSRP measurements</w:t>
            </w:r>
          </w:p>
        </w:tc>
        <w:tc>
          <w:tcPr>
            <w:tcW w:w="2265" w:type="dxa"/>
            <w:noWrap/>
            <w:hideMark/>
          </w:tcPr>
          <w:p w14:paraId="44B960B7" w14:textId="77777777" w:rsidR="004551A8" w:rsidRPr="004551A8" w:rsidRDefault="004551A8">
            <w:r w:rsidRPr="004551A8">
              <w:t>Samsung</w:t>
            </w:r>
          </w:p>
        </w:tc>
        <w:tc>
          <w:tcPr>
            <w:tcW w:w="923" w:type="dxa"/>
            <w:noWrap/>
            <w:hideMark/>
          </w:tcPr>
          <w:p w14:paraId="16C0147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1DEC83D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3AB4BB4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2817AF2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7C565BD2" w14:textId="77777777" w:rsidR="004551A8" w:rsidRPr="004551A8" w:rsidRDefault="004551A8">
            <w:r w:rsidRPr="004551A8">
              <w:t>0415</w:t>
            </w:r>
          </w:p>
        </w:tc>
        <w:tc>
          <w:tcPr>
            <w:tcW w:w="942" w:type="dxa"/>
            <w:noWrap/>
            <w:hideMark/>
          </w:tcPr>
          <w:p w14:paraId="180D733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708C17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5F3DC70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20CB1AC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5FA192" w14:textId="77777777" w:rsidR="004551A8" w:rsidRPr="004551A8" w:rsidRDefault="004551A8">
            <w:r w:rsidRPr="004551A8">
              <w:t>R5-243717</w:t>
            </w:r>
          </w:p>
        </w:tc>
        <w:tc>
          <w:tcPr>
            <w:tcW w:w="4593" w:type="dxa"/>
            <w:noWrap/>
            <w:hideMark/>
          </w:tcPr>
          <w:p w14:paraId="02C61903" w14:textId="77777777" w:rsidR="004551A8" w:rsidRPr="004551A8" w:rsidRDefault="004551A8">
            <w:r w:rsidRPr="004551A8">
              <w:t>Additional applicability for HST FR2 test cases</w:t>
            </w:r>
          </w:p>
        </w:tc>
        <w:tc>
          <w:tcPr>
            <w:tcW w:w="2265" w:type="dxa"/>
            <w:noWrap/>
            <w:hideMark/>
          </w:tcPr>
          <w:p w14:paraId="04BA39B2" w14:textId="77777777" w:rsidR="004551A8" w:rsidRPr="004551A8" w:rsidRDefault="004551A8">
            <w:r w:rsidRPr="004551A8">
              <w:t>Samsung</w:t>
            </w:r>
          </w:p>
        </w:tc>
        <w:tc>
          <w:tcPr>
            <w:tcW w:w="923" w:type="dxa"/>
            <w:noWrap/>
            <w:hideMark/>
          </w:tcPr>
          <w:p w14:paraId="77441E9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B561E74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01DAF4B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7EB39F8" w14:textId="77777777" w:rsidR="004551A8" w:rsidRPr="004551A8" w:rsidRDefault="004551A8">
            <w:r w:rsidRPr="004551A8">
              <w:t>NR_HST_FR2-UEConTest</w:t>
            </w:r>
          </w:p>
        </w:tc>
        <w:tc>
          <w:tcPr>
            <w:tcW w:w="934" w:type="dxa"/>
            <w:noWrap/>
            <w:hideMark/>
          </w:tcPr>
          <w:p w14:paraId="261BB3FE" w14:textId="77777777" w:rsidR="004551A8" w:rsidRPr="004551A8" w:rsidRDefault="004551A8">
            <w:r w:rsidRPr="004551A8">
              <w:t>0416</w:t>
            </w:r>
          </w:p>
        </w:tc>
        <w:tc>
          <w:tcPr>
            <w:tcW w:w="942" w:type="dxa"/>
            <w:noWrap/>
            <w:hideMark/>
          </w:tcPr>
          <w:p w14:paraId="0FD4DA0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3BD5F0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2F3DF52" w14:textId="77777777" w:rsidR="004551A8" w:rsidRPr="004551A8" w:rsidRDefault="004551A8">
            <w:r w:rsidRPr="004551A8">
              <w:t>RP-240971</w:t>
            </w:r>
          </w:p>
        </w:tc>
      </w:tr>
      <w:tr w:rsidR="004551A8" w:rsidRPr="004551A8" w14:paraId="517CD27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ACF9498" w14:textId="77777777" w:rsidR="004551A8" w:rsidRPr="004551A8" w:rsidRDefault="004551A8">
            <w:r w:rsidRPr="004551A8">
              <w:lastRenderedPageBreak/>
              <w:t>R5-243718</w:t>
            </w:r>
          </w:p>
        </w:tc>
        <w:tc>
          <w:tcPr>
            <w:tcW w:w="4593" w:type="dxa"/>
            <w:noWrap/>
            <w:hideMark/>
          </w:tcPr>
          <w:p w14:paraId="7884638E" w14:textId="77777777" w:rsidR="004551A8" w:rsidRPr="004551A8" w:rsidRDefault="004551A8">
            <w:r w:rsidRPr="004551A8">
              <w:t>Applicabilty correction of RRM enhancements test cases</w:t>
            </w:r>
          </w:p>
        </w:tc>
        <w:tc>
          <w:tcPr>
            <w:tcW w:w="2265" w:type="dxa"/>
            <w:noWrap/>
            <w:hideMark/>
          </w:tcPr>
          <w:p w14:paraId="09EC44B6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4814B2F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D236894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326FD95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7F1EE2C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674AC25B" w14:textId="77777777" w:rsidR="004551A8" w:rsidRPr="004551A8" w:rsidRDefault="004551A8">
            <w:r w:rsidRPr="004551A8">
              <w:t>0414</w:t>
            </w:r>
          </w:p>
        </w:tc>
        <w:tc>
          <w:tcPr>
            <w:tcW w:w="942" w:type="dxa"/>
            <w:noWrap/>
            <w:hideMark/>
          </w:tcPr>
          <w:p w14:paraId="3A0F1BF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0B1873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59CF556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11916CB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CA2DA20" w14:textId="77777777" w:rsidR="004551A8" w:rsidRPr="004551A8" w:rsidRDefault="004551A8">
            <w:r w:rsidRPr="004551A8">
              <w:t>R5-243719</w:t>
            </w:r>
          </w:p>
        </w:tc>
        <w:tc>
          <w:tcPr>
            <w:tcW w:w="4593" w:type="dxa"/>
            <w:noWrap/>
            <w:hideMark/>
          </w:tcPr>
          <w:p w14:paraId="4E96CE9F" w14:textId="77777777" w:rsidR="004551A8" w:rsidRPr="004551A8" w:rsidRDefault="004551A8">
            <w:r w:rsidRPr="004551A8">
              <w:t>Addition of test applicability for Rel-16 RRM EN-DC CSI-RSRP measurement accuracy with FR1 serving cell and FR1 target cell</w:t>
            </w:r>
          </w:p>
        </w:tc>
        <w:tc>
          <w:tcPr>
            <w:tcW w:w="2265" w:type="dxa"/>
            <w:noWrap/>
            <w:hideMark/>
          </w:tcPr>
          <w:p w14:paraId="0A81912B" w14:textId="77777777" w:rsidR="004551A8" w:rsidRPr="004551A8" w:rsidRDefault="004551A8">
            <w:r w:rsidRPr="004551A8">
              <w:t>Sporton</w:t>
            </w:r>
          </w:p>
        </w:tc>
        <w:tc>
          <w:tcPr>
            <w:tcW w:w="923" w:type="dxa"/>
            <w:noWrap/>
            <w:hideMark/>
          </w:tcPr>
          <w:p w14:paraId="27AAC53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D5C70FF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3E67D24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FFBFB37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70E130A3" w14:textId="77777777" w:rsidR="004551A8" w:rsidRPr="004551A8" w:rsidRDefault="004551A8">
            <w:r w:rsidRPr="004551A8">
              <w:t>0417</w:t>
            </w:r>
          </w:p>
        </w:tc>
        <w:tc>
          <w:tcPr>
            <w:tcW w:w="942" w:type="dxa"/>
            <w:noWrap/>
            <w:hideMark/>
          </w:tcPr>
          <w:p w14:paraId="0A13DE3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741C24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0C6B16C" w14:textId="77777777" w:rsidR="004551A8" w:rsidRPr="004551A8" w:rsidRDefault="004551A8">
            <w:r w:rsidRPr="004551A8">
              <w:t>RP-240955</w:t>
            </w:r>
          </w:p>
        </w:tc>
      </w:tr>
      <w:tr w:rsidR="004551A8" w:rsidRPr="004551A8" w14:paraId="5EBF682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3040199" w14:textId="77777777" w:rsidR="004551A8" w:rsidRPr="004551A8" w:rsidRDefault="004551A8">
            <w:r w:rsidRPr="004551A8">
              <w:t>R5-243721</w:t>
            </w:r>
          </w:p>
        </w:tc>
        <w:tc>
          <w:tcPr>
            <w:tcW w:w="4593" w:type="dxa"/>
            <w:noWrap/>
            <w:hideMark/>
          </w:tcPr>
          <w:p w14:paraId="1BBDF3A5" w14:textId="77777777" w:rsidR="004551A8" w:rsidRPr="004551A8" w:rsidRDefault="004551A8">
            <w:r w:rsidRPr="004551A8">
              <w:t>PC5 FR2 MU - Tx test cases update in 38.521-2</w:t>
            </w:r>
          </w:p>
        </w:tc>
        <w:tc>
          <w:tcPr>
            <w:tcW w:w="2265" w:type="dxa"/>
            <w:noWrap/>
            <w:hideMark/>
          </w:tcPr>
          <w:p w14:paraId="6138C918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5A879AD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F4C5DB6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4FB3D1A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07ED8E5" w14:textId="77777777" w:rsidR="004551A8" w:rsidRPr="004551A8" w:rsidRDefault="004551A8">
            <w:r w:rsidRPr="004551A8">
              <w:t>NR_FR2_FWA_Bn257_Bn258-UEConTest</w:t>
            </w:r>
          </w:p>
        </w:tc>
        <w:tc>
          <w:tcPr>
            <w:tcW w:w="934" w:type="dxa"/>
            <w:noWrap/>
            <w:hideMark/>
          </w:tcPr>
          <w:p w14:paraId="5D53B23D" w14:textId="77777777" w:rsidR="004551A8" w:rsidRPr="004551A8" w:rsidRDefault="004551A8">
            <w:r w:rsidRPr="004551A8">
              <w:t>1043</w:t>
            </w:r>
          </w:p>
        </w:tc>
        <w:tc>
          <w:tcPr>
            <w:tcW w:w="942" w:type="dxa"/>
            <w:noWrap/>
            <w:hideMark/>
          </w:tcPr>
          <w:p w14:paraId="6EE9C15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8AA6DF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D4943EB" w14:textId="77777777" w:rsidR="004551A8" w:rsidRPr="004551A8" w:rsidRDefault="004551A8">
            <w:r w:rsidRPr="004551A8">
              <w:t>RP-240963</w:t>
            </w:r>
          </w:p>
        </w:tc>
      </w:tr>
      <w:tr w:rsidR="004551A8" w:rsidRPr="004551A8" w14:paraId="419647C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00AD16A" w14:textId="77777777" w:rsidR="004551A8" w:rsidRPr="004551A8" w:rsidRDefault="004551A8">
            <w:r w:rsidRPr="004551A8">
              <w:t>R5-243722</w:t>
            </w:r>
          </w:p>
        </w:tc>
        <w:tc>
          <w:tcPr>
            <w:tcW w:w="4593" w:type="dxa"/>
            <w:noWrap/>
            <w:hideMark/>
          </w:tcPr>
          <w:p w14:paraId="6A10D361" w14:textId="77777777" w:rsidR="004551A8" w:rsidRPr="004551A8" w:rsidRDefault="004551A8">
            <w:r w:rsidRPr="004551A8">
              <w:t>PC5 FR2 MU - Annex F update in 38.521-2</w:t>
            </w:r>
          </w:p>
        </w:tc>
        <w:tc>
          <w:tcPr>
            <w:tcW w:w="2265" w:type="dxa"/>
            <w:noWrap/>
            <w:hideMark/>
          </w:tcPr>
          <w:p w14:paraId="228A2474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28A5456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764D417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2229555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6BCB6EA" w14:textId="77777777" w:rsidR="004551A8" w:rsidRPr="004551A8" w:rsidRDefault="004551A8">
            <w:r w:rsidRPr="004551A8">
              <w:t>NR_FR2_FWA_Bn257_Bn258-UEConTest</w:t>
            </w:r>
          </w:p>
        </w:tc>
        <w:tc>
          <w:tcPr>
            <w:tcW w:w="934" w:type="dxa"/>
            <w:noWrap/>
            <w:hideMark/>
          </w:tcPr>
          <w:p w14:paraId="30C1F897" w14:textId="77777777" w:rsidR="004551A8" w:rsidRPr="004551A8" w:rsidRDefault="004551A8">
            <w:r w:rsidRPr="004551A8">
              <w:t>1045</w:t>
            </w:r>
          </w:p>
        </w:tc>
        <w:tc>
          <w:tcPr>
            <w:tcW w:w="942" w:type="dxa"/>
            <w:noWrap/>
            <w:hideMark/>
          </w:tcPr>
          <w:p w14:paraId="1C6A7A9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BECF1F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C0BF3D7" w14:textId="77777777" w:rsidR="004551A8" w:rsidRPr="004551A8" w:rsidRDefault="004551A8">
            <w:r w:rsidRPr="004551A8">
              <w:t>RP-240963</w:t>
            </w:r>
          </w:p>
        </w:tc>
      </w:tr>
      <w:tr w:rsidR="004551A8" w:rsidRPr="004551A8" w14:paraId="784A938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D4CCB34" w14:textId="77777777" w:rsidR="004551A8" w:rsidRPr="004551A8" w:rsidRDefault="004551A8">
            <w:r w:rsidRPr="004551A8">
              <w:t>R5-243723</w:t>
            </w:r>
          </w:p>
        </w:tc>
        <w:tc>
          <w:tcPr>
            <w:tcW w:w="4593" w:type="dxa"/>
            <w:noWrap/>
            <w:hideMark/>
          </w:tcPr>
          <w:p w14:paraId="461C53EB" w14:textId="77777777" w:rsidR="004551A8" w:rsidRPr="004551A8" w:rsidRDefault="004551A8">
            <w:r w:rsidRPr="004551A8">
              <w:t>PC5 FR2 MU definition in 38.903</w:t>
            </w:r>
          </w:p>
        </w:tc>
        <w:tc>
          <w:tcPr>
            <w:tcW w:w="2265" w:type="dxa"/>
            <w:noWrap/>
            <w:hideMark/>
          </w:tcPr>
          <w:p w14:paraId="47CC49E5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033BA2C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1E02B79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2FF0748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6B28EDF" w14:textId="77777777" w:rsidR="004551A8" w:rsidRPr="004551A8" w:rsidRDefault="004551A8">
            <w:r w:rsidRPr="004551A8">
              <w:t>NR_FR2_FWA_Bn257_Bn258-UEConTest</w:t>
            </w:r>
          </w:p>
        </w:tc>
        <w:tc>
          <w:tcPr>
            <w:tcW w:w="934" w:type="dxa"/>
            <w:noWrap/>
            <w:hideMark/>
          </w:tcPr>
          <w:p w14:paraId="7B1FCD36" w14:textId="77777777" w:rsidR="004551A8" w:rsidRPr="004551A8" w:rsidRDefault="004551A8">
            <w:r w:rsidRPr="004551A8">
              <w:t>0728</w:t>
            </w:r>
          </w:p>
        </w:tc>
        <w:tc>
          <w:tcPr>
            <w:tcW w:w="942" w:type="dxa"/>
            <w:noWrap/>
            <w:hideMark/>
          </w:tcPr>
          <w:p w14:paraId="0E10866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B010BF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233CCF4" w14:textId="77777777" w:rsidR="004551A8" w:rsidRPr="004551A8" w:rsidRDefault="004551A8">
            <w:r w:rsidRPr="004551A8">
              <w:t>RP-240963</w:t>
            </w:r>
          </w:p>
        </w:tc>
      </w:tr>
      <w:tr w:rsidR="004551A8" w:rsidRPr="004551A8" w14:paraId="18DF5E0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00A17DA" w14:textId="77777777" w:rsidR="004551A8" w:rsidRPr="004551A8" w:rsidRDefault="004551A8">
            <w:r w:rsidRPr="004551A8">
              <w:t>R5-243726</w:t>
            </w:r>
          </w:p>
        </w:tc>
        <w:tc>
          <w:tcPr>
            <w:tcW w:w="4593" w:type="dxa"/>
            <w:noWrap/>
            <w:hideMark/>
          </w:tcPr>
          <w:p w14:paraId="7E41EB6C" w14:textId="77777777" w:rsidR="004551A8" w:rsidRPr="004551A8" w:rsidRDefault="004551A8">
            <w:r w:rsidRPr="004551A8">
              <w:t>FR2c MU - Tx test cases update in 38.521-2</w:t>
            </w:r>
          </w:p>
        </w:tc>
        <w:tc>
          <w:tcPr>
            <w:tcW w:w="2265" w:type="dxa"/>
            <w:noWrap/>
            <w:hideMark/>
          </w:tcPr>
          <w:p w14:paraId="41F17749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6779F87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D3E0256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5EEC88E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34D5386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889FF57" w14:textId="77777777" w:rsidR="004551A8" w:rsidRPr="004551A8" w:rsidRDefault="004551A8">
            <w:r w:rsidRPr="004551A8">
              <w:t>1042</w:t>
            </w:r>
          </w:p>
        </w:tc>
        <w:tc>
          <w:tcPr>
            <w:tcW w:w="942" w:type="dxa"/>
            <w:noWrap/>
            <w:hideMark/>
          </w:tcPr>
          <w:p w14:paraId="2115874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1F333A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A11D32D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59AA28F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C2830E7" w14:textId="77777777" w:rsidR="004551A8" w:rsidRPr="004551A8" w:rsidRDefault="004551A8">
            <w:r w:rsidRPr="004551A8">
              <w:t>R5-243727</w:t>
            </w:r>
          </w:p>
        </w:tc>
        <w:tc>
          <w:tcPr>
            <w:tcW w:w="4593" w:type="dxa"/>
            <w:noWrap/>
            <w:hideMark/>
          </w:tcPr>
          <w:p w14:paraId="3CE8E463" w14:textId="77777777" w:rsidR="004551A8" w:rsidRPr="004551A8" w:rsidRDefault="004551A8">
            <w:r w:rsidRPr="004551A8">
              <w:t>Update of MU for n259</w:t>
            </w:r>
          </w:p>
        </w:tc>
        <w:tc>
          <w:tcPr>
            <w:tcW w:w="2265" w:type="dxa"/>
            <w:noWrap/>
            <w:hideMark/>
          </w:tcPr>
          <w:p w14:paraId="4D8E74F8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6D2A211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4453945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6EB2B68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91218B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649ED48" w14:textId="77777777" w:rsidR="004551A8" w:rsidRPr="004551A8" w:rsidRDefault="004551A8">
            <w:r w:rsidRPr="004551A8">
              <w:t>1051</w:t>
            </w:r>
          </w:p>
        </w:tc>
        <w:tc>
          <w:tcPr>
            <w:tcW w:w="942" w:type="dxa"/>
            <w:noWrap/>
            <w:hideMark/>
          </w:tcPr>
          <w:p w14:paraId="7D20B8B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B5B7BA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FA4A066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76FAAE0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FF2899B" w14:textId="77777777" w:rsidR="004551A8" w:rsidRPr="004551A8" w:rsidRDefault="004551A8">
            <w:r w:rsidRPr="004551A8">
              <w:t>R5-243728</w:t>
            </w:r>
          </w:p>
        </w:tc>
        <w:tc>
          <w:tcPr>
            <w:tcW w:w="4593" w:type="dxa"/>
            <w:noWrap/>
            <w:hideMark/>
          </w:tcPr>
          <w:p w14:paraId="46960581" w14:textId="77777777" w:rsidR="004551A8" w:rsidRPr="004551A8" w:rsidRDefault="004551A8">
            <w:r w:rsidRPr="004551A8">
              <w:t>PC5 FR2 MU - Updates in 38.521-3</w:t>
            </w:r>
          </w:p>
        </w:tc>
        <w:tc>
          <w:tcPr>
            <w:tcW w:w="2265" w:type="dxa"/>
            <w:noWrap/>
            <w:hideMark/>
          </w:tcPr>
          <w:p w14:paraId="045E0BFF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26FED8D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9D20B46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2A073B5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27D752A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204BB4D" w14:textId="77777777" w:rsidR="004551A8" w:rsidRPr="004551A8" w:rsidRDefault="004551A8">
            <w:r w:rsidRPr="004551A8">
              <w:t>1759</w:t>
            </w:r>
          </w:p>
        </w:tc>
        <w:tc>
          <w:tcPr>
            <w:tcW w:w="942" w:type="dxa"/>
            <w:noWrap/>
            <w:hideMark/>
          </w:tcPr>
          <w:p w14:paraId="1A925A4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B9F3A4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68C7F41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0CF4E80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9F29B49" w14:textId="77777777" w:rsidR="004551A8" w:rsidRPr="004551A8" w:rsidRDefault="004551A8">
            <w:r w:rsidRPr="004551A8">
              <w:t>R5-243729</w:t>
            </w:r>
          </w:p>
        </w:tc>
        <w:tc>
          <w:tcPr>
            <w:tcW w:w="4593" w:type="dxa"/>
            <w:noWrap/>
            <w:hideMark/>
          </w:tcPr>
          <w:p w14:paraId="3B3BEC1A" w14:textId="77777777" w:rsidR="004551A8" w:rsidRPr="004551A8" w:rsidRDefault="004551A8">
            <w:r w:rsidRPr="004551A8">
              <w:t>Update of applicability of FR2 CA and MIMO test cases</w:t>
            </w:r>
          </w:p>
        </w:tc>
        <w:tc>
          <w:tcPr>
            <w:tcW w:w="2265" w:type="dxa"/>
            <w:noWrap/>
            <w:hideMark/>
          </w:tcPr>
          <w:p w14:paraId="04DD7E36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403F8C2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0F05FED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009CE3F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DE123B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6122E4F0" w14:textId="77777777" w:rsidR="004551A8" w:rsidRPr="004551A8" w:rsidRDefault="004551A8">
            <w:r w:rsidRPr="004551A8">
              <w:t>0429</w:t>
            </w:r>
          </w:p>
        </w:tc>
        <w:tc>
          <w:tcPr>
            <w:tcW w:w="942" w:type="dxa"/>
            <w:noWrap/>
            <w:hideMark/>
          </w:tcPr>
          <w:p w14:paraId="12B5B3E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FC3658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619F5BB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76ACA6E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A76B10F" w14:textId="77777777" w:rsidR="004551A8" w:rsidRPr="004551A8" w:rsidRDefault="004551A8">
            <w:r w:rsidRPr="004551A8">
              <w:t>R5-243730</w:t>
            </w:r>
          </w:p>
        </w:tc>
        <w:tc>
          <w:tcPr>
            <w:tcW w:w="4593" w:type="dxa"/>
            <w:noWrap/>
            <w:hideMark/>
          </w:tcPr>
          <w:p w14:paraId="267355BB" w14:textId="77777777" w:rsidR="004551A8" w:rsidRPr="004551A8" w:rsidRDefault="004551A8">
            <w:r w:rsidRPr="004551A8">
              <w:t>FR2c MU definition in 38.903</w:t>
            </w:r>
          </w:p>
        </w:tc>
        <w:tc>
          <w:tcPr>
            <w:tcW w:w="2265" w:type="dxa"/>
            <w:noWrap/>
            <w:hideMark/>
          </w:tcPr>
          <w:p w14:paraId="31ACB323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4961152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C74CE3C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1818AA9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5543D3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BBC4357" w14:textId="77777777" w:rsidR="004551A8" w:rsidRPr="004551A8" w:rsidRDefault="004551A8">
            <w:r w:rsidRPr="004551A8">
              <w:t>0727</w:t>
            </w:r>
          </w:p>
        </w:tc>
        <w:tc>
          <w:tcPr>
            <w:tcW w:w="942" w:type="dxa"/>
            <w:noWrap/>
            <w:hideMark/>
          </w:tcPr>
          <w:p w14:paraId="50701F7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87427A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B21B1BF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374ACF8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88BE6CD" w14:textId="77777777" w:rsidR="004551A8" w:rsidRPr="004551A8" w:rsidRDefault="004551A8">
            <w:r w:rsidRPr="004551A8">
              <w:t>R5-243735</w:t>
            </w:r>
          </w:p>
        </w:tc>
        <w:tc>
          <w:tcPr>
            <w:tcW w:w="4593" w:type="dxa"/>
            <w:noWrap/>
            <w:hideMark/>
          </w:tcPr>
          <w:p w14:paraId="0A221C1F" w14:textId="77777777" w:rsidR="004551A8" w:rsidRPr="004551A8" w:rsidRDefault="004551A8">
            <w:r w:rsidRPr="004551A8">
              <w:t>Update to SA measurement accuracy NR-U tests including TT</w:t>
            </w:r>
          </w:p>
        </w:tc>
        <w:tc>
          <w:tcPr>
            <w:tcW w:w="2265" w:type="dxa"/>
            <w:noWrap/>
            <w:hideMark/>
          </w:tcPr>
          <w:p w14:paraId="599D75FA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08C3D1D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B54D1CE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001C358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EAFFC4F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006F276A" w14:textId="77777777" w:rsidR="004551A8" w:rsidRPr="004551A8" w:rsidRDefault="004551A8">
            <w:r w:rsidRPr="004551A8">
              <w:t>3236</w:t>
            </w:r>
          </w:p>
        </w:tc>
        <w:tc>
          <w:tcPr>
            <w:tcW w:w="942" w:type="dxa"/>
            <w:noWrap/>
            <w:hideMark/>
          </w:tcPr>
          <w:p w14:paraId="4347B04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042521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B52EC93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3B9D123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C07EE91" w14:textId="77777777" w:rsidR="004551A8" w:rsidRPr="004551A8" w:rsidRDefault="004551A8">
            <w:r w:rsidRPr="004551A8">
              <w:t>R5-243738</w:t>
            </w:r>
          </w:p>
        </w:tc>
        <w:tc>
          <w:tcPr>
            <w:tcW w:w="4593" w:type="dxa"/>
            <w:noWrap/>
            <w:hideMark/>
          </w:tcPr>
          <w:p w14:paraId="675814EE" w14:textId="77777777" w:rsidR="004551A8" w:rsidRPr="004551A8" w:rsidRDefault="004551A8">
            <w:r w:rsidRPr="004551A8">
              <w:t>Test Tolerance analysis for NR-U RSRQ intra-frequency accuracy test cases 10.5.2.1 and 11.6.2.1</w:t>
            </w:r>
          </w:p>
        </w:tc>
        <w:tc>
          <w:tcPr>
            <w:tcW w:w="2265" w:type="dxa"/>
            <w:noWrap/>
            <w:hideMark/>
          </w:tcPr>
          <w:p w14:paraId="3927C9A6" w14:textId="77777777" w:rsidR="004551A8" w:rsidRPr="004551A8" w:rsidRDefault="004551A8">
            <w:r w:rsidRPr="004551A8">
              <w:t>Qualcomm Technologies Int</w:t>
            </w:r>
          </w:p>
        </w:tc>
        <w:tc>
          <w:tcPr>
            <w:tcW w:w="923" w:type="dxa"/>
            <w:noWrap/>
            <w:hideMark/>
          </w:tcPr>
          <w:p w14:paraId="466FC15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8581C5D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7744F0C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AD4F534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46CFA4AE" w14:textId="77777777" w:rsidR="004551A8" w:rsidRPr="004551A8" w:rsidRDefault="004551A8">
            <w:r w:rsidRPr="004551A8">
              <w:t>0750</w:t>
            </w:r>
          </w:p>
        </w:tc>
        <w:tc>
          <w:tcPr>
            <w:tcW w:w="942" w:type="dxa"/>
            <w:noWrap/>
            <w:hideMark/>
          </w:tcPr>
          <w:p w14:paraId="26ED8A6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1E3F13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0AA2D6A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51D1620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3D02571" w14:textId="77777777" w:rsidR="004551A8" w:rsidRPr="004551A8" w:rsidRDefault="004551A8">
            <w:r w:rsidRPr="004551A8">
              <w:t>R5-243741</w:t>
            </w:r>
          </w:p>
        </w:tc>
        <w:tc>
          <w:tcPr>
            <w:tcW w:w="4593" w:type="dxa"/>
            <w:noWrap/>
            <w:hideMark/>
          </w:tcPr>
          <w:p w14:paraId="33391DA5" w14:textId="77777777" w:rsidR="004551A8" w:rsidRPr="004551A8" w:rsidRDefault="004551A8">
            <w:r w:rsidRPr="004551A8">
              <w:t>Test Tolerance analysis for NR-U SINR inter-frequency accuracy test cases 10.5.3.2 and 11.6.3.2</w:t>
            </w:r>
          </w:p>
        </w:tc>
        <w:tc>
          <w:tcPr>
            <w:tcW w:w="2265" w:type="dxa"/>
            <w:noWrap/>
            <w:hideMark/>
          </w:tcPr>
          <w:p w14:paraId="31330242" w14:textId="77777777" w:rsidR="004551A8" w:rsidRPr="004551A8" w:rsidRDefault="004551A8">
            <w:r w:rsidRPr="004551A8">
              <w:t>Qualcomm Technologies Int</w:t>
            </w:r>
          </w:p>
        </w:tc>
        <w:tc>
          <w:tcPr>
            <w:tcW w:w="923" w:type="dxa"/>
            <w:noWrap/>
            <w:hideMark/>
          </w:tcPr>
          <w:p w14:paraId="0CEA641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70F609D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43FA23B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E39755A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2D57F548" w14:textId="77777777" w:rsidR="004551A8" w:rsidRPr="004551A8" w:rsidRDefault="004551A8">
            <w:r w:rsidRPr="004551A8">
              <w:t>0753</w:t>
            </w:r>
          </w:p>
        </w:tc>
        <w:tc>
          <w:tcPr>
            <w:tcW w:w="942" w:type="dxa"/>
            <w:noWrap/>
            <w:hideMark/>
          </w:tcPr>
          <w:p w14:paraId="2269A11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956230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88AD9C7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6F2E530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8AADCB1" w14:textId="77777777" w:rsidR="004551A8" w:rsidRPr="004551A8" w:rsidRDefault="004551A8">
            <w:r w:rsidRPr="004551A8">
              <w:t>R5-243742</w:t>
            </w:r>
          </w:p>
        </w:tc>
        <w:tc>
          <w:tcPr>
            <w:tcW w:w="4593" w:type="dxa"/>
            <w:noWrap/>
            <w:hideMark/>
          </w:tcPr>
          <w:p w14:paraId="7DE161F1" w14:textId="77777777" w:rsidR="004551A8" w:rsidRPr="004551A8" w:rsidRDefault="004551A8">
            <w:r w:rsidRPr="004551A8">
              <w:t>Test Tolerance analysis for NR-U L1-RSRP accuracy test case 10.5.4.1</w:t>
            </w:r>
          </w:p>
        </w:tc>
        <w:tc>
          <w:tcPr>
            <w:tcW w:w="2265" w:type="dxa"/>
            <w:noWrap/>
            <w:hideMark/>
          </w:tcPr>
          <w:p w14:paraId="4A774D1E" w14:textId="77777777" w:rsidR="004551A8" w:rsidRPr="004551A8" w:rsidRDefault="004551A8">
            <w:r w:rsidRPr="004551A8">
              <w:t>Qualcomm Technologies Int</w:t>
            </w:r>
          </w:p>
        </w:tc>
        <w:tc>
          <w:tcPr>
            <w:tcW w:w="923" w:type="dxa"/>
            <w:noWrap/>
            <w:hideMark/>
          </w:tcPr>
          <w:p w14:paraId="5DD6476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07DE32F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78812E5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EDC4050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329C079E" w14:textId="77777777" w:rsidR="004551A8" w:rsidRPr="004551A8" w:rsidRDefault="004551A8">
            <w:r w:rsidRPr="004551A8">
              <w:t>0754</w:t>
            </w:r>
          </w:p>
        </w:tc>
        <w:tc>
          <w:tcPr>
            <w:tcW w:w="942" w:type="dxa"/>
            <w:noWrap/>
            <w:hideMark/>
          </w:tcPr>
          <w:p w14:paraId="26DD07F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887B18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8B33CBF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6AC4CDB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F337BF2" w14:textId="77777777" w:rsidR="004551A8" w:rsidRPr="004551A8" w:rsidRDefault="004551A8">
            <w:r w:rsidRPr="004551A8">
              <w:lastRenderedPageBreak/>
              <w:t>R5-243744</w:t>
            </w:r>
          </w:p>
        </w:tc>
        <w:tc>
          <w:tcPr>
            <w:tcW w:w="4593" w:type="dxa"/>
            <w:noWrap/>
            <w:hideMark/>
          </w:tcPr>
          <w:p w14:paraId="5526D572" w14:textId="77777777" w:rsidR="004551A8" w:rsidRPr="004551A8" w:rsidRDefault="004551A8">
            <w:r w:rsidRPr="004551A8">
              <w:t>Correction to 7.6.15.3 FR2 SA event triggered reporting tests with concurrent gaps including TT</w:t>
            </w:r>
          </w:p>
        </w:tc>
        <w:tc>
          <w:tcPr>
            <w:tcW w:w="2265" w:type="dxa"/>
            <w:noWrap/>
            <w:hideMark/>
          </w:tcPr>
          <w:p w14:paraId="4DD74AC8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575CC8B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D8D5AE5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2E4B611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B2990D4" w14:textId="77777777" w:rsidR="004551A8" w:rsidRPr="004551A8" w:rsidRDefault="004551A8">
            <w:r w:rsidRPr="004551A8">
              <w:t>NR_MG_enh-UEConTest</w:t>
            </w:r>
          </w:p>
        </w:tc>
        <w:tc>
          <w:tcPr>
            <w:tcW w:w="934" w:type="dxa"/>
            <w:noWrap/>
            <w:hideMark/>
          </w:tcPr>
          <w:p w14:paraId="74A5E902" w14:textId="77777777" w:rsidR="004551A8" w:rsidRPr="004551A8" w:rsidRDefault="004551A8">
            <w:r w:rsidRPr="004551A8">
              <w:t>3097</w:t>
            </w:r>
          </w:p>
        </w:tc>
        <w:tc>
          <w:tcPr>
            <w:tcW w:w="942" w:type="dxa"/>
            <w:noWrap/>
            <w:hideMark/>
          </w:tcPr>
          <w:p w14:paraId="1BE8E35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065825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1468E0F" w14:textId="77777777" w:rsidR="004551A8" w:rsidRPr="004551A8" w:rsidRDefault="004551A8">
            <w:r w:rsidRPr="004551A8">
              <w:t>RP-240979</w:t>
            </w:r>
          </w:p>
        </w:tc>
      </w:tr>
      <w:tr w:rsidR="004551A8" w:rsidRPr="004551A8" w14:paraId="0CDE95C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B14870D" w14:textId="77777777" w:rsidR="004551A8" w:rsidRPr="004551A8" w:rsidRDefault="004551A8">
            <w:r w:rsidRPr="004551A8">
              <w:t>R5-243745</w:t>
            </w:r>
          </w:p>
        </w:tc>
        <w:tc>
          <w:tcPr>
            <w:tcW w:w="4593" w:type="dxa"/>
            <w:noWrap/>
            <w:hideMark/>
          </w:tcPr>
          <w:p w14:paraId="7D8DBF95" w14:textId="77777777" w:rsidR="004551A8" w:rsidRPr="004551A8" w:rsidRDefault="004551A8">
            <w:r w:rsidRPr="004551A8">
              <w:t>Introduction of Test Tolerance analysis for 7.6.15.3 FR2 SA event triggered reporting tests for concurrent gaps</w:t>
            </w:r>
          </w:p>
        </w:tc>
        <w:tc>
          <w:tcPr>
            <w:tcW w:w="2265" w:type="dxa"/>
            <w:noWrap/>
            <w:hideMark/>
          </w:tcPr>
          <w:p w14:paraId="41FBAA5E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6EC3C01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6AC7044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005BD91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EA50367" w14:textId="77777777" w:rsidR="004551A8" w:rsidRPr="004551A8" w:rsidRDefault="004551A8">
            <w:r w:rsidRPr="004551A8">
              <w:t>NR_MG_enh-UEConTest</w:t>
            </w:r>
          </w:p>
        </w:tc>
        <w:tc>
          <w:tcPr>
            <w:tcW w:w="934" w:type="dxa"/>
            <w:noWrap/>
            <w:hideMark/>
          </w:tcPr>
          <w:p w14:paraId="7B806666" w14:textId="77777777" w:rsidR="004551A8" w:rsidRPr="004551A8" w:rsidRDefault="004551A8">
            <w:r w:rsidRPr="004551A8">
              <w:t>0731</w:t>
            </w:r>
          </w:p>
        </w:tc>
        <w:tc>
          <w:tcPr>
            <w:tcW w:w="942" w:type="dxa"/>
            <w:noWrap/>
            <w:hideMark/>
          </w:tcPr>
          <w:p w14:paraId="07E5596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4A4ACE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C89C886" w14:textId="77777777" w:rsidR="004551A8" w:rsidRPr="004551A8" w:rsidRDefault="004551A8">
            <w:r w:rsidRPr="004551A8">
              <w:t>RP-240979</w:t>
            </w:r>
          </w:p>
        </w:tc>
      </w:tr>
      <w:tr w:rsidR="004551A8" w:rsidRPr="004551A8" w14:paraId="5BFD598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2247F48" w14:textId="77777777" w:rsidR="004551A8" w:rsidRPr="004551A8" w:rsidRDefault="004551A8">
            <w:r w:rsidRPr="004551A8">
              <w:t>R5-243748</w:t>
            </w:r>
          </w:p>
        </w:tc>
        <w:tc>
          <w:tcPr>
            <w:tcW w:w="4593" w:type="dxa"/>
            <w:noWrap/>
            <w:hideMark/>
          </w:tcPr>
          <w:p w14:paraId="5D33C964" w14:textId="77777777" w:rsidR="004551A8" w:rsidRPr="004551A8" w:rsidRDefault="004551A8">
            <w:r w:rsidRPr="004551A8">
              <w:t>Correction of NR_U SA L1-RSRP measurements test cases</w:t>
            </w:r>
          </w:p>
        </w:tc>
        <w:tc>
          <w:tcPr>
            <w:tcW w:w="2265" w:type="dxa"/>
            <w:noWrap/>
            <w:hideMark/>
          </w:tcPr>
          <w:p w14:paraId="26C1F22C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79744A9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D5E5D11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82549B1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988D029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50A68BF6" w14:textId="77777777" w:rsidR="004551A8" w:rsidRPr="004551A8" w:rsidRDefault="004551A8">
            <w:r w:rsidRPr="004551A8">
              <w:t>3115</w:t>
            </w:r>
          </w:p>
        </w:tc>
        <w:tc>
          <w:tcPr>
            <w:tcW w:w="942" w:type="dxa"/>
            <w:noWrap/>
            <w:hideMark/>
          </w:tcPr>
          <w:p w14:paraId="205438C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A121C8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3DD4DC6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3FB399B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1607D84" w14:textId="77777777" w:rsidR="004551A8" w:rsidRPr="004551A8" w:rsidRDefault="004551A8">
            <w:r w:rsidRPr="004551A8">
              <w:t>R5-243749</w:t>
            </w:r>
          </w:p>
        </w:tc>
        <w:tc>
          <w:tcPr>
            <w:tcW w:w="4593" w:type="dxa"/>
            <w:noWrap/>
            <w:hideMark/>
          </w:tcPr>
          <w:p w14:paraId="0DBBF2E5" w14:textId="77777777" w:rsidR="004551A8" w:rsidRPr="004551A8" w:rsidRDefault="004551A8">
            <w:r w:rsidRPr="004551A8">
              <w:t>Completion of NR-U redirection from NR FR1 carrier without CCA to NR FR1 carrier under CCA test case including test tolerance</w:t>
            </w:r>
          </w:p>
        </w:tc>
        <w:tc>
          <w:tcPr>
            <w:tcW w:w="2265" w:type="dxa"/>
            <w:noWrap/>
            <w:hideMark/>
          </w:tcPr>
          <w:p w14:paraId="7E61E8AB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0D27F22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0811908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3AA2C7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2787B91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53293534" w14:textId="77777777" w:rsidR="004551A8" w:rsidRPr="004551A8" w:rsidRDefault="004551A8">
            <w:r w:rsidRPr="004551A8">
              <w:t>3099</w:t>
            </w:r>
          </w:p>
        </w:tc>
        <w:tc>
          <w:tcPr>
            <w:tcW w:w="942" w:type="dxa"/>
            <w:noWrap/>
            <w:hideMark/>
          </w:tcPr>
          <w:p w14:paraId="6EEAE95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506026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296D69A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75C2F30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81D4EDB" w14:textId="77777777" w:rsidR="004551A8" w:rsidRPr="004551A8" w:rsidRDefault="004551A8">
            <w:r w:rsidRPr="004551A8">
              <w:t>R5-243750</w:t>
            </w:r>
          </w:p>
        </w:tc>
        <w:tc>
          <w:tcPr>
            <w:tcW w:w="4593" w:type="dxa"/>
            <w:noWrap/>
            <w:hideMark/>
          </w:tcPr>
          <w:p w14:paraId="4767230A" w14:textId="77777777" w:rsidR="004551A8" w:rsidRPr="004551A8" w:rsidRDefault="004551A8">
            <w:r w:rsidRPr="004551A8">
              <w:t>Addition to 4.3.1 for FR2 Redcap UE test channel bandwidth</w:t>
            </w:r>
          </w:p>
        </w:tc>
        <w:tc>
          <w:tcPr>
            <w:tcW w:w="2265" w:type="dxa"/>
            <w:noWrap/>
            <w:hideMark/>
          </w:tcPr>
          <w:p w14:paraId="5AB81DA8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6456ACD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C329DA2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6CD639A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16E816C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76810A2" w14:textId="77777777" w:rsidR="004551A8" w:rsidRPr="004551A8" w:rsidRDefault="004551A8">
            <w:r w:rsidRPr="004551A8">
              <w:t>3208</w:t>
            </w:r>
          </w:p>
        </w:tc>
        <w:tc>
          <w:tcPr>
            <w:tcW w:w="942" w:type="dxa"/>
            <w:noWrap/>
            <w:hideMark/>
          </w:tcPr>
          <w:p w14:paraId="2E52EF3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EAF0A8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C34EF08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4B3EA95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2F132D2" w14:textId="77777777" w:rsidR="004551A8" w:rsidRPr="004551A8" w:rsidRDefault="004551A8">
            <w:r w:rsidRPr="004551A8">
              <w:t>R5-243751</w:t>
            </w:r>
          </w:p>
        </w:tc>
        <w:tc>
          <w:tcPr>
            <w:tcW w:w="4593" w:type="dxa"/>
            <w:noWrap/>
            <w:hideMark/>
          </w:tcPr>
          <w:p w14:paraId="0A378AD1" w14:textId="77777777" w:rsidR="004551A8" w:rsidRPr="004551A8" w:rsidRDefault="004551A8">
            <w:r w:rsidRPr="004551A8">
              <w:t>Completion of NR-U redirection from NR FR1 carrier under CCA to NR FR1 carrier under CCA test case including test tolerance</w:t>
            </w:r>
          </w:p>
        </w:tc>
        <w:tc>
          <w:tcPr>
            <w:tcW w:w="2265" w:type="dxa"/>
            <w:noWrap/>
            <w:hideMark/>
          </w:tcPr>
          <w:p w14:paraId="0FD53651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0191725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3DCD7FD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A56D0F8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F9B60AF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46D8E1F4" w14:textId="77777777" w:rsidR="004551A8" w:rsidRPr="004551A8" w:rsidRDefault="004551A8">
            <w:r w:rsidRPr="004551A8">
              <w:t>3098</w:t>
            </w:r>
          </w:p>
        </w:tc>
        <w:tc>
          <w:tcPr>
            <w:tcW w:w="942" w:type="dxa"/>
            <w:noWrap/>
            <w:hideMark/>
          </w:tcPr>
          <w:p w14:paraId="0961395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1E08C9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E7DCD6D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07E52D7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DF320CF" w14:textId="77777777" w:rsidR="004551A8" w:rsidRPr="004551A8" w:rsidRDefault="004551A8">
            <w:r w:rsidRPr="004551A8">
              <w:t>R5-243752</w:t>
            </w:r>
          </w:p>
        </w:tc>
        <w:tc>
          <w:tcPr>
            <w:tcW w:w="4593" w:type="dxa"/>
            <w:noWrap/>
            <w:hideMark/>
          </w:tcPr>
          <w:p w14:paraId="333E7380" w14:textId="77777777" w:rsidR="004551A8" w:rsidRPr="004551A8" w:rsidRDefault="004551A8">
            <w:r w:rsidRPr="004551A8">
              <w:t>Addition of Test Tolerances analysis for NR-U redirection test cases</w:t>
            </w:r>
          </w:p>
        </w:tc>
        <w:tc>
          <w:tcPr>
            <w:tcW w:w="2265" w:type="dxa"/>
            <w:noWrap/>
            <w:hideMark/>
          </w:tcPr>
          <w:p w14:paraId="7DE1C838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59CAFA9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AFB47A5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74F85CE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711138F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652848B6" w14:textId="77777777" w:rsidR="004551A8" w:rsidRPr="004551A8" w:rsidRDefault="004551A8">
            <w:r w:rsidRPr="004551A8">
              <w:t>0732</w:t>
            </w:r>
          </w:p>
        </w:tc>
        <w:tc>
          <w:tcPr>
            <w:tcW w:w="942" w:type="dxa"/>
            <w:noWrap/>
            <w:hideMark/>
          </w:tcPr>
          <w:p w14:paraId="557A606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2D0698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06CC598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231ADD0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0EE302" w14:textId="77777777" w:rsidR="004551A8" w:rsidRPr="004551A8" w:rsidRDefault="004551A8">
            <w:r w:rsidRPr="004551A8">
              <w:t>R5-243753</w:t>
            </w:r>
          </w:p>
        </w:tc>
        <w:tc>
          <w:tcPr>
            <w:tcW w:w="4593" w:type="dxa"/>
            <w:noWrap/>
            <w:hideMark/>
          </w:tcPr>
          <w:p w14:paraId="1C27B253" w14:textId="77777777" w:rsidR="004551A8" w:rsidRPr="004551A8" w:rsidRDefault="004551A8">
            <w:r w:rsidRPr="004551A8">
              <w:t>Addition of TTs for PSCell addition and release test</w:t>
            </w:r>
          </w:p>
        </w:tc>
        <w:tc>
          <w:tcPr>
            <w:tcW w:w="2265" w:type="dxa"/>
            <w:noWrap/>
            <w:hideMark/>
          </w:tcPr>
          <w:p w14:paraId="39F0D186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66A2E46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2225F9A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4BBA524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5F3B554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31802631" w14:textId="77777777" w:rsidR="004551A8" w:rsidRPr="004551A8" w:rsidRDefault="004551A8">
            <w:r w:rsidRPr="004551A8">
              <w:t>0760</w:t>
            </w:r>
          </w:p>
        </w:tc>
        <w:tc>
          <w:tcPr>
            <w:tcW w:w="942" w:type="dxa"/>
            <w:noWrap/>
            <w:hideMark/>
          </w:tcPr>
          <w:p w14:paraId="1C45F50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2D4DA9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AD39C29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4FB8C2D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89D8957" w14:textId="77777777" w:rsidR="004551A8" w:rsidRPr="004551A8" w:rsidRDefault="004551A8">
            <w:r w:rsidRPr="004551A8">
              <w:t>R5-243754</w:t>
            </w:r>
          </w:p>
        </w:tc>
        <w:tc>
          <w:tcPr>
            <w:tcW w:w="4593" w:type="dxa"/>
            <w:noWrap/>
            <w:hideMark/>
          </w:tcPr>
          <w:p w14:paraId="2EAAB2DC" w14:textId="77777777" w:rsidR="004551A8" w:rsidRPr="004551A8" w:rsidRDefault="004551A8">
            <w:r w:rsidRPr="004551A8">
              <w:t>Correction of interruptions at NR SRS carrier based switching test case 4.5.2.8 including Test Tolerance</w:t>
            </w:r>
          </w:p>
        </w:tc>
        <w:tc>
          <w:tcPr>
            <w:tcW w:w="2265" w:type="dxa"/>
            <w:noWrap/>
            <w:hideMark/>
          </w:tcPr>
          <w:p w14:paraId="659C7D1C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3F78772F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B812204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402A20E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40FF28A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12D870ED" w14:textId="77777777" w:rsidR="004551A8" w:rsidRPr="004551A8" w:rsidRDefault="004551A8">
            <w:r w:rsidRPr="004551A8">
              <w:t>3103</w:t>
            </w:r>
          </w:p>
        </w:tc>
        <w:tc>
          <w:tcPr>
            <w:tcW w:w="942" w:type="dxa"/>
            <w:noWrap/>
            <w:hideMark/>
          </w:tcPr>
          <w:p w14:paraId="1470F0F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BD813E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B809AA0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7315F58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16ABD5" w14:textId="77777777" w:rsidR="004551A8" w:rsidRPr="004551A8" w:rsidRDefault="004551A8">
            <w:r w:rsidRPr="004551A8">
              <w:t>R5-243755</w:t>
            </w:r>
          </w:p>
        </w:tc>
        <w:tc>
          <w:tcPr>
            <w:tcW w:w="4593" w:type="dxa"/>
            <w:noWrap/>
            <w:hideMark/>
          </w:tcPr>
          <w:p w14:paraId="46CAF766" w14:textId="77777777" w:rsidR="004551A8" w:rsidRPr="004551A8" w:rsidRDefault="004551A8">
            <w:r w:rsidRPr="004551A8">
              <w:t>Correction of interruptions at E-UTRA SRS carrier based switching test case 4.5.2.9 including Test Tolerance</w:t>
            </w:r>
          </w:p>
        </w:tc>
        <w:tc>
          <w:tcPr>
            <w:tcW w:w="2265" w:type="dxa"/>
            <w:noWrap/>
            <w:hideMark/>
          </w:tcPr>
          <w:p w14:paraId="7381E8FB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59D3D8B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F2E0EA5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14F496D4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64AF00D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03E7DC92" w14:textId="77777777" w:rsidR="004551A8" w:rsidRPr="004551A8" w:rsidRDefault="004551A8">
            <w:r w:rsidRPr="004551A8">
              <w:t>3104</w:t>
            </w:r>
          </w:p>
        </w:tc>
        <w:tc>
          <w:tcPr>
            <w:tcW w:w="942" w:type="dxa"/>
            <w:noWrap/>
            <w:hideMark/>
          </w:tcPr>
          <w:p w14:paraId="7105893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C6D8A9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16BE3FC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71CBE9B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C78A0EC" w14:textId="77777777" w:rsidR="004551A8" w:rsidRPr="004551A8" w:rsidRDefault="004551A8">
            <w:r w:rsidRPr="004551A8">
              <w:t>R5-243756</w:t>
            </w:r>
          </w:p>
        </w:tc>
        <w:tc>
          <w:tcPr>
            <w:tcW w:w="4593" w:type="dxa"/>
            <w:noWrap/>
            <w:hideMark/>
          </w:tcPr>
          <w:p w14:paraId="2AC23ACD" w14:textId="77777777" w:rsidR="004551A8" w:rsidRPr="004551A8" w:rsidRDefault="004551A8">
            <w:r w:rsidRPr="004551A8">
              <w:t>Correction of SA FR1 interruptions at NR SRS carrier based switching test case 6.5.2.2 including Test Tolerance</w:t>
            </w:r>
          </w:p>
        </w:tc>
        <w:tc>
          <w:tcPr>
            <w:tcW w:w="2265" w:type="dxa"/>
            <w:noWrap/>
            <w:hideMark/>
          </w:tcPr>
          <w:p w14:paraId="7856A5BB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2F21004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0147BB0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CD9C4E3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96309E9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47801A7E" w14:textId="77777777" w:rsidR="004551A8" w:rsidRPr="004551A8" w:rsidRDefault="004551A8">
            <w:r w:rsidRPr="004551A8">
              <w:t>3106</w:t>
            </w:r>
          </w:p>
        </w:tc>
        <w:tc>
          <w:tcPr>
            <w:tcW w:w="942" w:type="dxa"/>
            <w:noWrap/>
            <w:hideMark/>
          </w:tcPr>
          <w:p w14:paraId="18852E5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850706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0F5690D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2753D2C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6D12090" w14:textId="77777777" w:rsidR="004551A8" w:rsidRPr="004551A8" w:rsidRDefault="004551A8">
            <w:r w:rsidRPr="004551A8">
              <w:lastRenderedPageBreak/>
              <w:t>R5-243757</w:t>
            </w:r>
          </w:p>
        </w:tc>
        <w:tc>
          <w:tcPr>
            <w:tcW w:w="4593" w:type="dxa"/>
            <w:noWrap/>
            <w:hideMark/>
          </w:tcPr>
          <w:p w14:paraId="0FDB187F" w14:textId="77777777" w:rsidR="004551A8" w:rsidRPr="004551A8" w:rsidRDefault="004551A8">
            <w:r w:rsidRPr="004551A8">
              <w:t>Addition of FR2 SA event triggered reporting test without gap under non-DRX test case 7.6.2.10 including Test Tolerance</w:t>
            </w:r>
          </w:p>
        </w:tc>
        <w:tc>
          <w:tcPr>
            <w:tcW w:w="2265" w:type="dxa"/>
            <w:noWrap/>
            <w:hideMark/>
          </w:tcPr>
          <w:p w14:paraId="63476DFE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4653896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DCB3659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7F0A675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62EC432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7B29AF5E" w14:textId="77777777" w:rsidR="004551A8" w:rsidRPr="004551A8" w:rsidRDefault="004551A8">
            <w:r w:rsidRPr="004551A8">
              <w:t>3110</w:t>
            </w:r>
          </w:p>
        </w:tc>
        <w:tc>
          <w:tcPr>
            <w:tcW w:w="942" w:type="dxa"/>
            <w:noWrap/>
            <w:hideMark/>
          </w:tcPr>
          <w:p w14:paraId="0939971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165530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72DE917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5F6AE0D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5C9DCD8" w14:textId="77777777" w:rsidR="004551A8" w:rsidRPr="004551A8" w:rsidRDefault="004551A8">
            <w:r w:rsidRPr="004551A8">
              <w:t>R5-243758</w:t>
            </w:r>
          </w:p>
        </w:tc>
        <w:tc>
          <w:tcPr>
            <w:tcW w:w="4593" w:type="dxa"/>
            <w:noWrap/>
            <w:hideMark/>
          </w:tcPr>
          <w:p w14:paraId="3C2A23AC" w14:textId="77777777" w:rsidR="004551A8" w:rsidRPr="004551A8" w:rsidRDefault="004551A8">
            <w:r w:rsidRPr="004551A8">
              <w:t>Addition of FR2 SA event triggered reporting test without gap under DRX test case 7.6.2.11 including Test Tolerance</w:t>
            </w:r>
          </w:p>
        </w:tc>
        <w:tc>
          <w:tcPr>
            <w:tcW w:w="2265" w:type="dxa"/>
            <w:noWrap/>
            <w:hideMark/>
          </w:tcPr>
          <w:p w14:paraId="37A74D82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28554DC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B95345D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606BDA8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BA6C932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288163F9" w14:textId="77777777" w:rsidR="004551A8" w:rsidRPr="004551A8" w:rsidRDefault="004551A8">
            <w:r w:rsidRPr="004551A8">
              <w:t>3111</w:t>
            </w:r>
          </w:p>
        </w:tc>
        <w:tc>
          <w:tcPr>
            <w:tcW w:w="942" w:type="dxa"/>
            <w:noWrap/>
            <w:hideMark/>
          </w:tcPr>
          <w:p w14:paraId="06E5150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D63C77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7E8F77B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6045E13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240193B" w14:textId="77777777" w:rsidR="004551A8" w:rsidRPr="004551A8" w:rsidRDefault="004551A8">
            <w:r w:rsidRPr="004551A8">
              <w:t>R5-243759</w:t>
            </w:r>
          </w:p>
        </w:tc>
        <w:tc>
          <w:tcPr>
            <w:tcW w:w="4593" w:type="dxa"/>
            <w:noWrap/>
            <w:hideMark/>
          </w:tcPr>
          <w:p w14:paraId="1014BBB6" w14:textId="77777777" w:rsidR="004551A8" w:rsidRPr="004551A8" w:rsidRDefault="004551A8">
            <w:r w:rsidRPr="004551A8">
              <w:t>Test Tolerance analysis for event triggered reporting test without gap under non-DRX test case 7.6.2.10</w:t>
            </w:r>
          </w:p>
        </w:tc>
        <w:tc>
          <w:tcPr>
            <w:tcW w:w="2265" w:type="dxa"/>
            <w:noWrap/>
            <w:hideMark/>
          </w:tcPr>
          <w:p w14:paraId="0671EF57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5BF7954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4259E61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7239B8D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B741201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1EE36F61" w14:textId="77777777" w:rsidR="004551A8" w:rsidRPr="004551A8" w:rsidRDefault="004551A8">
            <w:r w:rsidRPr="004551A8">
              <w:t>0734</w:t>
            </w:r>
          </w:p>
        </w:tc>
        <w:tc>
          <w:tcPr>
            <w:tcW w:w="942" w:type="dxa"/>
            <w:noWrap/>
            <w:hideMark/>
          </w:tcPr>
          <w:p w14:paraId="1634ACD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DD85ED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0BB6606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09521DE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3DD4674" w14:textId="77777777" w:rsidR="004551A8" w:rsidRPr="004551A8" w:rsidRDefault="004551A8">
            <w:r w:rsidRPr="004551A8">
              <w:t>R5-243760</w:t>
            </w:r>
          </w:p>
        </w:tc>
        <w:tc>
          <w:tcPr>
            <w:tcW w:w="4593" w:type="dxa"/>
            <w:noWrap/>
            <w:hideMark/>
          </w:tcPr>
          <w:p w14:paraId="0AE4C3AF" w14:textId="77777777" w:rsidR="004551A8" w:rsidRPr="004551A8" w:rsidRDefault="004551A8">
            <w:r w:rsidRPr="004551A8">
              <w:t>Update TC 14.2.8 with TT analysis results</w:t>
            </w:r>
          </w:p>
        </w:tc>
        <w:tc>
          <w:tcPr>
            <w:tcW w:w="2265" w:type="dxa"/>
            <w:noWrap/>
            <w:hideMark/>
          </w:tcPr>
          <w:p w14:paraId="0533C7A7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2E7EF23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71DEED5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32604197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31C0FA06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53448C8C" w14:textId="77777777" w:rsidR="004551A8" w:rsidRPr="004551A8" w:rsidRDefault="004551A8">
            <w:r w:rsidRPr="004551A8">
              <w:t>0475</w:t>
            </w:r>
          </w:p>
        </w:tc>
        <w:tc>
          <w:tcPr>
            <w:tcW w:w="942" w:type="dxa"/>
            <w:noWrap/>
            <w:hideMark/>
          </w:tcPr>
          <w:p w14:paraId="07D0C4E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F1FB1C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DF41EE6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4AA3894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E529B56" w14:textId="77777777" w:rsidR="004551A8" w:rsidRPr="004551A8" w:rsidRDefault="004551A8">
            <w:r w:rsidRPr="004551A8">
              <w:t>R5-243761</w:t>
            </w:r>
          </w:p>
        </w:tc>
        <w:tc>
          <w:tcPr>
            <w:tcW w:w="4593" w:type="dxa"/>
            <w:noWrap/>
            <w:hideMark/>
          </w:tcPr>
          <w:p w14:paraId="321DF95A" w14:textId="77777777" w:rsidR="004551A8" w:rsidRPr="004551A8" w:rsidRDefault="004551A8">
            <w:r w:rsidRPr="004551A8">
              <w:t>Update TC 14.2.9 with TT analysis results</w:t>
            </w:r>
          </w:p>
        </w:tc>
        <w:tc>
          <w:tcPr>
            <w:tcW w:w="2265" w:type="dxa"/>
            <w:noWrap/>
            <w:hideMark/>
          </w:tcPr>
          <w:p w14:paraId="42F3B3A2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1A3F21B3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2FC8D53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2DC64C98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2B7539D7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4B38B6AF" w14:textId="77777777" w:rsidR="004551A8" w:rsidRPr="004551A8" w:rsidRDefault="004551A8">
            <w:r w:rsidRPr="004551A8">
              <w:t>0476</w:t>
            </w:r>
          </w:p>
        </w:tc>
        <w:tc>
          <w:tcPr>
            <w:tcW w:w="942" w:type="dxa"/>
            <w:noWrap/>
            <w:hideMark/>
          </w:tcPr>
          <w:p w14:paraId="59C53FA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F27A89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F7C3254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5462E27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D60437" w14:textId="77777777" w:rsidR="004551A8" w:rsidRPr="004551A8" w:rsidRDefault="004551A8">
            <w:r w:rsidRPr="004551A8">
              <w:t>R5-243762</w:t>
            </w:r>
          </w:p>
        </w:tc>
        <w:tc>
          <w:tcPr>
            <w:tcW w:w="4593" w:type="dxa"/>
            <w:noWrap/>
            <w:hideMark/>
          </w:tcPr>
          <w:p w14:paraId="736C9E40" w14:textId="77777777" w:rsidR="004551A8" w:rsidRPr="004551A8" w:rsidRDefault="004551A8">
            <w:r w:rsidRPr="004551A8">
              <w:t>Update TC 14.2.10 with TT analysis results</w:t>
            </w:r>
          </w:p>
        </w:tc>
        <w:tc>
          <w:tcPr>
            <w:tcW w:w="2265" w:type="dxa"/>
            <w:noWrap/>
            <w:hideMark/>
          </w:tcPr>
          <w:p w14:paraId="28FFE939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7CA2FFC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43C6259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6B95A202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667510F9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3419102D" w14:textId="77777777" w:rsidR="004551A8" w:rsidRPr="004551A8" w:rsidRDefault="004551A8">
            <w:r w:rsidRPr="004551A8">
              <w:t>0477</w:t>
            </w:r>
          </w:p>
        </w:tc>
        <w:tc>
          <w:tcPr>
            <w:tcW w:w="942" w:type="dxa"/>
            <w:noWrap/>
            <w:hideMark/>
          </w:tcPr>
          <w:p w14:paraId="408E618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13FF69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DE4FA4A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23425F4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097CE1E" w14:textId="77777777" w:rsidR="004551A8" w:rsidRPr="004551A8" w:rsidRDefault="004551A8">
            <w:r w:rsidRPr="004551A8">
              <w:t>R5-243763</w:t>
            </w:r>
          </w:p>
        </w:tc>
        <w:tc>
          <w:tcPr>
            <w:tcW w:w="4593" w:type="dxa"/>
            <w:noWrap/>
            <w:hideMark/>
          </w:tcPr>
          <w:p w14:paraId="0ACB46A5" w14:textId="77777777" w:rsidR="004551A8" w:rsidRPr="004551A8" w:rsidRDefault="004551A8">
            <w:r w:rsidRPr="004551A8">
              <w:t>Update TC 14.3.7 with TT analysis results</w:t>
            </w:r>
          </w:p>
        </w:tc>
        <w:tc>
          <w:tcPr>
            <w:tcW w:w="2265" w:type="dxa"/>
            <w:noWrap/>
            <w:hideMark/>
          </w:tcPr>
          <w:p w14:paraId="3361D13A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4AA47B22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31491C2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6728811D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17EE13DF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237D1FCA" w14:textId="77777777" w:rsidR="004551A8" w:rsidRPr="004551A8" w:rsidRDefault="004551A8">
            <w:r w:rsidRPr="004551A8">
              <w:t>0480</w:t>
            </w:r>
          </w:p>
        </w:tc>
        <w:tc>
          <w:tcPr>
            <w:tcW w:w="942" w:type="dxa"/>
            <w:noWrap/>
            <w:hideMark/>
          </w:tcPr>
          <w:p w14:paraId="123950B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BD954A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B90F637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131B8F6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44D91E3" w14:textId="77777777" w:rsidR="004551A8" w:rsidRPr="004551A8" w:rsidRDefault="004551A8">
            <w:r w:rsidRPr="004551A8">
              <w:t>R5-243764</w:t>
            </w:r>
          </w:p>
        </w:tc>
        <w:tc>
          <w:tcPr>
            <w:tcW w:w="4593" w:type="dxa"/>
            <w:noWrap/>
            <w:hideMark/>
          </w:tcPr>
          <w:p w14:paraId="6EE297AA" w14:textId="77777777" w:rsidR="004551A8" w:rsidRPr="004551A8" w:rsidRDefault="004551A8">
            <w:r w:rsidRPr="004551A8">
              <w:t>Update TC 14.3.8 with TT analysis results</w:t>
            </w:r>
          </w:p>
        </w:tc>
        <w:tc>
          <w:tcPr>
            <w:tcW w:w="2265" w:type="dxa"/>
            <w:noWrap/>
            <w:hideMark/>
          </w:tcPr>
          <w:p w14:paraId="05E14BAC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2F20C327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6EB7574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6205A527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0D9DA3FC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73A8B3B7" w14:textId="77777777" w:rsidR="004551A8" w:rsidRPr="004551A8" w:rsidRDefault="004551A8">
            <w:r w:rsidRPr="004551A8">
              <w:t>0481</w:t>
            </w:r>
          </w:p>
        </w:tc>
        <w:tc>
          <w:tcPr>
            <w:tcW w:w="942" w:type="dxa"/>
            <w:noWrap/>
            <w:hideMark/>
          </w:tcPr>
          <w:p w14:paraId="2A03640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F210D6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20CE0DF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681CADF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359F5DB" w14:textId="77777777" w:rsidR="004551A8" w:rsidRPr="004551A8" w:rsidRDefault="004551A8">
            <w:r w:rsidRPr="004551A8">
              <w:t>R5-243765</w:t>
            </w:r>
          </w:p>
        </w:tc>
        <w:tc>
          <w:tcPr>
            <w:tcW w:w="4593" w:type="dxa"/>
            <w:noWrap/>
            <w:hideMark/>
          </w:tcPr>
          <w:p w14:paraId="4D39A14F" w14:textId="77777777" w:rsidR="004551A8" w:rsidRPr="004551A8" w:rsidRDefault="004551A8">
            <w:r w:rsidRPr="004551A8">
              <w:t>Update TC 15.2.8 with TT analysis results</w:t>
            </w:r>
          </w:p>
        </w:tc>
        <w:tc>
          <w:tcPr>
            <w:tcW w:w="2265" w:type="dxa"/>
            <w:noWrap/>
            <w:hideMark/>
          </w:tcPr>
          <w:p w14:paraId="36EE29DE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69C8FF2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EF0EB95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5B8A955C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6E90C947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4386A759" w14:textId="77777777" w:rsidR="004551A8" w:rsidRPr="004551A8" w:rsidRDefault="004551A8">
            <w:r w:rsidRPr="004551A8">
              <w:t>0486</w:t>
            </w:r>
          </w:p>
        </w:tc>
        <w:tc>
          <w:tcPr>
            <w:tcW w:w="942" w:type="dxa"/>
            <w:noWrap/>
            <w:hideMark/>
          </w:tcPr>
          <w:p w14:paraId="1FCED33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C8A465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FBA4603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3A30EB5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4AC482" w14:textId="77777777" w:rsidR="004551A8" w:rsidRPr="004551A8" w:rsidRDefault="004551A8">
            <w:r w:rsidRPr="004551A8">
              <w:t>R5-243766</w:t>
            </w:r>
          </w:p>
        </w:tc>
        <w:tc>
          <w:tcPr>
            <w:tcW w:w="4593" w:type="dxa"/>
            <w:noWrap/>
            <w:hideMark/>
          </w:tcPr>
          <w:p w14:paraId="626178A8" w14:textId="77777777" w:rsidR="004551A8" w:rsidRPr="004551A8" w:rsidRDefault="004551A8">
            <w:r w:rsidRPr="004551A8">
              <w:t>Update TC 15.2.9 with TT analysis results</w:t>
            </w:r>
          </w:p>
        </w:tc>
        <w:tc>
          <w:tcPr>
            <w:tcW w:w="2265" w:type="dxa"/>
            <w:noWrap/>
            <w:hideMark/>
          </w:tcPr>
          <w:p w14:paraId="505E9F2B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590D222A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7E49486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4722CEC4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1D63193C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7DCBD913" w14:textId="77777777" w:rsidR="004551A8" w:rsidRPr="004551A8" w:rsidRDefault="004551A8">
            <w:r w:rsidRPr="004551A8">
              <w:t>0487</w:t>
            </w:r>
          </w:p>
        </w:tc>
        <w:tc>
          <w:tcPr>
            <w:tcW w:w="942" w:type="dxa"/>
            <w:noWrap/>
            <w:hideMark/>
          </w:tcPr>
          <w:p w14:paraId="1053BCA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778BA7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D964DBB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42D3C54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1C1D59C" w14:textId="77777777" w:rsidR="004551A8" w:rsidRPr="004551A8" w:rsidRDefault="004551A8">
            <w:r w:rsidRPr="004551A8">
              <w:t>R5-243767</w:t>
            </w:r>
          </w:p>
        </w:tc>
        <w:tc>
          <w:tcPr>
            <w:tcW w:w="4593" w:type="dxa"/>
            <w:noWrap/>
            <w:hideMark/>
          </w:tcPr>
          <w:p w14:paraId="042C6318" w14:textId="77777777" w:rsidR="004551A8" w:rsidRPr="004551A8" w:rsidRDefault="004551A8">
            <w:r w:rsidRPr="004551A8">
              <w:t>Update TC 15.2.10 with TT analysis results</w:t>
            </w:r>
          </w:p>
        </w:tc>
        <w:tc>
          <w:tcPr>
            <w:tcW w:w="2265" w:type="dxa"/>
            <w:noWrap/>
            <w:hideMark/>
          </w:tcPr>
          <w:p w14:paraId="35E243A6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4449FD0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57DD0C2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26BE980A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78DB913E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1A600105" w14:textId="77777777" w:rsidR="004551A8" w:rsidRPr="004551A8" w:rsidRDefault="004551A8">
            <w:r w:rsidRPr="004551A8">
              <w:t>0488</w:t>
            </w:r>
          </w:p>
        </w:tc>
        <w:tc>
          <w:tcPr>
            <w:tcW w:w="942" w:type="dxa"/>
            <w:noWrap/>
            <w:hideMark/>
          </w:tcPr>
          <w:p w14:paraId="7013DC4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4F68A3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121A56B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040759A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142F7C0" w14:textId="77777777" w:rsidR="004551A8" w:rsidRPr="004551A8" w:rsidRDefault="004551A8">
            <w:r w:rsidRPr="004551A8">
              <w:t>R5-243768</w:t>
            </w:r>
          </w:p>
        </w:tc>
        <w:tc>
          <w:tcPr>
            <w:tcW w:w="4593" w:type="dxa"/>
            <w:noWrap/>
            <w:hideMark/>
          </w:tcPr>
          <w:p w14:paraId="11274FE1" w14:textId="77777777" w:rsidR="004551A8" w:rsidRPr="004551A8" w:rsidRDefault="004551A8">
            <w:r w:rsidRPr="004551A8">
              <w:t>Update NR PRS-based measurement requirements in annex based on the updated TT analysis results</w:t>
            </w:r>
          </w:p>
        </w:tc>
        <w:tc>
          <w:tcPr>
            <w:tcW w:w="2265" w:type="dxa"/>
            <w:noWrap/>
            <w:hideMark/>
          </w:tcPr>
          <w:p w14:paraId="2C301706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4BF00211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18C2B8E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096FB736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1DD4572E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76213AE7" w14:textId="77777777" w:rsidR="004551A8" w:rsidRPr="004551A8" w:rsidRDefault="004551A8">
            <w:r w:rsidRPr="004551A8">
              <w:t>0499</w:t>
            </w:r>
          </w:p>
        </w:tc>
        <w:tc>
          <w:tcPr>
            <w:tcW w:w="942" w:type="dxa"/>
            <w:noWrap/>
            <w:hideMark/>
          </w:tcPr>
          <w:p w14:paraId="73DD9CC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7D4C86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917E05E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2479A8A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9073DE7" w14:textId="77777777" w:rsidR="004551A8" w:rsidRPr="004551A8" w:rsidRDefault="004551A8">
            <w:r w:rsidRPr="004551A8">
              <w:t>R5-243769</w:t>
            </w:r>
          </w:p>
        </w:tc>
        <w:tc>
          <w:tcPr>
            <w:tcW w:w="4593" w:type="dxa"/>
            <w:noWrap/>
            <w:hideMark/>
          </w:tcPr>
          <w:p w14:paraId="15DE7F6B" w14:textId="77777777" w:rsidR="004551A8" w:rsidRPr="004551A8" w:rsidRDefault="004551A8">
            <w:r w:rsidRPr="004551A8">
              <w:t>Update TC 14.2.3 and TC 14.2.10 TT analysis results</w:t>
            </w:r>
          </w:p>
        </w:tc>
        <w:tc>
          <w:tcPr>
            <w:tcW w:w="2265" w:type="dxa"/>
            <w:noWrap/>
            <w:hideMark/>
          </w:tcPr>
          <w:p w14:paraId="13CADDB4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68A7EDD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D5C8529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316D3BE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69EF33D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5AE65675" w14:textId="77777777" w:rsidR="004551A8" w:rsidRPr="004551A8" w:rsidRDefault="004551A8">
            <w:r w:rsidRPr="004551A8">
              <w:t>0707</w:t>
            </w:r>
          </w:p>
        </w:tc>
        <w:tc>
          <w:tcPr>
            <w:tcW w:w="942" w:type="dxa"/>
            <w:noWrap/>
            <w:hideMark/>
          </w:tcPr>
          <w:p w14:paraId="518FA48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EA81A6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20993D8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3F918BB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A48BB34" w14:textId="77777777" w:rsidR="004551A8" w:rsidRPr="004551A8" w:rsidRDefault="004551A8">
            <w:r w:rsidRPr="004551A8">
              <w:t>R5-243770</w:t>
            </w:r>
          </w:p>
        </w:tc>
        <w:tc>
          <w:tcPr>
            <w:tcW w:w="4593" w:type="dxa"/>
            <w:noWrap/>
            <w:hideMark/>
          </w:tcPr>
          <w:p w14:paraId="0342A93D" w14:textId="77777777" w:rsidR="004551A8" w:rsidRPr="004551A8" w:rsidRDefault="004551A8">
            <w:r w:rsidRPr="004551A8">
              <w:t>Update TC 14.2.8 and TC 14.2.9 TT analysis results</w:t>
            </w:r>
          </w:p>
        </w:tc>
        <w:tc>
          <w:tcPr>
            <w:tcW w:w="2265" w:type="dxa"/>
            <w:noWrap/>
            <w:hideMark/>
          </w:tcPr>
          <w:p w14:paraId="2F63397E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0CA1505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3933774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61C3129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3AC0BB6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4A4A0016" w14:textId="77777777" w:rsidR="004551A8" w:rsidRPr="004551A8" w:rsidRDefault="004551A8">
            <w:r w:rsidRPr="004551A8">
              <w:t>0709</w:t>
            </w:r>
          </w:p>
        </w:tc>
        <w:tc>
          <w:tcPr>
            <w:tcW w:w="942" w:type="dxa"/>
            <w:noWrap/>
            <w:hideMark/>
          </w:tcPr>
          <w:p w14:paraId="13F223F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B5A514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2ED2AD8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46827ED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DA8DC5E" w14:textId="77777777" w:rsidR="004551A8" w:rsidRPr="004551A8" w:rsidRDefault="004551A8">
            <w:r w:rsidRPr="004551A8">
              <w:t>R5-243771</w:t>
            </w:r>
          </w:p>
        </w:tc>
        <w:tc>
          <w:tcPr>
            <w:tcW w:w="4593" w:type="dxa"/>
            <w:noWrap/>
            <w:hideMark/>
          </w:tcPr>
          <w:p w14:paraId="621ADE89" w14:textId="77777777" w:rsidR="004551A8" w:rsidRPr="004551A8" w:rsidRDefault="004551A8">
            <w:r w:rsidRPr="004551A8">
              <w:t>Update TC 14.3.3 and TC 14.3.8 TT analysis results</w:t>
            </w:r>
          </w:p>
        </w:tc>
        <w:tc>
          <w:tcPr>
            <w:tcW w:w="2265" w:type="dxa"/>
            <w:noWrap/>
            <w:hideMark/>
          </w:tcPr>
          <w:p w14:paraId="3BD8062F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69721FC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A3AD66F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1E414DC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A524D0C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52629934" w14:textId="77777777" w:rsidR="004551A8" w:rsidRPr="004551A8" w:rsidRDefault="004551A8">
            <w:r w:rsidRPr="004551A8">
              <w:t>0710</w:t>
            </w:r>
          </w:p>
        </w:tc>
        <w:tc>
          <w:tcPr>
            <w:tcW w:w="942" w:type="dxa"/>
            <w:noWrap/>
            <w:hideMark/>
          </w:tcPr>
          <w:p w14:paraId="2B9C438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4D81BA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1AA1F61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7D09D7D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747E2B5" w14:textId="77777777" w:rsidR="004551A8" w:rsidRPr="004551A8" w:rsidRDefault="004551A8">
            <w:r w:rsidRPr="004551A8">
              <w:t>R5-243772</w:t>
            </w:r>
          </w:p>
        </w:tc>
        <w:tc>
          <w:tcPr>
            <w:tcW w:w="4593" w:type="dxa"/>
            <w:noWrap/>
            <w:hideMark/>
          </w:tcPr>
          <w:p w14:paraId="3BD0F7DF" w14:textId="77777777" w:rsidR="004551A8" w:rsidRPr="004551A8" w:rsidRDefault="004551A8">
            <w:r w:rsidRPr="004551A8">
              <w:t>Update TC 14.3.7 TT analysis results</w:t>
            </w:r>
          </w:p>
        </w:tc>
        <w:tc>
          <w:tcPr>
            <w:tcW w:w="2265" w:type="dxa"/>
            <w:noWrap/>
            <w:hideMark/>
          </w:tcPr>
          <w:p w14:paraId="5AC1EFBD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5D171BA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A8D728B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7F702F4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DD20558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4D23B8F1" w14:textId="77777777" w:rsidR="004551A8" w:rsidRPr="004551A8" w:rsidRDefault="004551A8">
            <w:r w:rsidRPr="004551A8">
              <w:t>0712</w:t>
            </w:r>
          </w:p>
        </w:tc>
        <w:tc>
          <w:tcPr>
            <w:tcW w:w="942" w:type="dxa"/>
            <w:noWrap/>
            <w:hideMark/>
          </w:tcPr>
          <w:p w14:paraId="6E7AC35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6A435D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4B19E12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03450B8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DAAB2B0" w14:textId="77777777" w:rsidR="004551A8" w:rsidRPr="004551A8" w:rsidRDefault="004551A8">
            <w:r w:rsidRPr="004551A8">
              <w:lastRenderedPageBreak/>
              <w:t>R5-243773</w:t>
            </w:r>
          </w:p>
        </w:tc>
        <w:tc>
          <w:tcPr>
            <w:tcW w:w="4593" w:type="dxa"/>
            <w:noWrap/>
            <w:hideMark/>
          </w:tcPr>
          <w:p w14:paraId="18960ABE" w14:textId="77777777" w:rsidR="004551A8" w:rsidRPr="004551A8" w:rsidRDefault="004551A8">
            <w:r w:rsidRPr="004551A8">
              <w:t>Update TC 15.2.8, 15.2.9 and 15.2.10 TT analysis results</w:t>
            </w:r>
          </w:p>
        </w:tc>
        <w:tc>
          <w:tcPr>
            <w:tcW w:w="2265" w:type="dxa"/>
            <w:noWrap/>
            <w:hideMark/>
          </w:tcPr>
          <w:p w14:paraId="4F26D7CA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2031462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D5C79D2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7FBA1D3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200B6F5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107789FB" w14:textId="77777777" w:rsidR="004551A8" w:rsidRPr="004551A8" w:rsidRDefault="004551A8">
            <w:r w:rsidRPr="004551A8">
              <w:t>0717</w:t>
            </w:r>
          </w:p>
        </w:tc>
        <w:tc>
          <w:tcPr>
            <w:tcW w:w="942" w:type="dxa"/>
            <w:noWrap/>
            <w:hideMark/>
          </w:tcPr>
          <w:p w14:paraId="54F525C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BB6CA4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E7A4210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14FA29F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AD6DD02" w14:textId="77777777" w:rsidR="004551A8" w:rsidRPr="004551A8" w:rsidRDefault="004551A8">
            <w:r w:rsidRPr="004551A8">
              <w:t>R5-243774</w:t>
            </w:r>
          </w:p>
        </w:tc>
        <w:tc>
          <w:tcPr>
            <w:tcW w:w="4593" w:type="dxa"/>
            <w:noWrap/>
            <w:hideMark/>
          </w:tcPr>
          <w:p w14:paraId="6FE94F59" w14:textId="77777777" w:rsidR="004551A8" w:rsidRPr="004551A8" w:rsidRDefault="004551A8">
            <w:r w:rsidRPr="004551A8">
              <w:t>Correction to RedCap RRM test case 17.4.1.1 with TT</w:t>
            </w:r>
          </w:p>
        </w:tc>
        <w:tc>
          <w:tcPr>
            <w:tcW w:w="2265" w:type="dxa"/>
            <w:noWrap/>
            <w:hideMark/>
          </w:tcPr>
          <w:p w14:paraId="6495EDF3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6D6721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BE3F55C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348A0D1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44E35F7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778F584" w14:textId="77777777" w:rsidR="004551A8" w:rsidRPr="004551A8" w:rsidRDefault="004551A8">
            <w:r w:rsidRPr="004551A8">
              <w:t>3146</w:t>
            </w:r>
          </w:p>
        </w:tc>
        <w:tc>
          <w:tcPr>
            <w:tcW w:w="942" w:type="dxa"/>
            <w:noWrap/>
            <w:hideMark/>
          </w:tcPr>
          <w:p w14:paraId="166F769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D2523B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4D831C5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10065F0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C2787B8" w14:textId="77777777" w:rsidR="004551A8" w:rsidRPr="004551A8" w:rsidRDefault="004551A8">
            <w:r w:rsidRPr="004551A8">
              <w:t>R5-243775</w:t>
            </w:r>
          </w:p>
        </w:tc>
        <w:tc>
          <w:tcPr>
            <w:tcW w:w="4593" w:type="dxa"/>
            <w:noWrap/>
            <w:hideMark/>
          </w:tcPr>
          <w:p w14:paraId="738E8C23" w14:textId="77777777" w:rsidR="004551A8" w:rsidRPr="004551A8" w:rsidRDefault="004551A8">
            <w:r w:rsidRPr="004551A8">
              <w:t>Correction to RedCap RRM test case 17.5.5.1.1 with TT</w:t>
            </w:r>
          </w:p>
        </w:tc>
        <w:tc>
          <w:tcPr>
            <w:tcW w:w="2265" w:type="dxa"/>
            <w:noWrap/>
            <w:hideMark/>
          </w:tcPr>
          <w:p w14:paraId="3EA302F1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0EB4A48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317B13F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EF78331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870EFAD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FA7A9E0" w14:textId="77777777" w:rsidR="004551A8" w:rsidRPr="004551A8" w:rsidRDefault="004551A8">
            <w:r w:rsidRPr="004551A8">
              <w:t>3154</w:t>
            </w:r>
          </w:p>
        </w:tc>
        <w:tc>
          <w:tcPr>
            <w:tcW w:w="942" w:type="dxa"/>
            <w:noWrap/>
            <w:hideMark/>
          </w:tcPr>
          <w:p w14:paraId="7E2CAAB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29F605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73ED1E1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069ACC5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F789BE2" w14:textId="77777777" w:rsidR="004551A8" w:rsidRPr="004551A8" w:rsidRDefault="004551A8">
            <w:r w:rsidRPr="004551A8">
              <w:t>R5-243776</w:t>
            </w:r>
          </w:p>
        </w:tc>
        <w:tc>
          <w:tcPr>
            <w:tcW w:w="4593" w:type="dxa"/>
            <w:noWrap/>
            <w:hideMark/>
          </w:tcPr>
          <w:p w14:paraId="31010F1C" w14:textId="77777777" w:rsidR="004551A8" w:rsidRPr="004551A8" w:rsidRDefault="004551A8">
            <w:r w:rsidRPr="004551A8">
              <w:t>Correction to RedCap RRM test case 17.7.1.1 with TT</w:t>
            </w:r>
          </w:p>
        </w:tc>
        <w:tc>
          <w:tcPr>
            <w:tcW w:w="2265" w:type="dxa"/>
            <w:noWrap/>
            <w:hideMark/>
          </w:tcPr>
          <w:p w14:paraId="10AD6F21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88D032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4BFCC6A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D11A3AC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8C0DAEC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99B569E" w14:textId="77777777" w:rsidR="004551A8" w:rsidRPr="004551A8" w:rsidRDefault="004551A8">
            <w:r w:rsidRPr="004551A8">
              <w:t>3156</w:t>
            </w:r>
          </w:p>
        </w:tc>
        <w:tc>
          <w:tcPr>
            <w:tcW w:w="942" w:type="dxa"/>
            <w:noWrap/>
            <w:hideMark/>
          </w:tcPr>
          <w:p w14:paraId="3756BEC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5E251F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66EE02C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6A489FF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B9E86C3" w14:textId="77777777" w:rsidR="004551A8" w:rsidRPr="004551A8" w:rsidRDefault="004551A8">
            <w:r w:rsidRPr="004551A8">
              <w:t>R5-243777</w:t>
            </w:r>
          </w:p>
        </w:tc>
        <w:tc>
          <w:tcPr>
            <w:tcW w:w="4593" w:type="dxa"/>
            <w:noWrap/>
            <w:hideMark/>
          </w:tcPr>
          <w:p w14:paraId="0BA4E087" w14:textId="77777777" w:rsidR="004551A8" w:rsidRPr="004551A8" w:rsidRDefault="004551A8">
            <w:r w:rsidRPr="004551A8">
              <w:t>Correction to RedCap RRM test case 17.7.1.2 with TT</w:t>
            </w:r>
          </w:p>
        </w:tc>
        <w:tc>
          <w:tcPr>
            <w:tcW w:w="2265" w:type="dxa"/>
            <w:noWrap/>
            <w:hideMark/>
          </w:tcPr>
          <w:p w14:paraId="4F464DEB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5728170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808152D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9212A94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86B3153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3503AE2" w14:textId="77777777" w:rsidR="004551A8" w:rsidRPr="004551A8" w:rsidRDefault="004551A8">
            <w:r w:rsidRPr="004551A8">
              <w:t>3157</w:t>
            </w:r>
          </w:p>
        </w:tc>
        <w:tc>
          <w:tcPr>
            <w:tcW w:w="942" w:type="dxa"/>
            <w:noWrap/>
            <w:hideMark/>
          </w:tcPr>
          <w:p w14:paraId="77EFC22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3F801A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C65039F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7F659B8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F2D78DB" w14:textId="77777777" w:rsidR="004551A8" w:rsidRPr="004551A8" w:rsidRDefault="004551A8">
            <w:r w:rsidRPr="004551A8">
              <w:t>R5-243778</w:t>
            </w:r>
          </w:p>
        </w:tc>
        <w:tc>
          <w:tcPr>
            <w:tcW w:w="4593" w:type="dxa"/>
            <w:noWrap/>
            <w:hideMark/>
          </w:tcPr>
          <w:p w14:paraId="0E825742" w14:textId="77777777" w:rsidR="004551A8" w:rsidRPr="004551A8" w:rsidRDefault="004551A8">
            <w:r w:rsidRPr="004551A8">
              <w:t>Correction to RedCap RRM test case 17.7.2.1 with TT</w:t>
            </w:r>
          </w:p>
        </w:tc>
        <w:tc>
          <w:tcPr>
            <w:tcW w:w="2265" w:type="dxa"/>
            <w:noWrap/>
            <w:hideMark/>
          </w:tcPr>
          <w:p w14:paraId="395A2F75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53DB62F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2714254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E0A4FC1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CA284A5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1C76637" w14:textId="77777777" w:rsidR="004551A8" w:rsidRPr="004551A8" w:rsidRDefault="004551A8">
            <w:r w:rsidRPr="004551A8">
              <w:t>3158</w:t>
            </w:r>
          </w:p>
        </w:tc>
        <w:tc>
          <w:tcPr>
            <w:tcW w:w="942" w:type="dxa"/>
            <w:noWrap/>
            <w:hideMark/>
          </w:tcPr>
          <w:p w14:paraId="79A90F4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5BB81E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572C7BD" w14:textId="77777777" w:rsidR="004551A8" w:rsidRPr="004551A8" w:rsidRDefault="004551A8">
            <w:r w:rsidRPr="004551A8">
              <w:t>RP-241033</w:t>
            </w:r>
          </w:p>
        </w:tc>
      </w:tr>
      <w:tr w:rsidR="004551A8" w:rsidRPr="004551A8" w14:paraId="05EA369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80CDCF7" w14:textId="77777777" w:rsidR="004551A8" w:rsidRPr="004551A8" w:rsidRDefault="004551A8">
            <w:r w:rsidRPr="004551A8">
              <w:t>R5-243779</w:t>
            </w:r>
          </w:p>
        </w:tc>
        <w:tc>
          <w:tcPr>
            <w:tcW w:w="4593" w:type="dxa"/>
            <w:noWrap/>
            <w:hideMark/>
          </w:tcPr>
          <w:p w14:paraId="2085D5DC" w14:textId="77777777" w:rsidR="004551A8" w:rsidRPr="004551A8" w:rsidRDefault="004551A8">
            <w:r w:rsidRPr="004551A8">
              <w:t>Correction to RedCap RRM test case 17.7.2.2 with TT</w:t>
            </w:r>
          </w:p>
        </w:tc>
        <w:tc>
          <w:tcPr>
            <w:tcW w:w="2265" w:type="dxa"/>
            <w:noWrap/>
            <w:hideMark/>
          </w:tcPr>
          <w:p w14:paraId="496A2293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07BD507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4C4069A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F3DE59C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49E7D32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F35B3D1" w14:textId="77777777" w:rsidR="004551A8" w:rsidRPr="004551A8" w:rsidRDefault="004551A8">
            <w:r w:rsidRPr="004551A8">
              <w:t>3159</w:t>
            </w:r>
          </w:p>
        </w:tc>
        <w:tc>
          <w:tcPr>
            <w:tcW w:w="942" w:type="dxa"/>
            <w:noWrap/>
            <w:hideMark/>
          </w:tcPr>
          <w:p w14:paraId="0A402BC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ADD06E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C5EA4EE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2BADE4D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53C5F7A" w14:textId="77777777" w:rsidR="004551A8" w:rsidRPr="004551A8" w:rsidRDefault="004551A8">
            <w:r w:rsidRPr="004551A8">
              <w:t>R5-243780</w:t>
            </w:r>
          </w:p>
        </w:tc>
        <w:tc>
          <w:tcPr>
            <w:tcW w:w="4593" w:type="dxa"/>
            <w:noWrap/>
            <w:hideMark/>
          </w:tcPr>
          <w:p w14:paraId="78277607" w14:textId="77777777" w:rsidR="004551A8" w:rsidRPr="004551A8" w:rsidRDefault="004551A8">
            <w:r w:rsidRPr="004551A8">
              <w:t>Correction to RedCap RRM test case 17.7.3.1 with TT</w:t>
            </w:r>
          </w:p>
        </w:tc>
        <w:tc>
          <w:tcPr>
            <w:tcW w:w="2265" w:type="dxa"/>
            <w:noWrap/>
            <w:hideMark/>
          </w:tcPr>
          <w:p w14:paraId="1CE7D8EA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057951E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A484DBC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2DAE2F6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241E404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4D52F77" w14:textId="77777777" w:rsidR="004551A8" w:rsidRPr="004551A8" w:rsidRDefault="004551A8">
            <w:r w:rsidRPr="004551A8">
              <w:t>3160</w:t>
            </w:r>
          </w:p>
        </w:tc>
        <w:tc>
          <w:tcPr>
            <w:tcW w:w="942" w:type="dxa"/>
            <w:noWrap/>
            <w:hideMark/>
          </w:tcPr>
          <w:p w14:paraId="718AC30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369738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F821009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450BF1E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930CF17" w14:textId="77777777" w:rsidR="004551A8" w:rsidRPr="004551A8" w:rsidRDefault="004551A8">
            <w:r w:rsidRPr="004551A8">
              <w:t>R5-243781</w:t>
            </w:r>
          </w:p>
        </w:tc>
        <w:tc>
          <w:tcPr>
            <w:tcW w:w="4593" w:type="dxa"/>
            <w:noWrap/>
            <w:hideMark/>
          </w:tcPr>
          <w:p w14:paraId="70858E07" w14:textId="77777777" w:rsidR="004551A8" w:rsidRPr="004551A8" w:rsidRDefault="004551A8">
            <w:r w:rsidRPr="004551A8">
              <w:t>Correction to RedCap RRM test case 17.7.3.2 with TT</w:t>
            </w:r>
          </w:p>
        </w:tc>
        <w:tc>
          <w:tcPr>
            <w:tcW w:w="2265" w:type="dxa"/>
            <w:noWrap/>
            <w:hideMark/>
          </w:tcPr>
          <w:p w14:paraId="4EA6993B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8513B7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F63CFBA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324D795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76F2DC5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F3BB2B7" w14:textId="77777777" w:rsidR="004551A8" w:rsidRPr="004551A8" w:rsidRDefault="004551A8">
            <w:r w:rsidRPr="004551A8">
              <w:t>3161</w:t>
            </w:r>
          </w:p>
        </w:tc>
        <w:tc>
          <w:tcPr>
            <w:tcW w:w="942" w:type="dxa"/>
            <w:noWrap/>
            <w:hideMark/>
          </w:tcPr>
          <w:p w14:paraId="7043E04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700272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BEA42A7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52FCCF3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64B568C" w14:textId="77777777" w:rsidR="004551A8" w:rsidRPr="004551A8" w:rsidRDefault="004551A8">
            <w:r w:rsidRPr="004551A8">
              <w:t>R5-243782</w:t>
            </w:r>
          </w:p>
        </w:tc>
        <w:tc>
          <w:tcPr>
            <w:tcW w:w="4593" w:type="dxa"/>
            <w:noWrap/>
            <w:hideMark/>
          </w:tcPr>
          <w:p w14:paraId="434424D5" w14:textId="77777777" w:rsidR="004551A8" w:rsidRPr="004551A8" w:rsidRDefault="004551A8">
            <w:r w:rsidRPr="004551A8">
              <w:t>Correction to RedCap RRM test case 17.7.4.1 with TT</w:t>
            </w:r>
          </w:p>
        </w:tc>
        <w:tc>
          <w:tcPr>
            <w:tcW w:w="2265" w:type="dxa"/>
            <w:noWrap/>
            <w:hideMark/>
          </w:tcPr>
          <w:p w14:paraId="2845CF7B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9355BD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F10AC0F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DA57F56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4112CF73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09AD3404" w14:textId="77777777" w:rsidR="004551A8" w:rsidRPr="004551A8" w:rsidRDefault="004551A8">
            <w:r w:rsidRPr="004551A8">
              <w:t>3162</w:t>
            </w:r>
          </w:p>
        </w:tc>
        <w:tc>
          <w:tcPr>
            <w:tcW w:w="942" w:type="dxa"/>
            <w:noWrap/>
            <w:hideMark/>
          </w:tcPr>
          <w:p w14:paraId="54B12AA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BBD76F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E8AEEED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52D0CD3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7A65802" w14:textId="77777777" w:rsidR="004551A8" w:rsidRPr="004551A8" w:rsidRDefault="004551A8">
            <w:r w:rsidRPr="004551A8">
              <w:t>R5-243783</w:t>
            </w:r>
          </w:p>
        </w:tc>
        <w:tc>
          <w:tcPr>
            <w:tcW w:w="4593" w:type="dxa"/>
            <w:noWrap/>
            <w:hideMark/>
          </w:tcPr>
          <w:p w14:paraId="538B1533" w14:textId="77777777" w:rsidR="004551A8" w:rsidRPr="004551A8" w:rsidRDefault="004551A8">
            <w:r w:rsidRPr="004551A8">
              <w:t>Addition of RedCap RRM test case 17.7.4.2 with TT</w:t>
            </w:r>
          </w:p>
        </w:tc>
        <w:tc>
          <w:tcPr>
            <w:tcW w:w="2265" w:type="dxa"/>
            <w:noWrap/>
            <w:hideMark/>
          </w:tcPr>
          <w:p w14:paraId="19B92284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E6DE56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905F317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44B710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D3BF1D0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FB86AFE" w14:textId="77777777" w:rsidR="004551A8" w:rsidRPr="004551A8" w:rsidRDefault="004551A8">
            <w:r w:rsidRPr="004551A8">
              <w:t>3163</w:t>
            </w:r>
          </w:p>
        </w:tc>
        <w:tc>
          <w:tcPr>
            <w:tcW w:w="942" w:type="dxa"/>
            <w:noWrap/>
            <w:hideMark/>
          </w:tcPr>
          <w:p w14:paraId="00ED4F1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B00F84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F40C4F5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22C8486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5CE5C2" w14:textId="77777777" w:rsidR="004551A8" w:rsidRPr="004551A8" w:rsidRDefault="004551A8">
            <w:r w:rsidRPr="004551A8">
              <w:t>R5-243784</w:t>
            </w:r>
          </w:p>
        </w:tc>
        <w:tc>
          <w:tcPr>
            <w:tcW w:w="4593" w:type="dxa"/>
            <w:noWrap/>
            <w:hideMark/>
          </w:tcPr>
          <w:p w14:paraId="19E72137" w14:textId="77777777" w:rsidR="004551A8" w:rsidRPr="004551A8" w:rsidRDefault="004551A8">
            <w:r w:rsidRPr="004551A8">
              <w:t>Update TC 14.2.3 with TT analysis results</w:t>
            </w:r>
          </w:p>
        </w:tc>
        <w:tc>
          <w:tcPr>
            <w:tcW w:w="2265" w:type="dxa"/>
            <w:noWrap/>
            <w:hideMark/>
          </w:tcPr>
          <w:p w14:paraId="52F1F75F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27ABE0CA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7DB60BB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061A9405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44AD2C21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4282BD30" w14:textId="77777777" w:rsidR="004551A8" w:rsidRPr="004551A8" w:rsidRDefault="004551A8">
            <w:r w:rsidRPr="004551A8">
              <w:t>0473</w:t>
            </w:r>
          </w:p>
        </w:tc>
        <w:tc>
          <w:tcPr>
            <w:tcW w:w="942" w:type="dxa"/>
            <w:noWrap/>
            <w:hideMark/>
          </w:tcPr>
          <w:p w14:paraId="2CA0B40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C2839D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E4045F3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4A8C6DF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88D878D" w14:textId="77777777" w:rsidR="004551A8" w:rsidRPr="004551A8" w:rsidRDefault="004551A8">
            <w:r w:rsidRPr="004551A8">
              <w:t>R5-243785</w:t>
            </w:r>
          </w:p>
        </w:tc>
        <w:tc>
          <w:tcPr>
            <w:tcW w:w="4593" w:type="dxa"/>
            <w:noWrap/>
            <w:hideMark/>
          </w:tcPr>
          <w:p w14:paraId="68963603" w14:textId="77777777" w:rsidR="004551A8" w:rsidRPr="004551A8" w:rsidRDefault="004551A8">
            <w:r w:rsidRPr="004551A8">
              <w:t>Update TC 14.2.4 with TT analysis results</w:t>
            </w:r>
          </w:p>
        </w:tc>
        <w:tc>
          <w:tcPr>
            <w:tcW w:w="2265" w:type="dxa"/>
            <w:noWrap/>
            <w:hideMark/>
          </w:tcPr>
          <w:p w14:paraId="65A312CA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3C14B95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216C594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3EA66E1F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11DB6D50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29FD5C92" w14:textId="77777777" w:rsidR="004551A8" w:rsidRPr="004551A8" w:rsidRDefault="004551A8">
            <w:r w:rsidRPr="004551A8">
              <w:t>0474</w:t>
            </w:r>
          </w:p>
        </w:tc>
        <w:tc>
          <w:tcPr>
            <w:tcW w:w="942" w:type="dxa"/>
            <w:noWrap/>
            <w:hideMark/>
          </w:tcPr>
          <w:p w14:paraId="77D523F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6D13C7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4090EDF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12BE3CF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8632DE5" w14:textId="77777777" w:rsidR="004551A8" w:rsidRPr="004551A8" w:rsidRDefault="004551A8">
            <w:r w:rsidRPr="004551A8">
              <w:t>R5-243786</w:t>
            </w:r>
          </w:p>
        </w:tc>
        <w:tc>
          <w:tcPr>
            <w:tcW w:w="4593" w:type="dxa"/>
            <w:noWrap/>
            <w:hideMark/>
          </w:tcPr>
          <w:p w14:paraId="5FE44E28" w14:textId="77777777" w:rsidR="004551A8" w:rsidRPr="004551A8" w:rsidRDefault="004551A8">
            <w:r w:rsidRPr="004551A8">
              <w:t>Update TC 14.3.3 with TT analysis results</w:t>
            </w:r>
          </w:p>
        </w:tc>
        <w:tc>
          <w:tcPr>
            <w:tcW w:w="2265" w:type="dxa"/>
            <w:noWrap/>
            <w:hideMark/>
          </w:tcPr>
          <w:p w14:paraId="54973590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47EEB7C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C0CCDF8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02466EED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631A26AE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7D4ABDF9" w14:textId="77777777" w:rsidR="004551A8" w:rsidRPr="004551A8" w:rsidRDefault="004551A8">
            <w:r w:rsidRPr="004551A8">
              <w:t>0478</w:t>
            </w:r>
          </w:p>
        </w:tc>
        <w:tc>
          <w:tcPr>
            <w:tcW w:w="942" w:type="dxa"/>
            <w:noWrap/>
            <w:hideMark/>
          </w:tcPr>
          <w:p w14:paraId="3766E55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1799D1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18D3F32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02C3D8C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7352F2D" w14:textId="77777777" w:rsidR="004551A8" w:rsidRPr="004551A8" w:rsidRDefault="004551A8">
            <w:r w:rsidRPr="004551A8">
              <w:t>R5-243787</w:t>
            </w:r>
          </w:p>
        </w:tc>
        <w:tc>
          <w:tcPr>
            <w:tcW w:w="4593" w:type="dxa"/>
            <w:noWrap/>
            <w:hideMark/>
          </w:tcPr>
          <w:p w14:paraId="3E5F9AF7" w14:textId="77777777" w:rsidR="004551A8" w:rsidRPr="004551A8" w:rsidRDefault="004551A8">
            <w:r w:rsidRPr="004551A8">
              <w:t>Update TC 14.3.4 with TT analysis results</w:t>
            </w:r>
          </w:p>
        </w:tc>
        <w:tc>
          <w:tcPr>
            <w:tcW w:w="2265" w:type="dxa"/>
            <w:noWrap/>
            <w:hideMark/>
          </w:tcPr>
          <w:p w14:paraId="74C8CE1B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5697D832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A4DCFB5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3626088E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6C22F318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13D4D2D0" w14:textId="77777777" w:rsidR="004551A8" w:rsidRPr="004551A8" w:rsidRDefault="004551A8">
            <w:r w:rsidRPr="004551A8">
              <w:t>0479</w:t>
            </w:r>
          </w:p>
        </w:tc>
        <w:tc>
          <w:tcPr>
            <w:tcW w:w="942" w:type="dxa"/>
            <w:noWrap/>
            <w:hideMark/>
          </w:tcPr>
          <w:p w14:paraId="66A8290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C3B364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69F27B9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74FD1CC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E60D5DD" w14:textId="77777777" w:rsidR="004551A8" w:rsidRPr="004551A8" w:rsidRDefault="004551A8">
            <w:r w:rsidRPr="004551A8">
              <w:t>R5-243788</w:t>
            </w:r>
          </w:p>
        </w:tc>
        <w:tc>
          <w:tcPr>
            <w:tcW w:w="4593" w:type="dxa"/>
            <w:noWrap/>
            <w:hideMark/>
          </w:tcPr>
          <w:p w14:paraId="53F94B44" w14:textId="77777777" w:rsidR="004551A8" w:rsidRPr="004551A8" w:rsidRDefault="004551A8">
            <w:r w:rsidRPr="004551A8">
              <w:t>Update TC 15.2.1 with TT analysis results</w:t>
            </w:r>
          </w:p>
        </w:tc>
        <w:tc>
          <w:tcPr>
            <w:tcW w:w="2265" w:type="dxa"/>
            <w:noWrap/>
            <w:hideMark/>
          </w:tcPr>
          <w:p w14:paraId="1DC9413A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4CD81986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9580026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600A7CCE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0D62E439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25DA1C13" w14:textId="77777777" w:rsidR="004551A8" w:rsidRPr="004551A8" w:rsidRDefault="004551A8">
            <w:r w:rsidRPr="004551A8">
              <w:t>0482</w:t>
            </w:r>
          </w:p>
        </w:tc>
        <w:tc>
          <w:tcPr>
            <w:tcW w:w="942" w:type="dxa"/>
            <w:noWrap/>
            <w:hideMark/>
          </w:tcPr>
          <w:p w14:paraId="3B73D5A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5D9205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5BAA948" w14:textId="77777777" w:rsidR="004551A8" w:rsidRPr="004551A8" w:rsidRDefault="004551A8">
            <w:r w:rsidRPr="004551A8">
              <w:t>RP-241026</w:t>
            </w:r>
          </w:p>
        </w:tc>
      </w:tr>
      <w:tr w:rsidR="004551A8" w:rsidRPr="004551A8" w14:paraId="3F09A91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D45CE2B" w14:textId="77777777" w:rsidR="004551A8" w:rsidRPr="004551A8" w:rsidRDefault="004551A8">
            <w:r w:rsidRPr="004551A8">
              <w:t>R5-243789</w:t>
            </w:r>
          </w:p>
        </w:tc>
        <w:tc>
          <w:tcPr>
            <w:tcW w:w="4593" w:type="dxa"/>
            <w:noWrap/>
            <w:hideMark/>
          </w:tcPr>
          <w:p w14:paraId="6A03135F" w14:textId="77777777" w:rsidR="004551A8" w:rsidRPr="004551A8" w:rsidRDefault="004551A8">
            <w:r w:rsidRPr="004551A8">
              <w:t>Update TC 15.2.3 with TT analysis results</w:t>
            </w:r>
          </w:p>
        </w:tc>
        <w:tc>
          <w:tcPr>
            <w:tcW w:w="2265" w:type="dxa"/>
            <w:noWrap/>
            <w:hideMark/>
          </w:tcPr>
          <w:p w14:paraId="130B15DB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2B522D1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A982CCA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0AFAF0AB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57EF74D6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18620FBC" w14:textId="77777777" w:rsidR="004551A8" w:rsidRPr="004551A8" w:rsidRDefault="004551A8">
            <w:r w:rsidRPr="004551A8">
              <w:t>0484</w:t>
            </w:r>
          </w:p>
        </w:tc>
        <w:tc>
          <w:tcPr>
            <w:tcW w:w="942" w:type="dxa"/>
            <w:noWrap/>
            <w:hideMark/>
          </w:tcPr>
          <w:p w14:paraId="0502588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60B9DA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6AB91EA" w14:textId="77777777" w:rsidR="004551A8" w:rsidRPr="004551A8" w:rsidRDefault="004551A8">
            <w:r w:rsidRPr="004551A8">
              <w:t>RP-241027</w:t>
            </w:r>
          </w:p>
        </w:tc>
      </w:tr>
      <w:tr w:rsidR="004551A8" w:rsidRPr="004551A8" w14:paraId="2B48F76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0A853C2" w14:textId="77777777" w:rsidR="004551A8" w:rsidRPr="004551A8" w:rsidRDefault="004551A8">
            <w:r w:rsidRPr="004551A8">
              <w:t>R5-243790</w:t>
            </w:r>
          </w:p>
        </w:tc>
        <w:tc>
          <w:tcPr>
            <w:tcW w:w="4593" w:type="dxa"/>
            <w:noWrap/>
            <w:hideMark/>
          </w:tcPr>
          <w:p w14:paraId="04A21E1C" w14:textId="77777777" w:rsidR="004551A8" w:rsidRPr="004551A8" w:rsidRDefault="004551A8">
            <w:r w:rsidRPr="004551A8">
              <w:t>Update TC 15.2.4 with TT analysis results</w:t>
            </w:r>
          </w:p>
        </w:tc>
        <w:tc>
          <w:tcPr>
            <w:tcW w:w="2265" w:type="dxa"/>
            <w:noWrap/>
            <w:hideMark/>
          </w:tcPr>
          <w:p w14:paraId="5A69C98C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2765F49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D656B46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06D1202B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1FCBCCE4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6880144D" w14:textId="77777777" w:rsidR="004551A8" w:rsidRPr="004551A8" w:rsidRDefault="004551A8">
            <w:r w:rsidRPr="004551A8">
              <w:t>0485</w:t>
            </w:r>
          </w:p>
        </w:tc>
        <w:tc>
          <w:tcPr>
            <w:tcW w:w="942" w:type="dxa"/>
            <w:noWrap/>
            <w:hideMark/>
          </w:tcPr>
          <w:p w14:paraId="1497C72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DBF322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AF4C57C" w14:textId="77777777" w:rsidR="004551A8" w:rsidRPr="004551A8" w:rsidRDefault="004551A8">
            <w:r w:rsidRPr="004551A8">
              <w:t>RP-241027</w:t>
            </w:r>
          </w:p>
        </w:tc>
      </w:tr>
      <w:tr w:rsidR="004551A8" w:rsidRPr="004551A8" w14:paraId="079F3B1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948A7C1" w14:textId="77777777" w:rsidR="004551A8" w:rsidRPr="004551A8" w:rsidRDefault="004551A8">
            <w:r w:rsidRPr="004551A8">
              <w:lastRenderedPageBreak/>
              <w:t>R5-243791</w:t>
            </w:r>
          </w:p>
        </w:tc>
        <w:tc>
          <w:tcPr>
            <w:tcW w:w="4593" w:type="dxa"/>
            <w:noWrap/>
            <w:hideMark/>
          </w:tcPr>
          <w:p w14:paraId="63584F75" w14:textId="77777777" w:rsidR="004551A8" w:rsidRPr="004551A8" w:rsidRDefault="004551A8">
            <w:r w:rsidRPr="004551A8">
              <w:t>Update TC 15.3.1 with TT analysis results</w:t>
            </w:r>
          </w:p>
        </w:tc>
        <w:tc>
          <w:tcPr>
            <w:tcW w:w="2265" w:type="dxa"/>
            <w:noWrap/>
            <w:hideMark/>
          </w:tcPr>
          <w:p w14:paraId="4DED2C1F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1EC27B5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60205BB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36A2A3F6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1878E3B8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70C4CB07" w14:textId="77777777" w:rsidR="004551A8" w:rsidRPr="004551A8" w:rsidRDefault="004551A8">
            <w:r w:rsidRPr="004551A8">
              <w:t>0489</w:t>
            </w:r>
          </w:p>
        </w:tc>
        <w:tc>
          <w:tcPr>
            <w:tcW w:w="942" w:type="dxa"/>
            <w:noWrap/>
            <w:hideMark/>
          </w:tcPr>
          <w:p w14:paraId="48ADCCC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E966E5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C13332D" w14:textId="77777777" w:rsidR="004551A8" w:rsidRPr="004551A8" w:rsidRDefault="004551A8">
            <w:r w:rsidRPr="004551A8">
              <w:t>RP-241027</w:t>
            </w:r>
          </w:p>
        </w:tc>
      </w:tr>
      <w:tr w:rsidR="004551A8" w:rsidRPr="004551A8" w14:paraId="3262538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2A99614" w14:textId="77777777" w:rsidR="004551A8" w:rsidRPr="004551A8" w:rsidRDefault="004551A8">
            <w:r w:rsidRPr="004551A8">
              <w:t>R5-243792</w:t>
            </w:r>
          </w:p>
        </w:tc>
        <w:tc>
          <w:tcPr>
            <w:tcW w:w="4593" w:type="dxa"/>
            <w:noWrap/>
            <w:hideMark/>
          </w:tcPr>
          <w:p w14:paraId="3EEF38C2" w14:textId="77777777" w:rsidR="004551A8" w:rsidRPr="004551A8" w:rsidRDefault="004551A8">
            <w:r w:rsidRPr="004551A8">
              <w:t>Update TC 14.2.4 TT analysis results</w:t>
            </w:r>
          </w:p>
        </w:tc>
        <w:tc>
          <w:tcPr>
            <w:tcW w:w="2265" w:type="dxa"/>
            <w:noWrap/>
            <w:hideMark/>
          </w:tcPr>
          <w:p w14:paraId="7A614CDB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01CE715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7DF9D60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08A56C9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D444309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4ECC8A1C" w14:textId="77777777" w:rsidR="004551A8" w:rsidRPr="004551A8" w:rsidRDefault="004551A8">
            <w:r w:rsidRPr="004551A8">
              <w:t>0708</w:t>
            </w:r>
          </w:p>
        </w:tc>
        <w:tc>
          <w:tcPr>
            <w:tcW w:w="942" w:type="dxa"/>
            <w:noWrap/>
            <w:hideMark/>
          </w:tcPr>
          <w:p w14:paraId="17DB25D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D47A8D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125CE25" w14:textId="77777777" w:rsidR="004551A8" w:rsidRPr="004551A8" w:rsidRDefault="004551A8">
            <w:r w:rsidRPr="004551A8">
              <w:t>RP-241027</w:t>
            </w:r>
          </w:p>
        </w:tc>
      </w:tr>
      <w:tr w:rsidR="004551A8" w:rsidRPr="004551A8" w14:paraId="6D2DCCF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12C60EE" w14:textId="77777777" w:rsidR="004551A8" w:rsidRPr="004551A8" w:rsidRDefault="004551A8">
            <w:r w:rsidRPr="004551A8">
              <w:t>R5-243793</w:t>
            </w:r>
          </w:p>
        </w:tc>
        <w:tc>
          <w:tcPr>
            <w:tcW w:w="4593" w:type="dxa"/>
            <w:noWrap/>
            <w:hideMark/>
          </w:tcPr>
          <w:p w14:paraId="1E8F44FB" w14:textId="77777777" w:rsidR="004551A8" w:rsidRPr="004551A8" w:rsidRDefault="004551A8">
            <w:r w:rsidRPr="004551A8">
              <w:t>Update TC 14.3.4 TT analysis results</w:t>
            </w:r>
          </w:p>
        </w:tc>
        <w:tc>
          <w:tcPr>
            <w:tcW w:w="2265" w:type="dxa"/>
            <w:noWrap/>
            <w:hideMark/>
          </w:tcPr>
          <w:p w14:paraId="795625B3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78F14B8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BEBA09B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797D526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7CFB33A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561BA8B0" w14:textId="77777777" w:rsidR="004551A8" w:rsidRPr="004551A8" w:rsidRDefault="004551A8">
            <w:r w:rsidRPr="004551A8">
              <w:t>0711</w:t>
            </w:r>
          </w:p>
        </w:tc>
        <w:tc>
          <w:tcPr>
            <w:tcW w:w="942" w:type="dxa"/>
            <w:noWrap/>
            <w:hideMark/>
          </w:tcPr>
          <w:p w14:paraId="7E2341F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9A7E09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85F5ADE" w14:textId="77777777" w:rsidR="004551A8" w:rsidRPr="004551A8" w:rsidRDefault="004551A8">
            <w:r w:rsidRPr="004551A8">
              <w:t>RP-241027</w:t>
            </w:r>
          </w:p>
        </w:tc>
      </w:tr>
      <w:tr w:rsidR="004551A8" w:rsidRPr="004551A8" w14:paraId="19179D1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11D032A" w14:textId="77777777" w:rsidR="004551A8" w:rsidRPr="004551A8" w:rsidRDefault="004551A8">
            <w:r w:rsidRPr="004551A8">
              <w:t>R5-243794</w:t>
            </w:r>
          </w:p>
        </w:tc>
        <w:tc>
          <w:tcPr>
            <w:tcW w:w="4593" w:type="dxa"/>
            <w:noWrap/>
            <w:hideMark/>
          </w:tcPr>
          <w:p w14:paraId="210F173C" w14:textId="77777777" w:rsidR="004551A8" w:rsidRPr="004551A8" w:rsidRDefault="004551A8">
            <w:r w:rsidRPr="004551A8">
              <w:t>Update TC 15.2.3 TT analysis results</w:t>
            </w:r>
          </w:p>
        </w:tc>
        <w:tc>
          <w:tcPr>
            <w:tcW w:w="2265" w:type="dxa"/>
            <w:noWrap/>
            <w:hideMark/>
          </w:tcPr>
          <w:p w14:paraId="5AFB1C62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6E7CAF4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05DCC54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6974848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60E5E2E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603FEAB1" w14:textId="77777777" w:rsidR="004551A8" w:rsidRPr="004551A8" w:rsidRDefault="004551A8">
            <w:r w:rsidRPr="004551A8">
              <w:t>0715</w:t>
            </w:r>
          </w:p>
        </w:tc>
        <w:tc>
          <w:tcPr>
            <w:tcW w:w="942" w:type="dxa"/>
            <w:noWrap/>
            <w:hideMark/>
          </w:tcPr>
          <w:p w14:paraId="0F1B7C4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C7C039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CA38AFB" w14:textId="77777777" w:rsidR="004551A8" w:rsidRPr="004551A8" w:rsidRDefault="004551A8">
            <w:r w:rsidRPr="004551A8">
              <w:t>RP-241027</w:t>
            </w:r>
          </w:p>
        </w:tc>
      </w:tr>
      <w:tr w:rsidR="004551A8" w:rsidRPr="004551A8" w14:paraId="7CCD65E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9F185DE" w14:textId="77777777" w:rsidR="004551A8" w:rsidRPr="004551A8" w:rsidRDefault="004551A8">
            <w:r w:rsidRPr="004551A8">
              <w:t>R5-243795</w:t>
            </w:r>
          </w:p>
        </w:tc>
        <w:tc>
          <w:tcPr>
            <w:tcW w:w="4593" w:type="dxa"/>
            <w:noWrap/>
            <w:hideMark/>
          </w:tcPr>
          <w:p w14:paraId="01A976AF" w14:textId="77777777" w:rsidR="004551A8" w:rsidRPr="004551A8" w:rsidRDefault="004551A8">
            <w:r w:rsidRPr="004551A8">
              <w:t>Update TC 15.2.4 TT analysis results</w:t>
            </w:r>
          </w:p>
        </w:tc>
        <w:tc>
          <w:tcPr>
            <w:tcW w:w="2265" w:type="dxa"/>
            <w:noWrap/>
            <w:hideMark/>
          </w:tcPr>
          <w:p w14:paraId="5D3AD3AA" w14:textId="77777777" w:rsidR="004551A8" w:rsidRPr="004551A8" w:rsidRDefault="004551A8">
            <w:r w:rsidRPr="004551A8">
              <w:t>CATT</w:t>
            </w:r>
          </w:p>
        </w:tc>
        <w:tc>
          <w:tcPr>
            <w:tcW w:w="923" w:type="dxa"/>
            <w:noWrap/>
            <w:hideMark/>
          </w:tcPr>
          <w:p w14:paraId="34D7148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A3B2FF9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0BAC2E6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77C5804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2849794E" w14:textId="77777777" w:rsidR="004551A8" w:rsidRPr="004551A8" w:rsidRDefault="004551A8">
            <w:r w:rsidRPr="004551A8">
              <w:t>0716</w:t>
            </w:r>
          </w:p>
        </w:tc>
        <w:tc>
          <w:tcPr>
            <w:tcW w:w="942" w:type="dxa"/>
            <w:noWrap/>
            <w:hideMark/>
          </w:tcPr>
          <w:p w14:paraId="25BF75B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D14835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6FE81FB" w14:textId="77777777" w:rsidR="004551A8" w:rsidRPr="004551A8" w:rsidRDefault="004551A8">
            <w:r w:rsidRPr="004551A8">
              <w:t>RP-241027</w:t>
            </w:r>
          </w:p>
        </w:tc>
      </w:tr>
      <w:tr w:rsidR="004551A8" w:rsidRPr="004551A8" w14:paraId="707F7A5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ECC3CF1" w14:textId="77777777" w:rsidR="004551A8" w:rsidRPr="004551A8" w:rsidRDefault="004551A8">
            <w:r w:rsidRPr="004551A8">
              <w:t>R5-243796</w:t>
            </w:r>
          </w:p>
        </w:tc>
        <w:tc>
          <w:tcPr>
            <w:tcW w:w="4593" w:type="dxa"/>
            <w:noWrap/>
            <w:hideMark/>
          </w:tcPr>
          <w:p w14:paraId="2C4ACF88" w14:textId="77777777" w:rsidR="004551A8" w:rsidRPr="004551A8" w:rsidRDefault="004551A8">
            <w:r w:rsidRPr="004551A8">
              <w:t>Adding TP analysis for new SUL test case 6.3C.3.6</w:t>
            </w:r>
          </w:p>
        </w:tc>
        <w:tc>
          <w:tcPr>
            <w:tcW w:w="2265" w:type="dxa"/>
            <w:noWrap/>
            <w:hideMark/>
          </w:tcPr>
          <w:p w14:paraId="4D085020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52F6AC8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C46574A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118FA95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F5F76CB" w14:textId="77777777" w:rsidR="004551A8" w:rsidRPr="004551A8" w:rsidRDefault="004551A8">
            <w:r w:rsidRPr="004551A8">
              <w:t>NR_MC_enh-UEConTest</w:t>
            </w:r>
          </w:p>
        </w:tc>
        <w:tc>
          <w:tcPr>
            <w:tcW w:w="934" w:type="dxa"/>
            <w:noWrap/>
            <w:hideMark/>
          </w:tcPr>
          <w:p w14:paraId="1C5D38F1" w14:textId="77777777" w:rsidR="004551A8" w:rsidRPr="004551A8" w:rsidRDefault="004551A8">
            <w:r w:rsidRPr="004551A8">
              <w:t>0914</w:t>
            </w:r>
          </w:p>
        </w:tc>
        <w:tc>
          <w:tcPr>
            <w:tcW w:w="942" w:type="dxa"/>
            <w:noWrap/>
            <w:hideMark/>
          </w:tcPr>
          <w:p w14:paraId="3F5E3E4E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1D891E7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0636752" w14:textId="77777777" w:rsidR="004551A8" w:rsidRPr="004551A8" w:rsidRDefault="004551A8">
            <w:r w:rsidRPr="004551A8">
              <w:t>RP-240999</w:t>
            </w:r>
          </w:p>
        </w:tc>
      </w:tr>
      <w:tr w:rsidR="004551A8" w:rsidRPr="004551A8" w14:paraId="56AB39B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5848B35" w14:textId="77777777" w:rsidR="004551A8" w:rsidRPr="004551A8" w:rsidRDefault="004551A8">
            <w:r w:rsidRPr="004551A8">
              <w:t>R5-243797</w:t>
            </w:r>
          </w:p>
        </w:tc>
        <w:tc>
          <w:tcPr>
            <w:tcW w:w="4593" w:type="dxa"/>
            <w:noWrap/>
            <w:hideMark/>
          </w:tcPr>
          <w:p w14:paraId="28DD4DFE" w14:textId="77777777" w:rsidR="004551A8" w:rsidRPr="004551A8" w:rsidRDefault="004551A8">
            <w:r w:rsidRPr="004551A8">
              <w:t>Clarification of Calibration and Ripple Test Procedures</w:t>
            </w:r>
          </w:p>
        </w:tc>
        <w:tc>
          <w:tcPr>
            <w:tcW w:w="2265" w:type="dxa"/>
            <w:noWrap/>
            <w:hideMark/>
          </w:tcPr>
          <w:p w14:paraId="4D05C5AA" w14:textId="77777777" w:rsidR="004551A8" w:rsidRPr="004551A8" w:rsidRDefault="004551A8">
            <w:r w:rsidRPr="004551A8">
              <w:t>Keysight Technologies UK Ltd, ETS-Lindgren</w:t>
            </w:r>
          </w:p>
        </w:tc>
        <w:tc>
          <w:tcPr>
            <w:tcW w:w="923" w:type="dxa"/>
            <w:noWrap/>
            <w:hideMark/>
          </w:tcPr>
          <w:p w14:paraId="717CF40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1AAB89C" w14:textId="77777777" w:rsidR="004551A8" w:rsidRPr="004551A8" w:rsidRDefault="004551A8">
            <w:r w:rsidRPr="004551A8">
              <w:t>38.561</w:t>
            </w:r>
          </w:p>
        </w:tc>
        <w:tc>
          <w:tcPr>
            <w:tcW w:w="914" w:type="dxa"/>
            <w:noWrap/>
            <w:hideMark/>
          </w:tcPr>
          <w:p w14:paraId="6D79337A" w14:textId="77777777" w:rsidR="004551A8" w:rsidRPr="004551A8" w:rsidRDefault="004551A8">
            <w:r w:rsidRPr="004551A8">
              <w:t>17.1.1</w:t>
            </w:r>
          </w:p>
        </w:tc>
        <w:tc>
          <w:tcPr>
            <w:tcW w:w="4538" w:type="dxa"/>
            <w:noWrap/>
            <w:hideMark/>
          </w:tcPr>
          <w:p w14:paraId="5DB8C45B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451CCC6" w14:textId="77777777" w:rsidR="004551A8" w:rsidRPr="004551A8" w:rsidRDefault="004551A8">
            <w:r w:rsidRPr="004551A8">
              <w:t>0006</w:t>
            </w:r>
          </w:p>
        </w:tc>
        <w:tc>
          <w:tcPr>
            <w:tcW w:w="942" w:type="dxa"/>
            <w:noWrap/>
            <w:hideMark/>
          </w:tcPr>
          <w:p w14:paraId="2129891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17E1EC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E6FEB85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454DD02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1D2DB36" w14:textId="77777777" w:rsidR="004551A8" w:rsidRPr="004551A8" w:rsidRDefault="004551A8">
            <w:r w:rsidRPr="004551A8">
              <w:t>R5-243798</w:t>
            </w:r>
          </w:p>
        </w:tc>
        <w:tc>
          <w:tcPr>
            <w:tcW w:w="4593" w:type="dxa"/>
            <w:noWrap/>
            <w:hideMark/>
          </w:tcPr>
          <w:p w14:paraId="1130480A" w14:textId="77777777" w:rsidR="004551A8" w:rsidRPr="004551A8" w:rsidRDefault="004551A8">
            <w:r w:rsidRPr="004551A8">
              <w:t>Clarification of polynomial interpolation</w:t>
            </w:r>
          </w:p>
        </w:tc>
        <w:tc>
          <w:tcPr>
            <w:tcW w:w="2265" w:type="dxa"/>
            <w:noWrap/>
            <w:hideMark/>
          </w:tcPr>
          <w:p w14:paraId="04485B90" w14:textId="77777777" w:rsidR="004551A8" w:rsidRPr="004551A8" w:rsidRDefault="004551A8">
            <w:r w:rsidRPr="004551A8">
              <w:t>Keysight Technologies UK Ltd, Rohde &amp; Schwarz</w:t>
            </w:r>
          </w:p>
        </w:tc>
        <w:tc>
          <w:tcPr>
            <w:tcW w:w="923" w:type="dxa"/>
            <w:noWrap/>
            <w:hideMark/>
          </w:tcPr>
          <w:p w14:paraId="66ED6912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CE4B580" w14:textId="77777777" w:rsidR="004551A8" w:rsidRPr="004551A8" w:rsidRDefault="004551A8">
            <w:r w:rsidRPr="004551A8">
              <w:t>38.561</w:t>
            </w:r>
          </w:p>
        </w:tc>
        <w:tc>
          <w:tcPr>
            <w:tcW w:w="914" w:type="dxa"/>
            <w:noWrap/>
            <w:hideMark/>
          </w:tcPr>
          <w:p w14:paraId="2D13C0CC" w14:textId="77777777" w:rsidR="004551A8" w:rsidRPr="004551A8" w:rsidRDefault="004551A8">
            <w:r w:rsidRPr="004551A8">
              <w:t>17.1.1</w:t>
            </w:r>
          </w:p>
        </w:tc>
        <w:tc>
          <w:tcPr>
            <w:tcW w:w="4538" w:type="dxa"/>
            <w:noWrap/>
            <w:hideMark/>
          </w:tcPr>
          <w:p w14:paraId="69D82F05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590B5A6" w14:textId="77777777" w:rsidR="004551A8" w:rsidRPr="004551A8" w:rsidRDefault="004551A8">
            <w:r w:rsidRPr="004551A8">
              <w:t>0007</w:t>
            </w:r>
          </w:p>
        </w:tc>
        <w:tc>
          <w:tcPr>
            <w:tcW w:w="942" w:type="dxa"/>
            <w:noWrap/>
            <w:hideMark/>
          </w:tcPr>
          <w:p w14:paraId="3B956B2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E3DC7A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3217336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2F833B6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536894F" w14:textId="77777777" w:rsidR="004551A8" w:rsidRPr="004551A8" w:rsidRDefault="004551A8">
            <w:r w:rsidRPr="004551A8">
              <w:t>R5-243799</w:t>
            </w:r>
          </w:p>
        </w:tc>
        <w:tc>
          <w:tcPr>
            <w:tcW w:w="4593" w:type="dxa"/>
            <w:noWrap/>
            <w:hideMark/>
          </w:tcPr>
          <w:p w14:paraId="283E7730" w14:textId="77777777" w:rsidR="004551A8" w:rsidRPr="004551A8" w:rsidRDefault="004551A8">
            <w:r w:rsidRPr="004551A8">
              <w:t>Updates across TS 38.561 V17.0.0</w:t>
            </w:r>
          </w:p>
        </w:tc>
        <w:tc>
          <w:tcPr>
            <w:tcW w:w="2265" w:type="dxa"/>
            <w:noWrap/>
            <w:hideMark/>
          </w:tcPr>
          <w:p w14:paraId="7F6F3DF5" w14:textId="77777777" w:rsidR="004551A8" w:rsidRPr="004551A8" w:rsidRDefault="004551A8">
            <w:r w:rsidRPr="004551A8">
              <w:t>Apple Benelux B.V.</w:t>
            </w:r>
          </w:p>
        </w:tc>
        <w:tc>
          <w:tcPr>
            <w:tcW w:w="923" w:type="dxa"/>
            <w:noWrap/>
            <w:hideMark/>
          </w:tcPr>
          <w:p w14:paraId="69A8D1D1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C863BD6" w14:textId="77777777" w:rsidR="004551A8" w:rsidRPr="004551A8" w:rsidRDefault="004551A8">
            <w:r w:rsidRPr="004551A8">
              <w:t>38.561</w:t>
            </w:r>
          </w:p>
        </w:tc>
        <w:tc>
          <w:tcPr>
            <w:tcW w:w="914" w:type="dxa"/>
            <w:noWrap/>
            <w:hideMark/>
          </w:tcPr>
          <w:p w14:paraId="14B22C5A" w14:textId="77777777" w:rsidR="004551A8" w:rsidRPr="004551A8" w:rsidRDefault="004551A8">
            <w:r w:rsidRPr="004551A8">
              <w:t>17.1.1</w:t>
            </w:r>
          </w:p>
        </w:tc>
        <w:tc>
          <w:tcPr>
            <w:tcW w:w="4538" w:type="dxa"/>
            <w:noWrap/>
            <w:hideMark/>
          </w:tcPr>
          <w:p w14:paraId="125C4799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9337652" w14:textId="77777777" w:rsidR="004551A8" w:rsidRPr="004551A8" w:rsidRDefault="004551A8">
            <w:r w:rsidRPr="004551A8">
              <w:t>0009</w:t>
            </w:r>
          </w:p>
        </w:tc>
        <w:tc>
          <w:tcPr>
            <w:tcW w:w="942" w:type="dxa"/>
            <w:noWrap/>
            <w:hideMark/>
          </w:tcPr>
          <w:p w14:paraId="464F1B6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3DB22B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8D0DB8A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619C4C7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88A2146" w14:textId="77777777" w:rsidR="004551A8" w:rsidRPr="004551A8" w:rsidRDefault="004551A8">
            <w:r w:rsidRPr="004551A8">
              <w:t>R5-243800</w:t>
            </w:r>
          </w:p>
        </w:tc>
        <w:tc>
          <w:tcPr>
            <w:tcW w:w="4593" w:type="dxa"/>
            <w:noWrap/>
            <w:hideMark/>
          </w:tcPr>
          <w:p w14:paraId="462B723D" w14:textId="77777777" w:rsidR="004551A8" w:rsidRPr="004551A8" w:rsidRDefault="004551A8">
            <w:r w:rsidRPr="004551A8">
              <w:t>CR to TS 38.551 on Annex A.2.3</w:t>
            </w:r>
          </w:p>
        </w:tc>
        <w:tc>
          <w:tcPr>
            <w:tcW w:w="2265" w:type="dxa"/>
            <w:noWrap/>
            <w:hideMark/>
          </w:tcPr>
          <w:p w14:paraId="0BCA7903" w14:textId="77777777" w:rsidR="004551A8" w:rsidRPr="004551A8" w:rsidRDefault="004551A8">
            <w:r w:rsidRPr="004551A8">
              <w:t>Apple (UK) Limited</w:t>
            </w:r>
          </w:p>
        </w:tc>
        <w:tc>
          <w:tcPr>
            <w:tcW w:w="923" w:type="dxa"/>
            <w:noWrap/>
            <w:hideMark/>
          </w:tcPr>
          <w:p w14:paraId="71911C5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6F81A0D" w14:textId="77777777" w:rsidR="004551A8" w:rsidRPr="004551A8" w:rsidRDefault="004551A8">
            <w:r w:rsidRPr="004551A8">
              <w:t>38.551</w:t>
            </w:r>
          </w:p>
        </w:tc>
        <w:tc>
          <w:tcPr>
            <w:tcW w:w="914" w:type="dxa"/>
            <w:noWrap/>
            <w:hideMark/>
          </w:tcPr>
          <w:p w14:paraId="570C61A1" w14:textId="77777777" w:rsidR="004551A8" w:rsidRPr="004551A8" w:rsidRDefault="004551A8">
            <w:r w:rsidRPr="004551A8">
              <w:t>17.1.0</w:t>
            </w:r>
          </w:p>
        </w:tc>
        <w:tc>
          <w:tcPr>
            <w:tcW w:w="4538" w:type="dxa"/>
            <w:noWrap/>
            <w:hideMark/>
          </w:tcPr>
          <w:p w14:paraId="110A2F77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ECB90C4" w14:textId="77777777" w:rsidR="004551A8" w:rsidRPr="004551A8" w:rsidRDefault="004551A8">
            <w:r w:rsidRPr="004551A8">
              <w:t>0010</w:t>
            </w:r>
          </w:p>
        </w:tc>
        <w:tc>
          <w:tcPr>
            <w:tcW w:w="942" w:type="dxa"/>
            <w:noWrap/>
            <w:hideMark/>
          </w:tcPr>
          <w:p w14:paraId="727D934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6890AF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275F09B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551020B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42E491F" w14:textId="77777777" w:rsidR="004551A8" w:rsidRPr="004551A8" w:rsidRDefault="004551A8">
            <w:r w:rsidRPr="004551A8">
              <w:t>R5-243802</w:t>
            </w:r>
          </w:p>
        </w:tc>
        <w:tc>
          <w:tcPr>
            <w:tcW w:w="4593" w:type="dxa"/>
            <w:noWrap/>
            <w:hideMark/>
          </w:tcPr>
          <w:p w14:paraId="3EB80693" w14:textId="77777777" w:rsidR="004551A8" w:rsidRPr="004551A8" w:rsidRDefault="004551A8">
            <w:r w:rsidRPr="004551A8">
              <w:t>Addition of test applicabilities for Rel-17 PRS-RSRPP and UE Rx-Tx time difference test cases</w:t>
            </w:r>
          </w:p>
        </w:tc>
        <w:tc>
          <w:tcPr>
            <w:tcW w:w="2265" w:type="dxa"/>
            <w:noWrap/>
            <w:hideMark/>
          </w:tcPr>
          <w:p w14:paraId="34E106DA" w14:textId="77777777" w:rsidR="004551A8" w:rsidRPr="004551A8" w:rsidRDefault="004551A8">
            <w:r w:rsidRPr="004551A8">
              <w:t>CATT, Rohde&amp;Schwarz</w:t>
            </w:r>
          </w:p>
        </w:tc>
        <w:tc>
          <w:tcPr>
            <w:tcW w:w="923" w:type="dxa"/>
            <w:noWrap/>
            <w:hideMark/>
          </w:tcPr>
          <w:p w14:paraId="37D09DA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93DF6CC" w14:textId="77777777" w:rsidR="004551A8" w:rsidRPr="004551A8" w:rsidRDefault="004551A8">
            <w:r w:rsidRPr="004551A8">
              <w:t>37.571-3</w:t>
            </w:r>
          </w:p>
        </w:tc>
        <w:tc>
          <w:tcPr>
            <w:tcW w:w="914" w:type="dxa"/>
            <w:noWrap/>
            <w:hideMark/>
          </w:tcPr>
          <w:p w14:paraId="3931E11A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499578FD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064F53E3" w14:textId="77777777" w:rsidR="004551A8" w:rsidRPr="004551A8" w:rsidRDefault="004551A8">
            <w:r w:rsidRPr="004551A8">
              <w:t>0169</w:t>
            </w:r>
          </w:p>
        </w:tc>
        <w:tc>
          <w:tcPr>
            <w:tcW w:w="942" w:type="dxa"/>
            <w:noWrap/>
            <w:hideMark/>
          </w:tcPr>
          <w:p w14:paraId="2C51D40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A3EE81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A5B210F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25F3EF8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6C37494" w14:textId="77777777" w:rsidR="004551A8" w:rsidRPr="004551A8" w:rsidRDefault="004551A8">
            <w:r w:rsidRPr="004551A8">
              <w:t>R5-243803</w:t>
            </w:r>
          </w:p>
        </w:tc>
        <w:tc>
          <w:tcPr>
            <w:tcW w:w="4593" w:type="dxa"/>
            <w:noWrap/>
            <w:hideMark/>
          </w:tcPr>
          <w:p w14:paraId="735C2DC6" w14:textId="77777777" w:rsidR="004551A8" w:rsidRPr="004551A8" w:rsidRDefault="004551A8">
            <w:r w:rsidRPr="004551A8">
              <w:t>Addition of Test Case 14.2.6</w:t>
            </w:r>
          </w:p>
        </w:tc>
        <w:tc>
          <w:tcPr>
            <w:tcW w:w="2265" w:type="dxa"/>
            <w:noWrap/>
            <w:hideMark/>
          </w:tcPr>
          <w:p w14:paraId="3255073B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0303377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D742361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5B7E14D5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0EF222FF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7A354E86" w14:textId="77777777" w:rsidR="004551A8" w:rsidRPr="004551A8" w:rsidRDefault="004551A8">
            <w:r w:rsidRPr="004551A8">
              <w:t>0472</w:t>
            </w:r>
          </w:p>
        </w:tc>
        <w:tc>
          <w:tcPr>
            <w:tcW w:w="942" w:type="dxa"/>
            <w:noWrap/>
            <w:hideMark/>
          </w:tcPr>
          <w:p w14:paraId="6A126C3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FCEEF8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0C7A439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092E978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A39F40E" w14:textId="77777777" w:rsidR="004551A8" w:rsidRPr="004551A8" w:rsidRDefault="004551A8">
            <w:r w:rsidRPr="004551A8">
              <w:t>R5-243804</w:t>
            </w:r>
          </w:p>
        </w:tc>
        <w:tc>
          <w:tcPr>
            <w:tcW w:w="4593" w:type="dxa"/>
            <w:noWrap/>
            <w:hideMark/>
          </w:tcPr>
          <w:p w14:paraId="3C546BEB" w14:textId="77777777" w:rsidR="004551A8" w:rsidRPr="004551A8" w:rsidRDefault="004551A8">
            <w:r w:rsidRPr="004551A8">
              <w:t>Addition of Test Case: UE Rx-Tx time difference measurement accuracy with reduced number of samples in FR2 SA</w:t>
            </w:r>
          </w:p>
        </w:tc>
        <w:tc>
          <w:tcPr>
            <w:tcW w:w="2265" w:type="dxa"/>
            <w:noWrap/>
            <w:hideMark/>
          </w:tcPr>
          <w:p w14:paraId="0DBCDE02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219D98B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5F881D8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1999FB63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434DB61E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17507CBC" w14:textId="77777777" w:rsidR="004551A8" w:rsidRPr="004551A8" w:rsidRDefault="004551A8">
            <w:r w:rsidRPr="004551A8">
              <w:t>0512</w:t>
            </w:r>
          </w:p>
        </w:tc>
        <w:tc>
          <w:tcPr>
            <w:tcW w:w="942" w:type="dxa"/>
            <w:noWrap/>
            <w:hideMark/>
          </w:tcPr>
          <w:p w14:paraId="05CDF7F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9AF678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9234583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3239F18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B77967E" w14:textId="77777777" w:rsidR="004551A8" w:rsidRPr="004551A8" w:rsidRDefault="004551A8">
            <w:r w:rsidRPr="004551A8">
              <w:t>R5-243805</w:t>
            </w:r>
          </w:p>
        </w:tc>
        <w:tc>
          <w:tcPr>
            <w:tcW w:w="4593" w:type="dxa"/>
            <w:noWrap/>
            <w:hideMark/>
          </w:tcPr>
          <w:p w14:paraId="15D53D10" w14:textId="77777777" w:rsidR="004551A8" w:rsidRPr="004551A8" w:rsidRDefault="004551A8">
            <w:r w:rsidRPr="004551A8">
              <w:t>Addition of UE Rx-Tx time difference measurements in RRC_INACTIVE test case</w:t>
            </w:r>
          </w:p>
        </w:tc>
        <w:tc>
          <w:tcPr>
            <w:tcW w:w="2265" w:type="dxa"/>
            <w:noWrap/>
            <w:hideMark/>
          </w:tcPr>
          <w:p w14:paraId="309447C2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4391B91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8776CFE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289D35D9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32279D0D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34C0BFAF" w14:textId="77777777" w:rsidR="004551A8" w:rsidRPr="004551A8" w:rsidRDefault="004551A8">
            <w:r w:rsidRPr="004551A8">
              <w:t>0513</w:t>
            </w:r>
          </w:p>
        </w:tc>
        <w:tc>
          <w:tcPr>
            <w:tcW w:w="942" w:type="dxa"/>
            <w:noWrap/>
            <w:hideMark/>
          </w:tcPr>
          <w:p w14:paraId="61866CB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D06C2D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76E6C35" w14:textId="77777777" w:rsidR="004551A8" w:rsidRPr="004551A8" w:rsidRDefault="004551A8">
            <w:r w:rsidRPr="004551A8">
              <w:t>RP-240976</w:t>
            </w:r>
          </w:p>
        </w:tc>
      </w:tr>
      <w:tr w:rsidR="004551A8" w:rsidRPr="004551A8" w14:paraId="155D11D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3F31AA2" w14:textId="77777777" w:rsidR="004551A8" w:rsidRPr="004551A8" w:rsidRDefault="004551A8">
            <w:r w:rsidRPr="004551A8">
              <w:lastRenderedPageBreak/>
              <w:t>R5-243806</w:t>
            </w:r>
          </w:p>
        </w:tc>
        <w:tc>
          <w:tcPr>
            <w:tcW w:w="4593" w:type="dxa"/>
            <w:noWrap/>
            <w:hideMark/>
          </w:tcPr>
          <w:p w14:paraId="5051B635" w14:textId="77777777" w:rsidR="004551A8" w:rsidRPr="004551A8" w:rsidRDefault="004551A8">
            <w:r w:rsidRPr="004551A8">
              <w:t>Addition of Test Applicability UE Rx-Tx time difference measurement accuracy in RRC_INACTIVE state in FR2 SA</w:t>
            </w:r>
          </w:p>
        </w:tc>
        <w:tc>
          <w:tcPr>
            <w:tcW w:w="2265" w:type="dxa"/>
            <w:noWrap/>
            <w:hideMark/>
          </w:tcPr>
          <w:p w14:paraId="69C7E4BF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349F56E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FD54B0F" w14:textId="77777777" w:rsidR="004551A8" w:rsidRPr="004551A8" w:rsidRDefault="004551A8">
            <w:r w:rsidRPr="004551A8">
              <w:t>37.571-3</w:t>
            </w:r>
          </w:p>
        </w:tc>
        <w:tc>
          <w:tcPr>
            <w:tcW w:w="914" w:type="dxa"/>
            <w:noWrap/>
            <w:hideMark/>
          </w:tcPr>
          <w:p w14:paraId="14AD5D50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59E177E3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39C137A7" w14:textId="77777777" w:rsidR="004551A8" w:rsidRPr="004551A8" w:rsidRDefault="004551A8">
            <w:r w:rsidRPr="004551A8">
              <w:t>0170</w:t>
            </w:r>
          </w:p>
        </w:tc>
        <w:tc>
          <w:tcPr>
            <w:tcW w:w="942" w:type="dxa"/>
            <w:noWrap/>
            <w:hideMark/>
          </w:tcPr>
          <w:p w14:paraId="4480C2A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AB786D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DBC8C3F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1330FFE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E818353" w14:textId="77777777" w:rsidR="004551A8" w:rsidRPr="004551A8" w:rsidRDefault="004551A8">
            <w:r w:rsidRPr="004551A8">
              <w:t>R5-243807</w:t>
            </w:r>
          </w:p>
        </w:tc>
        <w:tc>
          <w:tcPr>
            <w:tcW w:w="4593" w:type="dxa"/>
            <w:noWrap/>
            <w:hideMark/>
          </w:tcPr>
          <w:p w14:paraId="3997DF6B" w14:textId="77777777" w:rsidR="004551A8" w:rsidRPr="004551A8" w:rsidRDefault="004551A8">
            <w:r w:rsidRPr="004551A8">
              <w:t>Correction of Additional spurious emission test requirement for NS_45</w:t>
            </w:r>
          </w:p>
        </w:tc>
        <w:tc>
          <w:tcPr>
            <w:tcW w:w="2265" w:type="dxa"/>
            <w:noWrap/>
            <w:hideMark/>
          </w:tcPr>
          <w:p w14:paraId="1262E4AA" w14:textId="77777777" w:rsidR="004551A8" w:rsidRPr="004551A8" w:rsidRDefault="004551A8">
            <w:r w:rsidRPr="004551A8">
              <w:t>MediaTek Beijing Inc.</w:t>
            </w:r>
          </w:p>
        </w:tc>
        <w:tc>
          <w:tcPr>
            <w:tcW w:w="923" w:type="dxa"/>
            <w:noWrap/>
            <w:hideMark/>
          </w:tcPr>
          <w:p w14:paraId="76EB0A9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2027C4E" w14:textId="77777777" w:rsidR="004551A8" w:rsidRPr="004551A8" w:rsidRDefault="004551A8">
            <w:r w:rsidRPr="004551A8">
              <w:t>36.521-1</w:t>
            </w:r>
          </w:p>
        </w:tc>
        <w:tc>
          <w:tcPr>
            <w:tcW w:w="914" w:type="dxa"/>
            <w:noWrap/>
            <w:hideMark/>
          </w:tcPr>
          <w:p w14:paraId="24678565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32752AFD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3FF07B2" w14:textId="77777777" w:rsidR="004551A8" w:rsidRPr="004551A8" w:rsidRDefault="004551A8">
            <w:r w:rsidRPr="004551A8">
              <w:t>5502</w:t>
            </w:r>
          </w:p>
        </w:tc>
        <w:tc>
          <w:tcPr>
            <w:tcW w:w="942" w:type="dxa"/>
            <w:noWrap/>
            <w:hideMark/>
          </w:tcPr>
          <w:p w14:paraId="79D7250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DB591C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9A67DB2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65894E1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9D67D36" w14:textId="77777777" w:rsidR="004551A8" w:rsidRPr="004551A8" w:rsidRDefault="004551A8">
            <w:r w:rsidRPr="004551A8">
              <w:t>R5-243808</w:t>
            </w:r>
          </w:p>
        </w:tc>
        <w:tc>
          <w:tcPr>
            <w:tcW w:w="4593" w:type="dxa"/>
            <w:noWrap/>
            <w:hideMark/>
          </w:tcPr>
          <w:p w14:paraId="148E6C38" w14:textId="77777777" w:rsidR="004551A8" w:rsidRPr="004551A8" w:rsidRDefault="004551A8">
            <w:r w:rsidRPr="004551A8">
              <w:t>Correction of narrow band blocking for CA</w:t>
            </w:r>
          </w:p>
        </w:tc>
        <w:tc>
          <w:tcPr>
            <w:tcW w:w="2265" w:type="dxa"/>
            <w:noWrap/>
            <w:hideMark/>
          </w:tcPr>
          <w:p w14:paraId="36DA4D87" w14:textId="77777777" w:rsidR="004551A8" w:rsidRPr="004551A8" w:rsidRDefault="004551A8">
            <w:r w:rsidRPr="004551A8">
              <w:t>ROHDE &amp; SCHWARZ, Anritsu</w:t>
            </w:r>
          </w:p>
        </w:tc>
        <w:tc>
          <w:tcPr>
            <w:tcW w:w="923" w:type="dxa"/>
            <w:noWrap/>
            <w:hideMark/>
          </w:tcPr>
          <w:p w14:paraId="6FDCFBD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BB5A7F2" w14:textId="77777777" w:rsidR="004551A8" w:rsidRPr="004551A8" w:rsidRDefault="004551A8">
            <w:r w:rsidRPr="004551A8">
              <w:t>36.521-1</w:t>
            </w:r>
          </w:p>
        </w:tc>
        <w:tc>
          <w:tcPr>
            <w:tcW w:w="914" w:type="dxa"/>
            <w:noWrap/>
            <w:hideMark/>
          </w:tcPr>
          <w:p w14:paraId="52F89DBE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26C87005" w14:textId="77777777" w:rsidR="004551A8" w:rsidRPr="004551A8" w:rsidRDefault="004551A8">
            <w:r w:rsidRPr="004551A8">
              <w:t>TEI10_Test</w:t>
            </w:r>
          </w:p>
        </w:tc>
        <w:tc>
          <w:tcPr>
            <w:tcW w:w="934" w:type="dxa"/>
            <w:noWrap/>
            <w:hideMark/>
          </w:tcPr>
          <w:p w14:paraId="727E3C2A" w14:textId="77777777" w:rsidR="004551A8" w:rsidRPr="004551A8" w:rsidRDefault="004551A8">
            <w:r w:rsidRPr="004551A8">
              <w:t>5516</w:t>
            </w:r>
          </w:p>
        </w:tc>
        <w:tc>
          <w:tcPr>
            <w:tcW w:w="942" w:type="dxa"/>
            <w:noWrap/>
            <w:hideMark/>
          </w:tcPr>
          <w:p w14:paraId="6FD71AF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A32F59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0054734" w14:textId="77777777" w:rsidR="004551A8" w:rsidRPr="004551A8" w:rsidRDefault="004551A8">
            <w:r w:rsidRPr="004551A8">
              <w:t>RP-241011</w:t>
            </w:r>
          </w:p>
        </w:tc>
      </w:tr>
      <w:tr w:rsidR="004551A8" w:rsidRPr="004551A8" w14:paraId="551F395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F8584AC" w14:textId="77777777" w:rsidR="004551A8" w:rsidRPr="004551A8" w:rsidRDefault="004551A8">
            <w:r w:rsidRPr="004551A8">
              <w:t>R5-243809</w:t>
            </w:r>
          </w:p>
        </w:tc>
        <w:tc>
          <w:tcPr>
            <w:tcW w:w="4593" w:type="dxa"/>
            <w:noWrap/>
            <w:hideMark/>
          </w:tcPr>
          <w:p w14:paraId="203FAAA7" w14:textId="77777777" w:rsidR="004551A8" w:rsidRPr="004551A8" w:rsidRDefault="004551A8">
            <w:r w:rsidRPr="004551A8">
              <w:t>Correction to LTE V2V and V2X RRM test cases</w:t>
            </w:r>
          </w:p>
        </w:tc>
        <w:tc>
          <w:tcPr>
            <w:tcW w:w="2265" w:type="dxa"/>
            <w:noWrap/>
            <w:hideMark/>
          </w:tcPr>
          <w:p w14:paraId="45829F49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F258C7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E8A55A6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3C047F6C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13991BF8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73D2A260" w14:textId="77777777" w:rsidR="004551A8" w:rsidRPr="004551A8" w:rsidRDefault="004551A8">
            <w:r w:rsidRPr="004551A8">
              <w:t>3036</w:t>
            </w:r>
          </w:p>
        </w:tc>
        <w:tc>
          <w:tcPr>
            <w:tcW w:w="942" w:type="dxa"/>
            <w:noWrap/>
            <w:hideMark/>
          </w:tcPr>
          <w:p w14:paraId="72AC404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52B948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3EDCEB2" w14:textId="77777777" w:rsidR="004551A8" w:rsidRPr="004551A8" w:rsidRDefault="004551A8">
            <w:r w:rsidRPr="004551A8">
              <w:t>RP-241015</w:t>
            </w:r>
          </w:p>
        </w:tc>
      </w:tr>
      <w:tr w:rsidR="004551A8" w:rsidRPr="004551A8" w14:paraId="45279AF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9E86F31" w14:textId="77777777" w:rsidR="004551A8" w:rsidRPr="004551A8" w:rsidRDefault="004551A8">
            <w:r w:rsidRPr="004551A8">
              <w:t>R5-243810</w:t>
            </w:r>
          </w:p>
        </w:tc>
        <w:tc>
          <w:tcPr>
            <w:tcW w:w="4593" w:type="dxa"/>
            <w:noWrap/>
            <w:hideMark/>
          </w:tcPr>
          <w:p w14:paraId="54FE6C70" w14:textId="77777777" w:rsidR="004551A8" w:rsidRPr="004551A8" w:rsidRDefault="004551A8">
            <w:r w:rsidRPr="004551A8">
              <w:t>Update Annex B for PRD20 E-UTRA CA list v170</w:t>
            </w:r>
          </w:p>
        </w:tc>
        <w:tc>
          <w:tcPr>
            <w:tcW w:w="2265" w:type="dxa"/>
            <w:noWrap/>
            <w:hideMark/>
          </w:tcPr>
          <w:p w14:paraId="3F92E306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011C2AF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0A8C150" w14:textId="77777777" w:rsidR="004551A8" w:rsidRPr="004551A8" w:rsidRDefault="004551A8">
            <w:r w:rsidRPr="004551A8">
              <w:t>36.521-2</w:t>
            </w:r>
          </w:p>
        </w:tc>
        <w:tc>
          <w:tcPr>
            <w:tcW w:w="914" w:type="dxa"/>
            <w:noWrap/>
            <w:hideMark/>
          </w:tcPr>
          <w:p w14:paraId="550CD867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68D6D18D" w14:textId="77777777" w:rsidR="004551A8" w:rsidRPr="004551A8" w:rsidRDefault="004551A8">
            <w:r w:rsidRPr="004551A8">
              <w:t>LTE_CA_R17-UEConTest</w:t>
            </w:r>
          </w:p>
        </w:tc>
        <w:tc>
          <w:tcPr>
            <w:tcW w:w="934" w:type="dxa"/>
            <w:noWrap/>
            <w:hideMark/>
          </w:tcPr>
          <w:p w14:paraId="1432068F" w14:textId="77777777" w:rsidR="004551A8" w:rsidRPr="004551A8" w:rsidRDefault="004551A8">
            <w:r w:rsidRPr="004551A8">
              <w:t>1033</w:t>
            </w:r>
          </w:p>
        </w:tc>
        <w:tc>
          <w:tcPr>
            <w:tcW w:w="942" w:type="dxa"/>
            <w:noWrap/>
            <w:hideMark/>
          </w:tcPr>
          <w:p w14:paraId="5E326AD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F39EAF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BF6C66F" w14:textId="77777777" w:rsidR="004551A8" w:rsidRPr="004551A8" w:rsidRDefault="004551A8">
            <w:r w:rsidRPr="004551A8">
              <w:t>RP-240984</w:t>
            </w:r>
          </w:p>
        </w:tc>
      </w:tr>
      <w:tr w:rsidR="004551A8" w:rsidRPr="004551A8" w14:paraId="273B152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B6FEAE4" w14:textId="77777777" w:rsidR="004551A8" w:rsidRPr="004551A8" w:rsidRDefault="004551A8">
            <w:r w:rsidRPr="004551A8">
              <w:t>R5-243811</w:t>
            </w:r>
          </w:p>
        </w:tc>
        <w:tc>
          <w:tcPr>
            <w:tcW w:w="4593" w:type="dxa"/>
            <w:noWrap/>
            <w:hideMark/>
          </w:tcPr>
          <w:p w14:paraId="2F92F06A" w14:textId="77777777" w:rsidR="004551A8" w:rsidRPr="004551A8" w:rsidRDefault="004551A8">
            <w:r w:rsidRPr="004551A8">
              <w:t>Addition of capability declaration for CA_n2A-n30A, CA_n5A-n30A, CA_n30A-n66A and CA_n30A-n77A</w:t>
            </w:r>
          </w:p>
        </w:tc>
        <w:tc>
          <w:tcPr>
            <w:tcW w:w="2265" w:type="dxa"/>
            <w:noWrap/>
            <w:hideMark/>
          </w:tcPr>
          <w:p w14:paraId="331DE634" w14:textId="77777777" w:rsidR="004551A8" w:rsidRPr="004551A8" w:rsidRDefault="004551A8">
            <w:r w:rsidRPr="004551A8">
              <w:t>WE Certification Oy, AT&amp;T</w:t>
            </w:r>
          </w:p>
        </w:tc>
        <w:tc>
          <w:tcPr>
            <w:tcW w:w="923" w:type="dxa"/>
            <w:noWrap/>
            <w:hideMark/>
          </w:tcPr>
          <w:p w14:paraId="1D152E9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0A9E8B8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2151B0B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5F51619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365DB112" w14:textId="77777777" w:rsidR="004551A8" w:rsidRPr="004551A8" w:rsidRDefault="004551A8">
            <w:r w:rsidRPr="004551A8">
              <w:t>0628</w:t>
            </w:r>
          </w:p>
        </w:tc>
        <w:tc>
          <w:tcPr>
            <w:tcW w:w="942" w:type="dxa"/>
            <w:noWrap/>
            <w:hideMark/>
          </w:tcPr>
          <w:p w14:paraId="435EE04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9CEA40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776E4F9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48FAB4B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0A733D7" w14:textId="77777777" w:rsidR="004551A8" w:rsidRPr="004551A8" w:rsidRDefault="004551A8">
            <w:r w:rsidRPr="004551A8">
              <w:t>R5-243812</w:t>
            </w:r>
          </w:p>
        </w:tc>
        <w:tc>
          <w:tcPr>
            <w:tcW w:w="4593" w:type="dxa"/>
            <w:noWrap/>
            <w:hideMark/>
          </w:tcPr>
          <w:p w14:paraId="497C7B33" w14:textId="77777777" w:rsidR="004551A8" w:rsidRPr="004551A8" w:rsidRDefault="004551A8">
            <w:r w:rsidRPr="004551A8">
              <w:t>Addition of UE capability for CA_n28A-n40A</w:t>
            </w:r>
          </w:p>
        </w:tc>
        <w:tc>
          <w:tcPr>
            <w:tcW w:w="2265" w:type="dxa"/>
            <w:noWrap/>
            <w:hideMark/>
          </w:tcPr>
          <w:p w14:paraId="478F20EE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58EF164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736E7D4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40688CC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5ED8331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03CE9A90" w14:textId="77777777" w:rsidR="004551A8" w:rsidRPr="004551A8" w:rsidRDefault="004551A8">
            <w:r w:rsidRPr="004551A8">
              <w:t>0610</w:t>
            </w:r>
          </w:p>
        </w:tc>
        <w:tc>
          <w:tcPr>
            <w:tcW w:w="942" w:type="dxa"/>
            <w:noWrap/>
            <w:hideMark/>
          </w:tcPr>
          <w:p w14:paraId="280C3CC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884C6E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8CE9A1B" w14:textId="77777777" w:rsidR="004551A8" w:rsidRPr="004551A8" w:rsidRDefault="004551A8">
            <w:r w:rsidRPr="004551A8">
              <w:t>RP-240948</w:t>
            </w:r>
          </w:p>
        </w:tc>
      </w:tr>
      <w:tr w:rsidR="004551A8" w:rsidRPr="004551A8" w14:paraId="2271410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4F4493E" w14:textId="77777777" w:rsidR="004551A8" w:rsidRPr="004551A8" w:rsidRDefault="004551A8">
            <w:r w:rsidRPr="004551A8">
              <w:t>R5-243813</w:t>
            </w:r>
          </w:p>
        </w:tc>
        <w:tc>
          <w:tcPr>
            <w:tcW w:w="4593" w:type="dxa"/>
            <w:noWrap/>
            <w:hideMark/>
          </w:tcPr>
          <w:p w14:paraId="3AAAAB29" w14:textId="77777777" w:rsidR="004551A8" w:rsidRPr="004551A8" w:rsidRDefault="004551A8">
            <w:r w:rsidRPr="004551A8">
              <w:t>Applicability updates for Phase continuity tests</w:t>
            </w:r>
          </w:p>
        </w:tc>
        <w:tc>
          <w:tcPr>
            <w:tcW w:w="2265" w:type="dxa"/>
            <w:noWrap/>
            <w:hideMark/>
          </w:tcPr>
          <w:p w14:paraId="4075235A" w14:textId="77777777" w:rsidR="004551A8" w:rsidRPr="004551A8" w:rsidRDefault="004551A8">
            <w:r w:rsidRPr="004551A8">
              <w:t>Apple Benelux B.V.</w:t>
            </w:r>
          </w:p>
        </w:tc>
        <w:tc>
          <w:tcPr>
            <w:tcW w:w="923" w:type="dxa"/>
            <w:noWrap/>
            <w:hideMark/>
          </w:tcPr>
          <w:p w14:paraId="68DA1D4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2A1B749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61012F7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58751DC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35C2609" w14:textId="77777777" w:rsidR="004551A8" w:rsidRPr="004551A8" w:rsidRDefault="004551A8">
            <w:r w:rsidRPr="004551A8">
              <w:t>0441</w:t>
            </w:r>
          </w:p>
        </w:tc>
        <w:tc>
          <w:tcPr>
            <w:tcW w:w="942" w:type="dxa"/>
            <w:noWrap/>
            <w:hideMark/>
          </w:tcPr>
          <w:p w14:paraId="712BFB3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F504B1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65C6A93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3799F7F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DD76E4B" w14:textId="77777777" w:rsidR="004551A8" w:rsidRPr="004551A8" w:rsidRDefault="004551A8">
            <w:r w:rsidRPr="004551A8">
              <w:t>R5-243814</w:t>
            </w:r>
          </w:p>
        </w:tc>
        <w:tc>
          <w:tcPr>
            <w:tcW w:w="4593" w:type="dxa"/>
            <w:noWrap/>
            <w:hideMark/>
          </w:tcPr>
          <w:p w14:paraId="7CAF3684" w14:textId="77777777" w:rsidR="004551A8" w:rsidRPr="004551A8" w:rsidRDefault="004551A8">
            <w:r w:rsidRPr="004551A8">
              <w:t>Annex F updates for NTN RF test on Spectrum emission mask</w:t>
            </w:r>
          </w:p>
        </w:tc>
        <w:tc>
          <w:tcPr>
            <w:tcW w:w="2265" w:type="dxa"/>
            <w:noWrap/>
            <w:hideMark/>
          </w:tcPr>
          <w:p w14:paraId="68CB6F25" w14:textId="77777777" w:rsidR="004551A8" w:rsidRPr="004551A8" w:rsidRDefault="004551A8">
            <w:r w:rsidRPr="004551A8">
              <w:t>Apple Benelux B.V.</w:t>
            </w:r>
          </w:p>
        </w:tc>
        <w:tc>
          <w:tcPr>
            <w:tcW w:w="923" w:type="dxa"/>
            <w:noWrap/>
            <w:hideMark/>
          </w:tcPr>
          <w:p w14:paraId="5F73CEC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8CFCD07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56F97C9A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3C2E11E9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4E71FC0C" w14:textId="77777777" w:rsidR="004551A8" w:rsidRPr="004551A8" w:rsidRDefault="004551A8">
            <w:r w:rsidRPr="004551A8">
              <w:t>0058</w:t>
            </w:r>
          </w:p>
        </w:tc>
        <w:tc>
          <w:tcPr>
            <w:tcW w:w="942" w:type="dxa"/>
            <w:noWrap/>
            <w:hideMark/>
          </w:tcPr>
          <w:p w14:paraId="05DF417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0E005D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D4BFF9E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4225DD9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8CA6E9D" w14:textId="77777777" w:rsidR="004551A8" w:rsidRPr="004551A8" w:rsidRDefault="004551A8">
            <w:r w:rsidRPr="004551A8">
              <w:t>R5-243815</w:t>
            </w:r>
          </w:p>
        </w:tc>
        <w:tc>
          <w:tcPr>
            <w:tcW w:w="4593" w:type="dxa"/>
            <w:noWrap/>
            <w:hideMark/>
          </w:tcPr>
          <w:p w14:paraId="79023321" w14:textId="77777777" w:rsidR="004551A8" w:rsidRPr="004551A8" w:rsidRDefault="004551A8">
            <w:r w:rsidRPr="004551A8">
              <w:t>Addition of message contents to test case 4.7.9.1</w:t>
            </w:r>
          </w:p>
        </w:tc>
        <w:tc>
          <w:tcPr>
            <w:tcW w:w="2265" w:type="dxa"/>
            <w:noWrap/>
            <w:hideMark/>
          </w:tcPr>
          <w:p w14:paraId="64707EBC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4ABAD4F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C895D1F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CC67A74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5548849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36FD31AF" w14:textId="77777777" w:rsidR="004551A8" w:rsidRPr="004551A8" w:rsidRDefault="004551A8">
            <w:r w:rsidRPr="004551A8">
              <w:t>3197</w:t>
            </w:r>
          </w:p>
        </w:tc>
        <w:tc>
          <w:tcPr>
            <w:tcW w:w="942" w:type="dxa"/>
            <w:noWrap/>
            <w:hideMark/>
          </w:tcPr>
          <w:p w14:paraId="2A67E64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EF94A1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C9C4592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192E994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1B1A9F7" w14:textId="77777777" w:rsidR="004551A8" w:rsidRPr="004551A8" w:rsidRDefault="004551A8">
            <w:r w:rsidRPr="004551A8">
              <w:t>R5-243816</w:t>
            </w:r>
          </w:p>
        </w:tc>
        <w:tc>
          <w:tcPr>
            <w:tcW w:w="4593" w:type="dxa"/>
            <w:noWrap/>
            <w:hideMark/>
          </w:tcPr>
          <w:p w14:paraId="57D23B9A" w14:textId="77777777" w:rsidR="004551A8" w:rsidRPr="004551A8" w:rsidRDefault="004551A8">
            <w:r w:rsidRPr="004551A8">
              <w:t>Correction of spurious emission minimum conformance requirements for UE co-ex for inter-band 2UL Rel16</w:t>
            </w:r>
          </w:p>
        </w:tc>
        <w:tc>
          <w:tcPr>
            <w:tcW w:w="2265" w:type="dxa"/>
            <w:noWrap/>
            <w:hideMark/>
          </w:tcPr>
          <w:p w14:paraId="374558BD" w14:textId="77777777" w:rsidR="004551A8" w:rsidRPr="004551A8" w:rsidRDefault="004551A8">
            <w:r w:rsidRPr="004551A8">
              <w:t>Apple, Keysight</w:t>
            </w:r>
          </w:p>
        </w:tc>
        <w:tc>
          <w:tcPr>
            <w:tcW w:w="923" w:type="dxa"/>
            <w:noWrap/>
            <w:hideMark/>
          </w:tcPr>
          <w:p w14:paraId="7A6A23A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4E77598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4E9728A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7FF5FBE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3B08C408" w14:textId="77777777" w:rsidR="004551A8" w:rsidRPr="004551A8" w:rsidRDefault="004551A8">
            <w:r w:rsidRPr="004551A8">
              <w:t>2845</w:t>
            </w:r>
          </w:p>
        </w:tc>
        <w:tc>
          <w:tcPr>
            <w:tcW w:w="942" w:type="dxa"/>
            <w:noWrap/>
            <w:hideMark/>
          </w:tcPr>
          <w:p w14:paraId="5A552FB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1152E6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4A280A8" w14:textId="77777777" w:rsidR="004551A8" w:rsidRPr="004551A8" w:rsidRDefault="004551A8">
            <w:r w:rsidRPr="004551A8">
              <w:t>RP-240948</w:t>
            </w:r>
          </w:p>
        </w:tc>
      </w:tr>
      <w:tr w:rsidR="004551A8" w:rsidRPr="004551A8" w14:paraId="2AB8585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BBC0AF2" w14:textId="77777777" w:rsidR="004551A8" w:rsidRPr="004551A8" w:rsidRDefault="004551A8">
            <w:r w:rsidRPr="004551A8">
              <w:t>R5-243817</w:t>
            </w:r>
          </w:p>
        </w:tc>
        <w:tc>
          <w:tcPr>
            <w:tcW w:w="4593" w:type="dxa"/>
            <w:noWrap/>
            <w:hideMark/>
          </w:tcPr>
          <w:p w14:paraId="67FCB5EF" w14:textId="77777777" w:rsidR="004551A8" w:rsidRPr="004551A8" w:rsidRDefault="004551A8">
            <w:r w:rsidRPr="004551A8">
              <w:t>Correction of spurious emission test requirements for UE co-ex for CA (2UL CA) Rel-16</w:t>
            </w:r>
          </w:p>
        </w:tc>
        <w:tc>
          <w:tcPr>
            <w:tcW w:w="2265" w:type="dxa"/>
            <w:noWrap/>
            <w:hideMark/>
          </w:tcPr>
          <w:p w14:paraId="64DC91BA" w14:textId="77777777" w:rsidR="004551A8" w:rsidRPr="004551A8" w:rsidRDefault="004551A8">
            <w:r w:rsidRPr="004551A8">
              <w:t>Apple, Keysight</w:t>
            </w:r>
          </w:p>
        </w:tc>
        <w:tc>
          <w:tcPr>
            <w:tcW w:w="923" w:type="dxa"/>
            <w:noWrap/>
            <w:hideMark/>
          </w:tcPr>
          <w:p w14:paraId="7CCF68B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F1B7CF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43254D0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907D9D0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0D3BA7C1" w14:textId="77777777" w:rsidR="004551A8" w:rsidRPr="004551A8" w:rsidRDefault="004551A8">
            <w:r w:rsidRPr="004551A8">
              <w:t>2846</w:t>
            </w:r>
          </w:p>
        </w:tc>
        <w:tc>
          <w:tcPr>
            <w:tcW w:w="942" w:type="dxa"/>
            <w:noWrap/>
            <w:hideMark/>
          </w:tcPr>
          <w:p w14:paraId="449F4A8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DFA74A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C5A2E8A" w14:textId="77777777" w:rsidR="004551A8" w:rsidRPr="004551A8" w:rsidRDefault="004551A8">
            <w:r w:rsidRPr="004551A8">
              <w:t>RP-240948</w:t>
            </w:r>
          </w:p>
        </w:tc>
      </w:tr>
      <w:tr w:rsidR="004551A8" w:rsidRPr="004551A8" w14:paraId="7107463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D221DAD" w14:textId="77777777" w:rsidR="004551A8" w:rsidRPr="004551A8" w:rsidRDefault="004551A8">
            <w:r w:rsidRPr="004551A8">
              <w:t>R5-243818</w:t>
            </w:r>
          </w:p>
        </w:tc>
        <w:tc>
          <w:tcPr>
            <w:tcW w:w="4593" w:type="dxa"/>
            <w:noWrap/>
            <w:hideMark/>
          </w:tcPr>
          <w:p w14:paraId="20D983C4" w14:textId="77777777" w:rsidR="004551A8" w:rsidRPr="004551A8" w:rsidRDefault="004551A8">
            <w:r w:rsidRPr="004551A8">
              <w:t>Corrections on 6.2 and 6.2A for almost contiguous A-MPR requirements for HPUE</w:t>
            </w:r>
          </w:p>
        </w:tc>
        <w:tc>
          <w:tcPr>
            <w:tcW w:w="2265" w:type="dxa"/>
            <w:noWrap/>
            <w:hideMark/>
          </w:tcPr>
          <w:p w14:paraId="53A0AAE0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55C847D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F77DABD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40F7F3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1914DA8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4E5D0198" w14:textId="77777777" w:rsidR="004551A8" w:rsidRPr="004551A8" w:rsidRDefault="004551A8">
            <w:r w:rsidRPr="004551A8">
              <w:t>2850</w:t>
            </w:r>
          </w:p>
        </w:tc>
        <w:tc>
          <w:tcPr>
            <w:tcW w:w="942" w:type="dxa"/>
            <w:noWrap/>
            <w:hideMark/>
          </w:tcPr>
          <w:p w14:paraId="6112FCB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075997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A8CA79F" w14:textId="77777777" w:rsidR="004551A8" w:rsidRPr="004551A8" w:rsidRDefault="004551A8">
            <w:r w:rsidRPr="004551A8">
              <w:t>RP-241027</w:t>
            </w:r>
          </w:p>
        </w:tc>
      </w:tr>
      <w:tr w:rsidR="004551A8" w:rsidRPr="004551A8" w14:paraId="333D8E1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F1E9D4D" w14:textId="77777777" w:rsidR="004551A8" w:rsidRPr="004551A8" w:rsidRDefault="004551A8">
            <w:r w:rsidRPr="004551A8">
              <w:lastRenderedPageBreak/>
              <w:t>R5-243819</w:t>
            </w:r>
          </w:p>
        </w:tc>
        <w:tc>
          <w:tcPr>
            <w:tcW w:w="4593" w:type="dxa"/>
            <w:noWrap/>
            <w:hideMark/>
          </w:tcPr>
          <w:p w14:paraId="148578A7" w14:textId="77777777" w:rsidR="004551A8" w:rsidRPr="004551A8" w:rsidRDefault="004551A8">
            <w:r w:rsidRPr="004551A8">
              <w:t>Updates on 3.1 and 4.3 for Definitions and Specification suffix information</w:t>
            </w:r>
          </w:p>
        </w:tc>
        <w:tc>
          <w:tcPr>
            <w:tcW w:w="2265" w:type="dxa"/>
            <w:noWrap/>
            <w:hideMark/>
          </w:tcPr>
          <w:p w14:paraId="5F7264CD" w14:textId="77777777" w:rsidR="004551A8" w:rsidRPr="004551A8" w:rsidRDefault="004551A8">
            <w:r w:rsidRPr="004551A8">
              <w:t>ZTE Corporation</w:t>
            </w:r>
          </w:p>
        </w:tc>
        <w:tc>
          <w:tcPr>
            <w:tcW w:w="923" w:type="dxa"/>
            <w:noWrap/>
            <w:hideMark/>
          </w:tcPr>
          <w:p w14:paraId="4291E6E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2545BB2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94EC0D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D47BCDC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42520D5" w14:textId="77777777" w:rsidR="004551A8" w:rsidRPr="004551A8" w:rsidRDefault="004551A8">
            <w:r w:rsidRPr="004551A8">
              <w:t>2856</w:t>
            </w:r>
          </w:p>
        </w:tc>
        <w:tc>
          <w:tcPr>
            <w:tcW w:w="942" w:type="dxa"/>
            <w:noWrap/>
            <w:hideMark/>
          </w:tcPr>
          <w:p w14:paraId="2F696E3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AB5D77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D1900B9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500A38F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B814D91" w14:textId="77777777" w:rsidR="004551A8" w:rsidRPr="004551A8" w:rsidRDefault="004551A8">
            <w:r w:rsidRPr="004551A8">
              <w:t>R5-243820</w:t>
            </w:r>
          </w:p>
        </w:tc>
        <w:tc>
          <w:tcPr>
            <w:tcW w:w="4593" w:type="dxa"/>
            <w:noWrap/>
            <w:hideMark/>
          </w:tcPr>
          <w:p w14:paraId="0A899084" w14:textId="77777777" w:rsidR="004551A8" w:rsidRPr="004551A8" w:rsidRDefault="004551A8">
            <w:r w:rsidRPr="004551A8">
              <w:t>Addition of reference sensitivity TP analysis for CA_n28A-n40A</w:t>
            </w:r>
          </w:p>
        </w:tc>
        <w:tc>
          <w:tcPr>
            <w:tcW w:w="2265" w:type="dxa"/>
            <w:noWrap/>
            <w:hideMark/>
          </w:tcPr>
          <w:p w14:paraId="5A79CD73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0DCBA92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924A74A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6E329A3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6535C78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670F2076" w14:textId="77777777" w:rsidR="004551A8" w:rsidRPr="004551A8" w:rsidRDefault="004551A8">
            <w:r w:rsidRPr="004551A8">
              <w:t>0882</w:t>
            </w:r>
          </w:p>
        </w:tc>
        <w:tc>
          <w:tcPr>
            <w:tcW w:w="942" w:type="dxa"/>
            <w:noWrap/>
            <w:hideMark/>
          </w:tcPr>
          <w:p w14:paraId="4A5D49E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7E8E02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BEB618D" w14:textId="77777777" w:rsidR="004551A8" w:rsidRPr="004551A8" w:rsidRDefault="004551A8">
            <w:r w:rsidRPr="004551A8">
              <w:t>RP-240948</w:t>
            </w:r>
          </w:p>
        </w:tc>
      </w:tr>
      <w:tr w:rsidR="004551A8" w:rsidRPr="004551A8" w14:paraId="684C1A6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3380DEF" w14:textId="77777777" w:rsidR="004551A8" w:rsidRPr="004551A8" w:rsidRDefault="004551A8">
            <w:r w:rsidRPr="004551A8">
              <w:t>R5-243821</w:t>
            </w:r>
          </w:p>
        </w:tc>
        <w:tc>
          <w:tcPr>
            <w:tcW w:w="4593" w:type="dxa"/>
            <w:noWrap/>
            <w:hideMark/>
          </w:tcPr>
          <w:p w14:paraId="087B5821" w14:textId="77777777" w:rsidR="004551A8" w:rsidRPr="004551A8" w:rsidRDefault="004551A8">
            <w:r w:rsidRPr="004551A8">
              <w:t>Addition of reference sensitivity for CA_n28A-n40A</w:t>
            </w:r>
          </w:p>
        </w:tc>
        <w:tc>
          <w:tcPr>
            <w:tcW w:w="2265" w:type="dxa"/>
            <w:noWrap/>
            <w:hideMark/>
          </w:tcPr>
          <w:p w14:paraId="7EF09658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6EC49C3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7A8BEC6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6FAB639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D191B8F" w14:textId="77777777" w:rsidR="004551A8" w:rsidRPr="004551A8" w:rsidRDefault="004551A8">
            <w:r w:rsidRPr="004551A8">
              <w:t>NR_CADC_NR_LTE_DC_R16-UEConTest</w:t>
            </w:r>
          </w:p>
        </w:tc>
        <w:tc>
          <w:tcPr>
            <w:tcW w:w="934" w:type="dxa"/>
            <w:noWrap/>
            <w:hideMark/>
          </w:tcPr>
          <w:p w14:paraId="6743064D" w14:textId="77777777" w:rsidR="004551A8" w:rsidRPr="004551A8" w:rsidRDefault="004551A8">
            <w:r w:rsidRPr="004551A8">
              <w:t>2738</w:t>
            </w:r>
          </w:p>
        </w:tc>
        <w:tc>
          <w:tcPr>
            <w:tcW w:w="942" w:type="dxa"/>
            <w:noWrap/>
            <w:hideMark/>
          </w:tcPr>
          <w:p w14:paraId="1155B18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F87938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F3390F0" w14:textId="77777777" w:rsidR="004551A8" w:rsidRPr="004551A8" w:rsidRDefault="004551A8">
            <w:r w:rsidRPr="004551A8">
              <w:t>RP-240948</w:t>
            </w:r>
          </w:p>
        </w:tc>
      </w:tr>
      <w:tr w:rsidR="004551A8" w:rsidRPr="004551A8" w14:paraId="4D30E8A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A9EE698" w14:textId="77777777" w:rsidR="004551A8" w:rsidRPr="004551A8" w:rsidRDefault="004551A8">
            <w:r w:rsidRPr="004551A8">
              <w:t>R5-243822</w:t>
            </w:r>
          </w:p>
        </w:tc>
        <w:tc>
          <w:tcPr>
            <w:tcW w:w="4593" w:type="dxa"/>
            <w:noWrap/>
            <w:hideMark/>
          </w:tcPr>
          <w:p w14:paraId="4D013FFE" w14:textId="77777777" w:rsidR="004551A8" w:rsidRPr="004551A8" w:rsidRDefault="004551A8">
            <w:r w:rsidRPr="004551A8">
              <w:t>Addition of delta TIBc for CA_n3A-n28A-n41A-n77A</w:t>
            </w:r>
          </w:p>
        </w:tc>
        <w:tc>
          <w:tcPr>
            <w:tcW w:w="2265" w:type="dxa"/>
            <w:noWrap/>
            <w:hideMark/>
          </w:tcPr>
          <w:p w14:paraId="4400C6E5" w14:textId="77777777" w:rsidR="004551A8" w:rsidRPr="004551A8" w:rsidRDefault="004551A8">
            <w:r w:rsidRPr="004551A8">
              <w:t>KDDI Corporation</w:t>
            </w:r>
          </w:p>
        </w:tc>
        <w:tc>
          <w:tcPr>
            <w:tcW w:w="923" w:type="dxa"/>
            <w:noWrap/>
            <w:hideMark/>
          </w:tcPr>
          <w:p w14:paraId="6CDB0DF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AB2ACB8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398E47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B825A7D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12D64767" w14:textId="77777777" w:rsidR="004551A8" w:rsidRPr="004551A8" w:rsidRDefault="004551A8">
            <w:r w:rsidRPr="004551A8">
              <w:t>2737</w:t>
            </w:r>
          </w:p>
        </w:tc>
        <w:tc>
          <w:tcPr>
            <w:tcW w:w="942" w:type="dxa"/>
            <w:noWrap/>
            <w:hideMark/>
          </w:tcPr>
          <w:p w14:paraId="417DF3A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7F991E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C5F4041" w14:textId="77777777" w:rsidR="004551A8" w:rsidRPr="004551A8" w:rsidRDefault="004551A8">
            <w:r w:rsidRPr="004551A8">
              <w:t>RP-240959</w:t>
            </w:r>
          </w:p>
        </w:tc>
      </w:tr>
      <w:tr w:rsidR="004551A8" w:rsidRPr="004551A8" w14:paraId="1A3EA1B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85B7111" w14:textId="77777777" w:rsidR="004551A8" w:rsidRPr="004551A8" w:rsidRDefault="004551A8">
            <w:r w:rsidRPr="004551A8">
              <w:t>R5-243824</w:t>
            </w:r>
          </w:p>
        </w:tc>
        <w:tc>
          <w:tcPr>
            <w:tcW w:w="4593" w:type="dxa"/>
            <w:noWrap/>
            <w:hideMark/>
          </w:tcPr>
          <w:p w14:paraId="170D7DCF" w14:textId="77777777" w:rsidR="004551A8" w:rsidRPr="004551A8" w:rsidRDefault="004551A8">
            <w:r w:rsidRPr="004551A8">
              <w:t>Addition of REFSENS for PC3 CA n78A-n79A with 1UL</w:t>
            </w:r>
          </w:p>
        </w:tc>
        <w:tc>
          <w:tcPr>
            <w:tcW w:w="2265" w:type="dxa"/>
            <w:noWrap/>
            <w:hideMark/>
          </w:tcPr>
          <w:p w14:paraId="7BA01F80" w14:textId="77777777" w:rsidR="004551A8" w:rsidRPr="004551A8" w:rsidRDefault="004551A8">
            <w:r w:rsidRPr="004551A8">
              <w:t>NTT DOCOMO INC.</w:t>
            </w:r>
          </w:p>
        </w:tc>
        <w:tc>
          <w:tcPr>
            <w:tcW w:w="923" w:type="dxa"/>
            <w:noWrap/>
            <w:hideMark/>
          </w:tcPr>
          <w:p w14:paraId="48E55F4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284B7F4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5891D5F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DCA6C2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9A2EA16" w14:textId="77777777" w:rsidR="004551A8" w:rsidRPr="004551A8" w:rsidRDefault="004551A8">
            <w:r w:rsidRPr="004551A8">
              <w:t>2793</w:t>
            </w:r>
          </w:p>
        </w:tc>
        <w:tc>
          <w:tcPr>
            <w:tcW w:w="942" w:type="dxa"/>
            <w:noWrap/>
            <w:hideMark/>
          </w:tcPr>
          <w:p w14:paraId="49FAF52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B9CBF7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76A7607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6A17FBB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FCDD126" w14:textId="77777777" w:rsidR="004551A8" w:rsidRPr="004551A8" w:rsidRDefault="004551A8">
            <w:r w:rsidRPr="004551A8">
              <w:t>R5-243825</w:t>
            </w:r>
          </w:p>
        </w:tc>
        <w:tc>
          <w:tcPr>
            <w:tcW w:w="4593" w:type="dxa"/>
            <w:noWrap/>
            <w:hideMark/>
          </w:tcPr>
          <w:p w14:paraId="45DD9471" w14:textId="77777777" w:rsidR="004551A8" w:rsidRPr="004551A8" w:rsidRDefault="004551A8">
            <w:r w:rsidRPr="004551A8">
              <w:t>Addition of REFSENS for 3CC EN-DC for n78A and n79A in PC3</w:t>
            </w:r>
          </w:p>
        </w:tc>
        <w:tc>
          <w:tcPr>
            <w:tcW w:w="2265" w:type="dxa"/>
            <w:noWrap/>
            <w:hideMark/>
          </w:tcPr>
          <w:p w14:paraId="609493C8" w14:textId="77777777" w:rsidR="004551A8" w:rsidRPr="004551A8" w:rsidRDefault="004551A8">
            <w:r w:rsidRPr="004551A8">
              <w:t>NTT DOCOMO INC.</w:t>
            </w:r>
          </w:p>
        </w:tc>
        <w:tc>
          <w:tcPr>
            <w:tcW w:w="923" w:type="dxa"/>
            <w:noWrap/>
            <w:hideMark/>
          </w:tcPr>
          <w:p w14:paraId="3EF64C9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9E58DD6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467EEEB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E9876CA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A11DF7B" w14:textId="77777777" w:rsidR="004551A8" w:rsidRPr="004551A8" w:rsidRDefault="004551A8">
            <w:r w:rsidRPr="004551A8">
              <w:t>1772</w:t>
            </w:r>
          </w:p>
        </w:tc>
        <w:tc>
          <w:tcPr>
            <w:tcW w:w="942" w:type="dxa"/>
            <w:noWrap/>
            <w:hideMark/>
          </w:tcPr>
          <w:p w14:paraId="6AB718B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D3C3D0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AFE5537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00FB58D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5217CEB" w14:textId="77777777" w:rsidR="004551A8" w:rsidRPr="004551A8" w:rsidRDefault="004551A8">
            <w:r w:rsidRPr="004551A8">
              <w:t>R5-243826</w:t>
            </w:r>
          </w:p>
        </w:tc>
        <w:tc>
          <w:tcPr>
            <w:tcW w:w="4593" w:type="dxa"/>
            <w:noWrap/>
            <w:hideMark/>
          </w:tcPr>
          <w:p w14:paraId="60C2157E" w14:textId="77777777" w:rsidR="004551A8" w:rsidRPr="004551A8" w:rsidRDefault="004551A8">
            <w:r w:rsidRPr="004551A8">
              <w:t>Addition of REFSENS TP analysis for CA_n78-n79 with 1UL in PC2</w:t>
            </w:r>
          </w:p>
        </w:tc>
        <w:tc>
          <w:tcPr>
            <w:tcW w:w="2265" w:type="dxa"/>
            <w:noWrap/>
            <w:hideMark/>
          </w:tcPr>
          <w:p w14:paraId="10BF5F9D" w14:textId="77777777" w:rsidR="004551A8" w:rsidRPr="004551A8" w:rsidRDefault="004551A8">
            <w:r w:rsidRPr="004551A8">
              <w:t>NTT DOCOMO INC.</w:t>
            </w:r>
          </w:p>
        </w:tc>
        <w:tc>
          <w:tcPr>
            <w:tcW w:w="923" w:type="dxa"/>
            <w:noWrap/>
            <w:hideMark/>
          </w:tcPr>
          <w:p w14:paraId="18C3BF8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897B8C6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5F983AC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E13BCA2" w14:textId="77777777" w:rsidR="004551A8" w:rsidRPr="004551A8" w:rsidRDefault="004551A8">
            <w:r w:rsidRPr="004551A8">
              <w:t>HPUE_NR_CADC_NR_LTE_DC_R18-UEConTest</w:t>
            </w:r>
          </w:p>
        </w:tc>
        <w:tc>
          <w:tcPr>
            <w:tcW w:w="934" w:type="dxa"/>
            <w:noWrap/>
            <w:hideMark/>
          </w:tcPr>
          <w:p w14:paraId="0638729D" w14:textId="77777777" w:rsidR="004551A8" w:rsidRPr="004551A8" w:rsidRDefault="004551A8">
            <w:r w:rsidRPr="004551A8">
              <w:t>0900</w:t>
            </w:r>
          </w:p>
        </w:tc>
        <w:tc>
          <w:tcPr>
            <w:tcW w:w="942" w:type="dxa"/>
            <w:noWrap/>
            <w:hideMark/>
          </w:tcPr>
          <w:p w14:paraId="3E91A9E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52FFDF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D2E36DB" w14:textId="77777777" w:rsidR="004551A8" w:rsidRPr="004551A8" w:rsidRDefault="004551A8">
            <w:r w:rsidRPr="004551A8">
              <w:t>RP-240990</w:t>
            </w:r>
          </w:p>
        </w:tc>
      </w:tr>
      <w:tr w:rsidR="004551A8" w:rsidRPr="004551A8" w14:paraId="1612A38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58BC516" w14:textId="77777777" w:rsidR="004551A8" w:rsidRPr="004551A8" w:rsidRDefault="004551A8">
            <w:r w:rsidRPr="004551A8">
              <w:t>R5-243827</w:t>
            </w:r>
          </w:p>
        </w:tc>
        <w:tc>
          <w:tcPr>
            <w:tcW w:w="4593" w:type="dxa"/>
            <w:noWrap/>
            <w:hideMark/>
          </w:tcPr>
          <w:p w14:paraId="1E14B171" w14:textId="77777777" w:rsidR="004551A8" w:rsidRPr="004551A8" w:rsidRDefault="004551A8">
            <w:r w:rsidRPr="004551A8">
              <w:t>Addition of REFSENS TP analysis for 3CC ENDC for n78A and n79A</w:t>
            </w:r>
          </w:p>
        </w:tc>
        <w:tc>
          <w:tcPr>
            <w:tcW w:w="2265" w:type="dxa"/>
            <w:noWrap/>
            <w:hideMark/>
          </w:tcPr>
          <w:p w14:paraId="1AE7EFD4" w14:textId="77777777" w:rsidR="004551A8" w:rsidRPr="004551A8" w:rsidRDefault="004551A8">
            <w:r w:rsidRPr="004551A8">
              <w:t>NTT DOCOMO INC.</w:t>
            </w:r>
          </w:p>
        </w:tc>
        <w:tc>
          <w:tcPr>
            <w:tcW w:w="923" w:type="dxa"/>
            <w:noWrap/>
            <w:hideMark/>
          </w:tcPr>
          <w:p w14:paraId="4EE85F3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398F06F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5D4CA20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FF18A63" w14:textId="77777777" w:rsidR="004551A8" w:rsidRPr="004551A8" w:rsidRDefault="004551A8">
            <w:r w:rsidRPr="004551A8">
              <w:t>HPUE_NR_CADC_NR_LTE_DC_R18-UEConTest</w:t>
            </w:r>
          </w:p>
        </w:tc>
        <w:tc>
          <w:tcPr>
            <w:tcW w:w="934" w:type="dxa"/>
            <w:noWrap/>
            <w:hideMark/>
          </w:tcPr>
          <w:p w14:paraId="5056E49C" w14:textId="77777777" w:rsidR="004551A8" w:rsidRPr="004551A8" w:rsidRDefault="004551A8">
            <w:r w:rsidRPr="004551A8">
              <w:t>0894</w:t>
            </w:r>
          </w:p>
        </w:tc>
        <w:tc>
          <w:tcPr>
            <w:tcW w:w="942" w:type="dxa"/>
            <w:noWrap/>
            <w:hideMark/>
          </w:tcPr>
          <w:p w14:paraId="308D1D0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0A0302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C64E785" w14:textId="77777777" w:rsidR="004551A8" w:rsidRPr="004551A8" w:rsidRDefault="004551A8">
            <w:r w:rsidRPr="004551A8">
              <w:t>RP-240990</w:t>
            </w:r>
          </w:p>
        </w:tc>
      </w:tr>
      <w:tr w:rsidR="004551A8" w:rsidRPr="004551A8" w14:paraId="0B20071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417123B" w14:textId="77777777" w:rsidR="004551A8" w:rsidRPr="004551A8" w:rsidRDefault="004551A8">
            <w:r w:rsidRPr="004551A8">
              <w:t>R5-243828</w:t>
            </w:r>
          </w:p>
        </w:tc>
        <w:tc>
          <w:tcPr>
            <w:tcW w:w="4593" w:type="dxa"/>
            <w:noWrap/>
            <w:hideMark/>
          </w:tcPr>
          <w:p w14:paraId="64234C21" w14:textId="77777777" w:rsidR="004551A8" w:rsidRPr="004551A8" w:rsidRDefault="004551A8">
            <w:r w:rsidRPr="004551A8">
              <w:t>Addition of REFSENS for 3CC EN-DC for n78A and n79A in PC2</w:t>
            </w:r>
          </w:p>
        </w:tc>
        <w:tc>
          <w:tcPr>
            <w:tcW w:w="2265" w:type="dxa"/>
            <w:noWrap/>
            <w:hideMark/>
          </w:tcPr>
          <w:p w14:paraId="392C8101" w14:textId="77777777" w:rsidR="004551A8" w:rsidRPr="004551A8" w:rsidRDefault="004551A8">
            <w:r w:rsidRPr="004551A8">
              <w:t>NTT DOCOMO INC.</w:t>
            </w:r>
          </w:p>
        </w:tc>
        <w:tc>
          <w:tcPr>
            <w:tcW w:w="923" w:type="dxa"/>
            <w:noWrap/>
            <w:hideMark/>
          </w:tcPr>
          <w:p w14:paraId="7B5DD63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9F09197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7D0E26F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2F8EAA2" w14:textId="77777777" w:rsidR="004551A8" w:rsidRPr="004551A8" w:rsidRDefault="004551A8">
            <w:r w:rsidRPr="004551A8">
              <w:t>HPUE_NR_CADC_NR_LTE_DC_R18-UEConTest</w:t>
            </w:r>
          </w:p>
        </w:tc>
        <w:tc>
          <w:tcPr>
            <w:tcW w:w="934" w:type="dxa"/>
            <w:noWrap/>
            <w:hideMark/>
          </w:tcPr>
          <w:p w14:paraId="424DFEBA" w14:textId="77777777" w:rsidR="004551A8" w:rsidRPr="004551A8" w:rsidRDefault="004551A8">
            <w:r w:rsidRPr="004551A8">
              <w:t>1773</w:t>
            </w:r>
          </w:p>
        </w:tc>
        <w:tc>
          <w:tcPr>
            <w:tcW w:w="942" w:type="dxa"/>
            <w:noWrap/>
            <w:hideMark/>
          </w:tcPr>
          <w:p w14:paraId="4531F00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7D2EB5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19ACFBA" w14:textId="77777777" w:rsidR="004551A8" w:rsidRPr="004551A8" w:rsidRDefault="004551A8">
            <w:r w:rsidRPr="004551A8">
              <w:t>RP-240990</w:t>
            </w:r>
          </w:p>
        </w:tc>
      </w:tr>
      <w:tr w:rsidR="004551A8" w:rsidRPr="004551A8" w14:paraId="71B85EF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6BC9BC6" w14:textId="77777777" w:rsidR="004551A8" w:rsidRPr="004551A8" w:rsidRDefault="004551A8">
            <w:r w:rsidRPr="004551A8">
              <w:t>R5-243829</w:t>
            </w:r>
          </w:p>
        </w:tc>
        <w:tc>
          <w:tcPr>
            <w:tcW w:w="4593" w:type="dxa"/>
            <w:noWrap/>
            <w:hideMark/>
          </w:tcPr>
          <w:p w14:paraId="6CB0F164" w14:textId="77777777" w:rsidR="004551A8" w:rsidRPr="004551A8" w:rsidRDefault="004551A8">
            <w:r w:rsidRPr="004551A8">
              <w:t>Documentation of MU for n259</w:t>
            </w:r>
          </w:p>
        </w:tc>
        <w:tc>
          <w:tcPr>
            <w:tcW w:w="2265" w:type="dxa"/>
            <w:noWrap/>
            <w:hideMark/>
          </w:tcPr>
          <w:p w14:paraId="5B2969D6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5ECE0EC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219F8E8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596EA57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4CF71A6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5479A7D" w14:textId="77777777" w:rsidR="004551A8" w:rsidRPr="004551A8" w:rsidRDefault="004551A8">
            <w:r w:rsidRPr="004551A8">
              <w:t>0744</w:t>
            </w:r>
          </w:p>
        </w:tc>
        <w:tc>
          <w:tcPr>
            <w:tcW w:w="942" w:type="dxa"/>
            <w:noWrap/>
            <w:hideMark/>
          </w:tcPr>
          <w:p w14:paraId="46FE753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AE2B31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5FD4E79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368DF70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920BA05" w14:textId="77777777" w:rsidR="004551A8" w:rsidRPr="004551A8" w:rsidRDefault="004551A8">
            <w:r w:rsidRPr="004551A8">
              <w:t>R5-243830</w:t>
            </w:r>
          </w:p>
        </w:tc>
        <w:tc>
          <w:tcPr>
            <w:tcW w:w="4593" w:type="dxa"/>
            <w:noWrap/>
            <w:hideMark/>
          </w:tcPr>
          <w:p w14:paraId="078D2EF5" w14:textId="77777777" w:rsidR="004551A8" w:rsidRPr="004551A8" w:rsidRDefault="004551A8">
            <w:r w:rsidRPr="004551A8">
              <w:t>Update of MU and TT for CA and UL MIMO</w:t>
            </w:r>
          </w:p>
        </w:tc>
        <w:tc>
          <w:tcPr>
            <w:tcW w:w="2265" w:type="dxa"/>
            <w:noWrap/>
            <w:hideMark/>
          </w:tcPr>
          <w:p w14:paraId="4E4F1803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4B590EF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2A01ECE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43CA8F17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CE03F6B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1EDD272" w14:textId="77777777" w:rsidR="004551A8" w:rsidRPr="004551A8" w:rsidRDefault="004551A8">
            <w:r w:rsidRPr="004551A8">
              <w:t>1052</w:t>
            </w:r>
          </w:p>
        </w:tc>
        <w:tc>
          <w:tcPr>
            <w:tcW w:w="942" w:type="dxa"/>
            <w:noWrap/>
            <w:hideMark/>
          </w:tcPr>
          <w:p w14:paraId="2BAF52C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008783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FF78AA0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00AE377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F4A223A" w14:textId="77777777" w:rsidR="004551A8" w:rsidRPr="004551A8" w:rsidRDefault="004551A8">
            <w:r w:rsidRPr="004551A8">
              <w:t>R5-243831</w:t>
            </w:r>
          </w:p>
        </w:tc>
        <w:tc>
          <w:tcPr>
            <w:tcW w:w="4593" w:type="dxa"/>
            <w:noWrap/>
            <w:hideMark/>
          </w:tcPr>
          <w:p w14:paraId="5A0FF9BD" w14:textId="77777777" w:rsidR="004551A8" w:rsidRPr="004551A8" w:rsidRDefault="004551A8">
            <w:r w:rsidRPr="004551A8">
              <w:t>Update for FR2c MU</w:t>
            </w:r>
          </w:p>
        </w:tc>
        <w:tc>
          <w:tcPr>
            <w:tcW w:w="2265" w:type="dxa"/>
            <w:noWrap/>
            <w:hideMark/>
          </w:tcPr>
          <w:p w14:paraId="31ECAC71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5FA02A4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E833E6A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2BFE20B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F397C12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6B59A0D8" w14:textId="77777777" w:rsidR="004551A8" w:rsidRPr="004551A8" w:rsidRDefault="004551A8">
            <w:r w:rsidRPr="004551A8">
              <w:t>1048</w:t>
            </w:r>
          </w:p>
        </w:tc>
        <w:tc>
          <w:tcPr>
            <w:tcW w:w="942" w:type="dxa"/>
            <w:noWrap/>
            <w:hideMark/>
          </w:tcPr>
          <w:p w14:paraId="687C644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7208BC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69E4448" w14:textId="77777777" w:rsidR="004551A8" w:rsidRPr="004551A8" w:rsidRDefault="004551A8">
            <w:r w:rsidRPr="004551A8">
              <w:t>RP-241027</w:t>
            </w:r>
          </w:p>
        </w:tc>
      </w:tr>
      <w:tr w:rsidR="004551A8" w:rsidRPr="004551A8" w14:paraId="2A4A024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6931B70" w14:textId="77777777" w:rsidR="004551A8" w:rsidRPr="004551A8" w:rsidRDefault="004551A8">
            <w:r w:rsidRPr="004551A8">
              <w:t>R5-243832</w:t>
            </w:r>
          </w:p>
        </w:tc>
        <w:tc>
          <w:tcPr>
            <w:tcW w:w="4593" w:type="dxa"/>
            <w:noWrap/>
            <w:hideMark/>
          </w:tcPr>
          <w:p w14:paraId="4490628B" w14:textId="77777777" w:rsidR="004551A8" w:rsidRPr="004551A8" w:rsidRDefault="004551A8">
            <w:r w:rsidRPr="004551A8">
              <w:t>Update for FR2c MU</w:t>
            </w:r>
          </w:p>
        </w:tc>
        <w:tc>
          <w:tcPr>
            <w:tcW w:w="2265" w:type="dxa"/>
            <w:noWrap/>
            <w:hideMark/>
          </w:tcPr>
          <w:p w14:paraId="72213F0B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007C6CF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06C8C1B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1F47BBE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DFF8467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6E8718D7" w14:textId="77777777" w:rsidR="004551A8" w:rsidRPr="004551A8" w:rsidRDefault="004551A8">
            <w:r w:rsidRPr="004551A8">
              <w:t>0742</w:t>
            </w:r>
          </w:p>
        </w:tc>
        <w:tc>
          <w:tcPr>
            <w:tcW w:w="942" w:type="dxa"/>
            <w:noWrap/>
            <w:hideMark/>
          </w:tcPr>
          <w:p w14:paraId="4FD0DD8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ACE58D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932BB57" w14:textId="77777777" w:rsidR="004551A8" w:rsidRPr="004551A8" w:rsidRDefault="004551A8">
            <w:r w:rsidRPr="004551A8">
              <w:t>RP-241027</w:t>
            </w:r>
          </w:p>
        </w:tc>
      </w:tr>
      <w:tr w:rsidR="004551A8" w:rsidRPr="004551A8" w14:paraId="0BEDEF6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4451EA6" w14:textId="77777777" w:rsidR="004551A8" w:rsidRPr="004551A8" w:rsidRDefault="004551A8">
            <w:r w:rsidRPr="004551A8">
              <w:t>R5-243833</w:t>
            </w:r>
          </w:p>
        </w:tc>
        <w:tc>
          <w:tcPr>
            <w:tcW w:w="4593" w:type="dxa"/>
            <w:noWrap/>
            <w:hideMark/>
          </w:tcPr>
          <w:p w14:paraId="1AB5B87F" w14:textId="77777777" w:rsidR="004551A8" w:rsidRPr="004551A8" w:rsidRDefault="004551A8">
            <w:r w:rsidRPr="004551A8">
              <w:t>Correction to K1 for RRM TDD SCS 15 kHz</w:t>
            </w:r>
          </w:p>
        </w:tc>
        <w:tc>
          <w:tcPr>
            <w:tcW w:w="2265" w:type="dxa"/>
            <w:noWrap/>
            <w:hideMark/>
          </w:tcPr>
          <w:p w14:paraId="4873B315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19AA096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B371639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7B5C5AD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11553DB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A3EAE22" w14:textId="77777777" w:rsidR="004551A8" w:rsidRPr="004551A8" w:rsidRDefault="004551A8">
            <w:r w:rsidRPr="004551A8">
              <w:t>3194</w:t>
            </w:r>
          </w:p>
        </w:tc>
        <w:tc>
          <w:tcPr>
            <w:tcW w:w="942" w:type="dxa"/>
            <w:noWrap/>
            <w:hideMark/>
          </w:tcPr>
          <w:p w14:paraId="61AB235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D76D9E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3916574" w14:textId="77777777" w:rsidR="004551A8" w:rsidRPr="004551A8" w:rsidRDefault="004551A8">
            <w:r w:rsidRPr="004551A8">
              <w:t>RP-241022</w:t>
            </w:r>
          </w:p>
        </w:tc>
      </w:tr>
      <w:tr w:rsidR="004551A8" w:rsidRPr="004551A8" w14:paraId="2A34B50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20526B8" w14:textId="77777777" w:rsidR="004551A8" w:rsidRPr="004551A8" w:rsidRDefault="004551A8">
            <w:r w:rsidRPr="004551A8">
              <w:t>R5-243834</w:t>
            </w:r>
          </w:p>
        </w:tc>
        <w:tc>
          <w:tcPr>
            <w:tcW w:w="4593" w:type="dxa"/>
            <w:noWrap/>
            <w:hideMark/>
          </w:tcPr>
          <w:p w14:paraId="5AAB2973" w14:textId="77777777" w:rsidR="004551A8" w:rsidRPr="004551A8" w:rsidRDefault="004551A8">
            <w:r w:rsidRPr="004551A8">
              <w:t>Correction to LCRB of CA_n5-n48-n66 in 7.3A.0.5</w:t>
            </w:r>
          </w:p>
        </w:tc>
        <w:tc>
          <w:tcPr>
            <w:tcW w:w="2265" w:type="dxa"/>
            <w:noWrap/>
            <w:hideMark/>
          </w:tcPr>
          <w:p w14:paraId="7361FAFD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10E6B06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D0B0A74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B9D019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1521A93" w14:textId="77777777" w:rsidR="004551A8" w:rsidRPr="004551A8" w:rsidRDefault="004551A8">
            <w:r w:rsidRPr="004551A8">
              <w:t>NR_CADC_NR_LTE_DC_R17-UEConTest</w:t>
            </w:r>
          </w:p>
        </w:tc>
        <w:tc>
          <w:tcPr>
            <w:tcW w:w="934" w:type="dxa"/>
            <w:noWrap/>
            <w:hideMark/>
          </w:tcPr>
          <w:p w14:paraId="05D25FC2" w14:textId="77777777" w:rsidR="004551A8" w:rsidRPr="004551A8" w:rsidRDefault="004551A8">
            <w:r w:rsidRPr="004551A8">
              <w:t>2800</w:t>
            </w:r>
          </w:p>
        </w:tc>
        <w:tc>
          <w:tcPr>
            <w:tcW w:w="942" w:type="dxa"/>
            <w:noWrap/>
            <w:hideMark/>
          </w:tcPr>
          <w:p w14:paraId="72B04D9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09DC24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F339DAC" w14:textId="77777777" w:rsidR="004551A8" w:rsidRPr="004551A8" w:rsidRDefault="004551A8">
            <w:r w:rsidRPr="004551A8">
              <w:t>RP-240960</w:t>
            </w:r>
          </w:p>
        </w:tc>
      </w:tr>
      <w:tr w:rsidR="004551A8" w:rsidRPr="004551A8" w14:paraId="688B3F3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31112B9" w14:textId="77777777" w:rsidR="004551A8" w:rsidRPr="004551A8" w:rsidRDefault="004551A8">
            <w:r w:rsidRPr="004551A8">
              <w:lastRenderedPageBreak/>
              <w:t>R5-243835</w:t>
            </w:r>
          </w:p>
        </w:tc>
        <w:tc>
          <w:tcPr>
            <w:tcW w:w="4593" w:type="dxa"/>
            <w:noWrap/>
            <w:hideMark/>
          </w:tcPr>
          <w:p w14:paraId="01082CDC" w14:textId="77777777" w:rsidR="004551A8" w:rsidRPr="004551A8" w:rsidRDefault="004551A8">
            <w:r w:rsidRPr="004551A8">
              <w:t>Update to R18 IoT NTN test cases applicability</w:t>
            </w:r>
          </w:p>
        </w:tc>
        <w:tc>
          <w:tcPr>
            <w:tcW w:w="2265" w:type="dxa"/>
            <w:noWrap/>
            <w:hideMark/>
          </w:tcPr>
          <w:p w14:paraId="31ADABBF" w14:textId="77777777" w:rsidR="004551A8" w:rsidRPr="004551A8" w:rsidRDefault="004551A8">
            <w:r w:rsidRPr="004551A8">
              <w:t>CMCC, Keysight, ROHDE &amp; SCHWARZ, Qualcomm</w:t>
            </w:r>
          </w:p>
        </w:tc>
        <w:tc>
          <w:tcPr>
            <w:tcW w:w="923" w:type="dxa"/>
            <w:noWrap/>
            <w:hideMark/>
          </w:tcPr>
          <w:p w14:paraId="6EA27E3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AD1531E" w14:textId="77777777" w:rsidR="004551A8" w:rsidRPr="004551A8" w:rsidRDefault="004551A8">
            <w:r w:rsidRPr="004551A8">
              <w:t>36.521-2</w:t>
            </w:r>
          </w:p>
        </w:tc>
        <w:tc>
          <w:tcPr>
            <w:tcW w:w="914" w:type="dxa"/>
            <w:noWrap/>
            <w:hideMark/>
          </w:tcPr>
          <w:p w14:paraId="7B6E989C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5CE19C78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563C94EA" w14:textId="77777777" w:rsidR="004551A8" w:rsidRPr="004551A8" w:rsidRDefault="004551A8">
            <w:r w:rsidRPr="004551A8">
              <w:t>1029</w:t>
            </w:r>
          </w:p>
        </w:tc>
        <w:tc>
          <w:tcPr>
            <w:tcW w:w="942" w:type="dxa"/>
            <w:noWrap/>
            <w:hideMark/>
          </w:tcPr>
          <w:p w14:paraId="6D29AF5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339AB9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678EF91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5A910C9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1048A34" w14:textId="77777777" w:rsidR="004551A8" w:rsidRPr="004551A8" w:rsidRDefault="004551A8">
            <w:r w:rsidRPr="004551A8">
              <w:t>R5-243836</w:t>
            </w:r>
          </w:p>
        </w:tc>
        <w:tc>
          <w:tcPr>
            <w:tcW w:w="4593" w:type="dxa"/>
            <w:noWrap/>
            <w:hideMark/>
          </w:tcPr>
          <w:p w14:paraId="6636BE56" w14:textId="77777777" w:rsidR="004551A8" w:rsidRPr="004551A8" w:rsidRDefault="004551A8">
            <w:r w:rsidRPr="004551A8">
              <w:t>Update REFSENSE TP analysis for CA_n39A-n41A</w:t>
            </w:r>
          </w:p>
        </w:tc>
        <w:tc>
          <w:tcPr>
            <w:tcW w:w="2265" w:type="dxa"/>
            <w:noWrap/>
            <w:hideMark/>
          </w:tcPr>
          <w:p w14:paraId="5D30D417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354550F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F3F1E8B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73839109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95FFE9B" w14:textId="77777777" w:rsidR="004551A8" w:rsidRPr="004551A8" w:rsidRDefault="004551A8">
            <w:r w:rsidRPr="004551A8">
              <w:t>LTE_NR_Simult_RxTx_R18-UEConTest</w:t>
            </w:r>
          </w:p>
        </w:tc>
        <w:tc>
          <w:tcPr>
            <w:tcW w:w="934" w:type="dxa"/>
            <w:noWrap/>
            <w:hideMark/>
          </w:tcPr>
          <w:p w14:paraId="12B74F5C" w14:textId="77777777" w:rsidR="004551A8" w:rsidRPr="004551A8" w:rsidRDefault="004551A8">
            <w:r w:rsidRPr="004551A8">
              <w:t>0903</w:t>
            </w:r>
          </w:p>
        </w:tc>
        <w:tc>
          <w:tcPr>
            <w:tcW w:w="942" w:type="dxa"/>
            <w:noWrap/>
            <w:hideMark/>
          </w:tcPr>
          <w:p w14:paraId="1D6C481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E16D27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C949125" w14:textId="77777777" w:rsidR="004551A8" w:rsidRPr="004551A8" w:rsidRDefault="004551A8">
            <w:r w:rsidRPr="004551A8">
              <w:t>RP-240998</w:t>
            </w:r>
          </w:p>
        </w:tc>
      </w:tr>
      <w:tr w:rsidR="004551A8" w:rsidRPr="004551A8" w14:paraId="36E775B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99CAFA9" w14:textId="77777777" w:rsidR="004551A8" w:rsidRPr="004551A8" w:rsidRDefault="004551A8">
            <w:r w:rsidRPr="004551A8">
              <w:t>R5-243837</w:t>
            </w:r>
          </w:p>
        </w:tc>
        <w:tc>
          <w:tcPr>
            <w:tcW w:w="4593" w:type="dxa"/>
            <w:noWrap/>
            <w:hideMark/>
          </w:tcPr>
          <w:p w14:paraId="5B0B9FB7" w14:textId="77777777" w:rsidR="004551A8" w:rsidRPr="004551A8" w:rsidRDefault="004551A8">
            <w:r w:rsidRPr="004551A8">
              <w:t>Update REFSENSE exceptions due to UL harmonic interference for CA_n39A-n41A</w:t>
            </w:r>
          </w:p>
        </w:tc>
        <w:tc>
          <w:tcPr>
            <w:tcW w:w="2265" w:type="dxa"/>
            <w:noWrap/>
            <w:hideMark/>
          </w:tcPr>
          <w:p w14:paraId="67FB0798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245F437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5AAE4C5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817458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FD38F3B" w14:textId="77777777" w:rsidR="004551A8" w:rsidRPr="004551A8" w:rsidRDefault="004551A8">
            <w:r w:rsidRPr="004551A8">
              <w:t>LTE_NR_Simult_RxTx_R18-UEConTest</w:t>
            </w:r>
          </w:p>
        </w:tc>
        <w:tc>
          <w:tcPr>
            <w:tcW w:w="934" w:type="dxa"/>
            <w:noWrap/>
            <w:hideMark/>
          </w:tcPr>
          <w:p w14:paraId="222AAAF2" w14:textId="77777777" w:rsidR="004551A8" w:rsidRPr="004551A8" w:rsidRDefault="004551A8">
            <w:r w:rsidRPr="004551A8">
              <w:t>2812</w:t>
            </w:r>
          </w:p>
        </w:tc>
        <w:tc>
          <w:tcPr>
            <w:tcW w:w="942" w:type="dxa"/>
            <w:noWrap/>
            <w:hideMark/>
          </w:tcPr>
          <w:p w14:paraId="59ECB79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94C061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4930304" w14:textId="77777777" w:rsidR="004551A8" w:rsidRPr="004551A8" w:rsidRDefault="004551A8">
            <w:r w:rsidRPr="004551A8">
              <w:t>RP-240998</w:t>
            </w:r>
          </w:p>
        </w:tc>
      </w:tr>
      <w:tr w:rsidR="004551A8" w:rsidRPr="004551A8" w14:paraId="612D7B8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89AB47B" w14:textId="77777777" w:rsidR="004551A8" w:rsidRPr="004551A8" w:rsidRDefault="004551A8">
            <w:r w:rsidRPr="004551A8">
              <w:t>R5-243838</w:t>
            </w:r>
          </w:p>
        </w:tc>
        <w:tc>
          <w:tcPr>
            <w:tcW w:w="4593" w:type="dxa"/>
            <w:noWrap/>
            <w:hideMark/>
          </w:tcPr>
          <w:p w14:paraId="120AC0D5" w14:textId="77777777" w:rsidR="004551A8" w:rsidRPr="004551A8" w:rsidRDefault="004551A8">
            <w:r w:rsidRPr="004551A8">
              <w:t>Update REFSENSE TC 7.3A.1_1 for CA_n39A-n41A</w:t>
            </w:r>
          </w:p>
        </w:tc>
        <w:tc>
          <w:tcPr>
            <w:tcW w:w="2265" w:type="dxa"/>
            <w:noWrap/>
            <w:hideMark/>
          </w:tcPr>
          <w:p w14:paraId="41945F4E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7419087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F66312A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E790F2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547C8A6" w14:textId="77777777" w:rsidR="004551A8" w:rsidRPr="004551A8" w:rsidRDefault="004551A8">
            <w:r w:rsidRPr="004551A8">
              <w:t>LTE_NR_Simult_RxTx_R18-UEConTest</w:t>
            </w:r>
          </w:p>
        </w:tc>
        <w:tc>
          <w:tcPr>
            <w:tcW w:w="934" w:type="dxa"/>
            <w:noWrap/>
            <w:hideMark/>
          </w:tcPr>
          <w:p w14:paraId="3DE974F3" w14:textId="77777777" w:rsidR="004551A8" w:rsidRPr="004551A8" w:rsidRDefault="004551A8">
            <w:r w:rsidRPr="004551A8">
              <w:t>2814</w:t>
            </w:r>
          </w:p>
        </w:tc>
        <w:tc>
          <w:tcPr>
            <w:tcW w:w="942" w:type="dxa"/>
            <w:noWrap/>
            <w:hideMark/>
          </w:tcPr>
          <w:p w14:paraId="403876A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12CBF7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CBAB138" w14:textId="77777777" w:rsidR="004551A8" w:rsidRPr="004551A8" w:rsidRDefault="004551A8">
            <w:r w:rsidRPr="004551A8">
              <w:t>RP-240998</w:t>
            </w:r>
          </w:p>
        </w:tc>
      </w:tr>
      <w:tr w:rsidR="004551A8" w:rsidRPr="004551A8" w14:paraId="19E40CD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8E896C7" w14:textId="77777777" w:rsidR="004551A8" w:rsidRPr="004551A8" w:rsidRDefault="004551A8">
            <w:r w:rsidRPr="004551A8">
              <w:t>R5-243839</w:t>
            </w:r>
          </w:p>
        </w:tc>
        <w:tc>
          <w:tcPr>
            <w:tcW w:w="4593" w:type="dxa"/>
            <w:noWrap/>
            <w:hideMark/>
          </w:tcPr>
          <w:p w14:paraId="7DED14A0" w14:textId="77777777" w:rsidR="004551A8" w:rsidRPr="004551A8" w:rsidRDefault="004551A8">
            <w:r w:rsidRPr="004551A8">
              <w:t>Update for EVM including symbols with transient period</w:t>
            </w:r>
          </w:p>
        </w:tc>
        <w:tc>
          <w:tcPr>
            <w:tcW w:w="2265" w:type="dxa"/>
            <w:noWrap/>
            <w:hideMark/>
          </w:tcPr>
          <w:p w14:paraId="0B3D3125" w14:textId="77777777" w:rsidR="004551A8" w:rsidRPr="004551A8" w:rsidRDefault="004551A8">
            <w:r w:rsidRPr="004551A8">
              <w:t>Anritsu, Keysight</w:t>
            </w:r>
          </w:p>
        </w:tc>
        <w:tc>
          <w:tcPr>
            <w:tcW w:w="923" w:type="dxa"/>
            <w:noWrap/>
            <w:hideMark/>
          </w:tcPr>
          <w:p w14:paraId="4593050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43493F1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601C597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AA03C89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303F309B" w14:textId="77777777" w:rsidR="004551A8" w:rsidRPr="004551A8" w:rsidRDefault="004551A8">
            <w:r w:rsidRPr="004551A8">
              <w:t>2799</w:t>
            </w:r>
          </w:p>
        </w:tc>
        <w:tc>
          <w:tcPr>
            <w:tcW w:w="942" w:type="dxa"/>
            <w:noWrap/>
            <w:hideMark/>
          </w:tcPr>
          <w:p w14:paraId="0338862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A8013F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E8B87C3" w14:textId="77777777" w:rsidR="004551A8" w:rsidRPr="004551A8" w:rsidRDefault="004551A8">
            <w:r w:rsidRPr="004551A8">
              <w:t>RP-241027</w:t>
            </w:r>
          </w:p>
        </w:tc>
      </w:tr>
      <w:tr w:rsidR="004551A8" w:rsidRPr="004551A8" w14:paraId="5253612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CCCAAFB" w14:textId="77777777" w:rsidR="004551A8" w:rsidRPr="004551A8" w:rsidRDefault="004551A8">
            <w:r w:rsidRPr="004551A8">
              <w:t>R5-243840</w:t>
            </w:r>
          </w:p>
        </w:tc>
        <w:tc>
          <w:tcPr>
            <w:tcW w:w="4593" w:type="dxa"/>
            <w:noWrap/>
            <w:hideMark/>
          </w:tcPr>
          <w:p w14:paraId="32C83F18" w14:textId="77777777" w:rsidR="004551A8" w:rsidRPr="004551A8" w:rsidRDefault="004551A8">
            <w:r w:rsidRPr="004551A8">
              <w:t>Correction to Inter-band EN-DC spurious emission requirements</w:t>
            </w:r>
          </w:p>
        </w:tc>
        <w:tc>
          <w:tcPr>
            <w:tcW w:w="2265" w:type="dxa"/>
            <w:noWrap/>
            <w:hideMark/>
          </w:tcPr>
          <w:p w14:paraId="47294260" w14:textId="77777777" w:rsidR="004551A8" w:rsidRPr="004551A8" w:rsidRDefault="004551A8">
            <w:r w:rsidRPr="004551A8">
              <w:t>Rohde &amp; Schwarz, Oppo</w:t>
            </w:r>
          </w:p>
        </w:tc>
        <w:tc>
          <w:tcPr>
            <w:tcW w:w="923" w:type="dxa"/>
            <w:noWrap/>
            <w:hideMark/>
          </w:tcPr>
          <w:p w14:paraId="14E441B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3BA6925" w14:textId="77777777" w:rsidR="004551A8" w:rsidRPr="004551A8" w:rsidRDefault="004551A8">
            <w:r w:rsidRPr="004551A8">
              <w:t>38.521-3</w:t>
            </w:r>
          </w:p>
        </w:tc>
        <w:tc>
          <w:tcPr>
            <w:tcW w:w="914" w:type="dxa"/>
            <w:noWrap/>
            <w:hideMark/>
          </w:tcPr>
          <w:p w14:paraId="71606B7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B0852FC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964466B" w14:textId="77777777" w:rsidR="004551A8" w:rsidRPr="004551A8" w:rsidRDefault="004551A8">
            <w:r w:rsidRPr="004551A8">
              <w:t>1783</w:t>
            </w:r>
          </w:p>
        </w:tc>
        <w:tc>
          <w:tcPr>
            <w:tcW w:w="942" w:type="dxa"/>
            <w:noWrap/>
            <w:hideMark/>
          </w:tcPr>
          <w:p w14:paraId="06EE4B8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ED4D0B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57BF51" w14:textId="77777777" w:rsidR="004551A8" w:rsidRPr="004551A8" w:rsidRDefault="004551A8">
            <w:r w:rsidRPr="004551A8">
              <w:t>RP-241023</w:t>
            </w:r>
          </w:p>
        </w:tc>
      </w:tr>
      <w:tr w:rsidR="004551A8" w:rsidRPr="004551A8" w14:paraId="3589A59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3C360D2" w14:textId="77777777" w:rsidR="004551A8" w:rsidRPr="004551A8" w:rsidRDefault="004551A8">
            <w:r w:rsidRPr="004551A8">
              <w:t>R5-243841</w:t>
            </w:r>
          </w:p>
        </w:tc>
        <w:tc>
          <w:tcPr>
            <w:tcW w:w="4593" w:type="dxa"/>
            <w:noWrap/>
            <w:hideMark/>
          </w:tcPr>
          <w:p w14:paraId="59664CF4" w14:textId="77777777" w:rsidR="004551A8" w:rsidRPr="004551A8" w:rsidRDefault="004551A8">
            <w:r w:rsidRPr="004551A8">
              <w:t>Introducing framework for Beam Correspondence during Initial Access in IDLE related Tx Power tests</w:t>
            </w:r>
          </w:p>
        </w:tc>
        <w:tc>
          <w:tcPr>
            <w:tcW w:w="2265" w:type="dxa"/>
            <w:noWrap/>
            <w:hideMark/>
          </w:tcPr>
          <w:p w14:paraId="44A2FF5D" w14:textId="77777777" w:rsidR="004551A8" w:rsidRPr="004551A8" w:rsidRDefault="004551A8">
            <w:r w:rsidRPr="004551A8">
              <w:t>Apple AB Denmark</w:t>
            </w:r>
          </w:p>
        </w:tc>
        <w:tc>
          <w:tcPr>
            <w:tcW w:w="923" w:type="dxa"/>
            <w:noWrap/>
            <w:hideMark/>
          </w:tcPr>
          <w:p w14:paraId="3C2B5AA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64126D5" w14:textId="77777777" w:rsidR="004551A8" w:rsidRPr="004551A8" w:rsidRDefault="004551A8">
            <w:r w:rsidRPr="004551A8">
              <w:t>38.521-2</w:t>
            </w:r>
          </w:p>
        </w:tc>
        <w:tc>
          <w:tcPr>
            <w:tcW w:w="914" w:type="dxa"/>
            <w:noWrap/>
            <w:hideMark/>
          </w:tcPr>
          <w:p w14:paraId="6C7BB0B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0382A0F" w14:textId="77777777" w:rsidR="004551A8" w:rsidRPr="004551A8" w:rsidRDefault="004551A8">
            <w:r w:rsidRPr="004551A8">
              <w:t>NR_RF_FR2_req_Ph3-UEConTest</w:t>
            </w:r>
          </w:p>
        </w:tc>
        <w:tc>
          <w:tcPr>
            <w:tcW w:w="934" w:type="dxa"/>
            <w:noWrap/>
            <w:hideMark/>
          </w:tcPr>
          <w:p w14:paraId="65B274C3" w14:textId="77777777" w:rsidR="004551A8" w:rsidRPr="004551A8" w:rsidRDefault="004551A8">
            <w:r w:rsidRPr="004551A8">
              <w:t>1047</w:t>
            </w:r>
          </w:p>
        </w:tc>
        <w:tc>
          <w:tcPr>
            <w:tcW w:w="942" w:type="dxa"/>
            <w:noWrap/>
            <w:hideMark/>
          </w:tcPr>
          <w:p w14:paraId="0A364B9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FFE7EC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15358FC" w14:textId="77777777" w:rsidR="004551A8" w:rsidRPr="004551A8" w:rsidRDefault="004551A8">
            <w:r w:rsidRPr="004551A8">
              <w:t>RP-240997</w:t>
            </w:r>
          </w:p>
        </w:tc>
      </w:tr>
      <w:tr w:rsidR="004551A8" w:rsidRPr="004551A8" w14:paraId="2CC418F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CA1ACB3" w14:textId="77777777" w:rsidR="004551A8" w:rsidRPr="004551A8" w:rsidRDefault="004551A8">
            <w:r w:rsidRPr="004551A8">
              <w:t>R5-243842</w:t>
            </w:r>
          </w:p>
        </w:tc>
        <w:tc>
          <w:tcPr>
            <w:tcW w:w="4593" w:type="dxa"/>
            <w:noWrap/>
            <w:hideMark/>
          </w:tcPr>
          <w:p w14:paraId="616B46FC" w14:textId="77777777" w:rsidR="004551A8" w:rsidRPr="004551A8" w:rsidRDefault="004551A8">
            <w:r w:rsidRPr="004551A8">
              <w:t>Addition of message contents to test case 4.7.9.2</w:t>
            </w:r>
          </w:p>
        </w:tc>
        <w:tc>
          <w:tcPr>
            <w:tcW w:w="2265" w:type="dxa"/>
            <w:noWrap/>
            <w:hideMark/>
          </w:tcPr>
          <w:p w14:paraId="6B8F2A67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6E5AB11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848D357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CE0808F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BB09A29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6116D0D0" w14:textId="77777777" w:rsidR="004551A8" w:rsidRPr="004551A8" w:rsidRDefault="004551A8">
            <w:r w:rsidRPr="004551A8">
              <w:t>3198</w:t>
            </w:r>
          </w:p>
        </w:tc>
        <w:tc>
          <w:tcPr>
            <w:tcW w:w="942" w:type="dxa"/>
            <w:noWrap/>
            <w:hideMark/>
          </w:tcPr>
          <w:p w14:paraId="4355A51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7AA271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5A958E4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77891A1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9FF8CE8" w14:textId="77777777" w:rsidR="004551A8" w:rsidRPr="004551A8" w:rsidRDefault="004551A8">
            <w:r w:rsidRPr="004551A8">
              <w:t>R5-243843</w:t>
            </w:r>
          </w:p>
        </w:tc>
        <w:tc>
          <w:tcPr>
            <w:tcW w:w="4593" w:type="dxa"/>
            <w:noWrap/>
            <w:hideMark/>
          </w:tcPr>
          <w:p w14:paraId="5BCD88CE" w14:textId="77777777" w:rsidR="004551A8" w:rsidRPr="004551A8" w:rsidRDefault="004551A8">
            <w:r w:rsidRPr="004551A8">
              <w:t>Addition of message contents to test case 4.7.10.1</w:t>
            </w:r>
          </w:p>
        </w:tc>
        <w:tc>
          <w:tcPr>
            <w:tcW w:w="2265" w:type="dxa"/>
            <w:noWrap/>
            <w:hideMark/>
          </w:tcPr>
          <w:p w14:paraId="77062FA8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435F44A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8D9A7FD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110E6F4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1CFAC84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471A26DC" w14:textId="77777777" w:rsidR="004551A8" w:rsidRPr="004551A8" w:rsidRDefault="004551A8">
            <w:r w:rsidRPr="004551A8">
              <w:t>3199</w:t>
            </w:r>
          </w:p>
        </w:tc>
        <w:tc>
          <w:tcPr>
            <w:tcW w:w="942" w:type="dxa"/>
            <w:noWrap/>
            <w:hideMark/>
          </w:tcPr>
          <w:p w14:paraId="515196C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211DD0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259511A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24782B4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1BA3D9E" w14:textId="77777777" w:rsidR="004551A8" w:rsidRPr="004551A8" w:rsidRDefault="004551A8">
            <w:r w:rsidRPr="004551A8">
              <w:t>R5-243844</w:t>
            </w:r>
          </w:p>
        </w:tc>
        <w:tc>
          <w:tcPr>
            <w:tcW w:w="4593" w:type="dxa"/>
            <w:noWrap/>
            <w:hideMark/>
          </w:tcPr>
          <w:p w14:paraId="40DAB3D6" w14:textId="77777777" w:rsidR="004551A8" w:rsidRPr="004551A8" w:rsidRDefault="004551A8">
            <w:r w:rsidRPr="004551A8">
              <w:t>Addition of message contents to test case 4.7.10.2</w:t>
            </w:r>
          </w:p>
        </w:tc>
        <w:tc>
          <w:tcPr>
            <w:tcW w:w="2265" w:type="dxa"/>
            <w:noWrap/>
            <w:hideMark/>
          </w:tcPr>
          <w:p w14:paraId="2131DFA0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115CD08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0B85E87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C0F1D36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AE074FC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6FF4D59D" w14:textId="77777777" w:rsidR="004551A8" w:rsidRPr="004551A8" w:rsidRDefault="004551A8">
            <w:r w:rsidRPr="004551A8">
              <w:t>3200</w:t>
            </w:r>
          </w:p>
        </w:tc>
        <w:tc>
          <w:tcPr>
            <w:tcW w:w="942" w:type="dxa"/>
            <w:noWrap/>
            <w:hideMark/>
          </w:tcPr>
          <w:p w14:paraId="1EB3E1B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5E7291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01FF148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6BB4D87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1220223" w14:textId="77777777" w:rsidR="004551A8" w:rsidRPr="004551A8" w:rsidRDefault="004551A8">
            <w:r w:rsidRPr="004551A8">
              <w:t>R5-243845</w:t>
            </w:r>
          </w:p>
        </w:tc>
        <w:tc>
          <w:tcPr>
            <w:tcW w:w="4593" w:type="dxa"/>
            <w:noWrap/>
            <w:hideMark/>
          </w:tcPr>
          <w:p w14:paraId="00B8D867" w14:textId="77777777" w:rsidR="004551A8" w:rsidRPr="004551A8" w:rsidRDefault="004551A8">
            <w:r w:rsidRPr="004551A8">
              <w:t>Addition of message contents to test case 5.7.8.1</w:t>
            </w:r>
          </w:p>
        </w:tc>
        <w:tc>
          <w:tcPr>
            <w:tcW w:w="2265" w:type="dxa"/>
            <w:noWrap/>
            <w:hideMark/>
          </w:tcPr>
          <w:p w14:paraId="4E52992B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51CAF7D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292C3A7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368C1A0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64D8D696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6DAD32EC" w14:textId="77777777" w:rsidR="004551A8" w:rsidRPr="004551A8" w:rsidRDefault="004551A8">
            <w:r w:rsidRPr="004551A8">
              <w:t>3201</w:t>
            </w:r>
          </w:p>
        </w:tc>
        <w:tc>
          <w:tcPr>
            <w:tcW w:w="942" w:type="dxa"/>
            <w:noWrap/>
            <w:hideMark/>
          </w:tcPr>
          <w:p w14:paraId="2887804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151A11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39F2755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47CCF40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3E25A34" w14:textId="77777777" w:rsidR="004551A8" w:rsidRPr="004551A8" w:rsidRDefault="004551A8">
            <w:r w:rsidRPr="004551A8">
              <w:t>R5-243846</w:t>
            </w:r>
          </w:p>
        </w:tc>
        <w:tc>
          <w:tcPr>
            <w:tcW w:w="4593" w:type="dxa"/>
            <w:noWrap/>
            <w:hideMark/>
          </w:tcPr>
          <w:p w14:paraId="6DAB3D40" w14:textId="77777777" w:rsidR="004551A8" w:rsidRPr="004551A8" w:rsidRDefault="004551A8">
            <w:r w:rsidRPr="004551A8">
              <w:t>Addition of message contents to test case 5.7.8.2</w:t>
            </w:r>
          </w:p>
        </w:tc>
        <w:tc>
          <w:tcPr>
            <w:tcW w:w="2265" w:type="dxa"/>
            <w:noWrap/>
            <w:hideMark/>
          </w:tcPr>
          <w:p w14:paraId="5D59C193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5764120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514400E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4EA24B0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58E5858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40DFEABB" w14:textId="77777777" w:rsidR="004551A8" w:rsidRPr="004551A8" w:rsidRDefault="004551A8">
            <w:r w:rsidRPr="004551A8">
              <w:t>3202</w:t>
            </w:r>
          </w:p>
        </w:tc>
        <w:tc>
          <w:tcPr>
            <w:tcW w:w="942" w:type="dxa"/>
            <w:noWrap/>
            <w:hideMark/>
          </w:tcPr>
          <w:p w14:paraId="693CDBB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EC5651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5C37E31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211EAAA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CBB2676" w14:textId="77777777" w:rsidR="004551A8" w:rsidRPr="004551A8" w:rsidRDefault="004551A8">
            <w:r w:rsidRPr="004551A8">
              <w:t>R5-243847</w:t>
            </w:r>
          </w:p>
        </w:tc>
        <w:tc>
          <w:tcPr>
            <w:tcW w:w="4593" w:type="dxa"/>
            <w:noWrap/>
            <w:hideMark/>
          </w:tcPr>
          <w:p w14:paraId="52BF35E3" w14:textId="77777777" w:rsidR="004551A8" w:rsidRPr="004551A8" w:rsidRDefault="004551A8">
            <w:r w:rsidRPr="004551A8">
              <w:t>Addition of message contents to test case 5.7.9.1</w:t>
            </w:r>
          </w:p>
        </w:tc>
        <w:tc>
          <w:tcPr>
            <w:tcW w:w="2265" w:type="dxa"/>
            <w:noWrap/>
            <w:hideMark/>
          </w:tcPr>
          <w:p w14:paraId="0C832813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1EA515E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E451C53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C5C6FD8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13BAD8E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697DCC44" w14:textId="77777777" w:rsidR="004551A8" w:rsidRPr="004551A8" w:rsidRDefault="004551A8">
            <w:r w:rsidRPr="004551A8">
              <w:t>3203</w:t>
            </w:r>
          </w:p>
        </w:tc>
        <w:tc>
          <w:tcPr>
            <w:tcW w:w="942" w:type="dxa"/>
            <w:noWrap/>
            <w:hideMark/>
          </w:tcPr>
          <w:p w14:paraId="1A1248F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A84E44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7361709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25C3335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085C892" w14:textId="77777777" w:rsidR="004551A8" w:rsidRPr="004551A8" w:rsidRDefault="004551A8">
            <w:r w:rsidRPr="004551A8">
              <w:t>R5-243848</w:t>
            </w:r>
          </w:p>
        </w:tc>
        <w:tc>
          <w:tcPr>
            <w:tcW w:w="4593" w:type="dxa"/>
            <w:noWrap/>
            <w:hideMark/>
          </w:tcPr>
          <w:p w14:paraId="176C6534" w14:textId="77777777" w:rsidR="004551A8" w:rsidRPr="004551A8" w:rsidRDefault="004551A8">
            <w:r w:rsidRPr="004551A8">
              <w:t>Addition of message contents to test case 5.7.9.2</w:t>
            </w:r>
          </w:p>
        </w:tc>
        <w:tc>
          <w:tcPr>
            <w:tcW w:w="2265" w:type="dxa"/>
            <w:noWrap/>
            <w:hideMark/>
          </w:tcPr>
          <w:p w14:paraId="34733F67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44541F2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A3BA847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DB3A3D5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FA0D568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1827C502" w14:textId="77777777" w:rsidR="004551A8" w:rsidRPr="004551A8" w:rsidRDefault="004551A8">
            <w:r w:rsidRPr="004551A8">
              <w:t>3204</w:t>
            </w:r>
          </w:p>
        </w:tc>
        <w:tc>
          <w:tcPr>
            <w:tcW w:w="942" w:type="dxa"/>
            <w:noWrap/>
            <w:hideMark/>
          </w:tcPr>
          <w:p w14:paraId="48BDA97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F1B9FA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1C8F747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23DF4D9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C9459B5" w14:textId="77777777" w:rsidR="004551A8" w:rsidRPr="004551A8" w:rsidRDefault="004551A8">
            <w:r w:rsidRPr="004551A8">
              <w:t>R5-243849</w:t>
            </w:r>
          </w:p>
        </w:tc>
        <w:tc>
          <w:tcPr>
            <w:tcW w:w="4593" w:type="dxa"/>
            <w:noWrap/>
            <w:hideMark/>
          </w:tcPr>
          <w:p w14:paraId="72423FD4" w14:textId="77777777" w:rsidR="004551A8" w:rsidRPr="004551A8" w:rsidRDefault="004551A8">
            <w:r w:rsidRPr="004551A8">
              <w:t>Addition of message contents to test case 6.7.11.1</w:t>
            </w:r>
          </w:p>
        </w:tc>
        <w:tc>
          <w:tcPr>
            <w:tcW w:w="2265" w:type="dxa"/>
            <w:noWrap/>
            <w:hideMark/>
          </w:tcPr>
          <w:p w14:paraId="7297A85D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3F22FDD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C70AC92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9992EDC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14A79540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7C157E3B" w14:textId="77777777" w:rsidR="004551A8" w:rsidRPr="004551A8" w:rsidRDefault="004551A8">
            <w:r w:rsidRPr="004551A8">
              <w:t>3205</w:t>
            </w:r>
          </w:p>
        </w:tc>
        <w:tc>
          <w:tcPr>
            <w:tcW w:w="942" w:type="dxa"/>
            <w:noWrap/>
            <w:hideMark/>
          </w:tcPr>
          <w:p w14:paraId="5F98904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AE49EF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FB3E830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537D798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8B0264B" w14:textId="77777777" w:rsidR="004551A8" w:rsidRPr="004551A8" w:rsidRDefault="004551A8">
            <w:r w:rsidRPr="004551A8">
              <w:t>R5-243850</w:t>
            </w:r>
          </w:p>
        </w:tc>
        <w:tc>
          <w:tcPr>
            <w:tcW w:w="4593" w:type="dxa"/>
            <w:noWrap/>
            <w:hideMark/>
          </w:tcPr>
          <w:p w14:paraId="28B9EAEE" w14:textId="77777777" w:rsidR="004551A8" w:rsidRPr="004551A8" w:rsidRDefault="004551A8">
            <w:r w:rsidRPr="004551A8">
              <w:t>Addition of message contents to test case 6.7.11.2</w:t>
            </w:r>
          </w:p>
        </w:tc>
        <w:tc>
          <w:tcPr>
            <w:tcW w:w="2265" w:type="dxa"/>
            <w:noWrap/>
            <w:hideMark/>
          </w:tcPr>
          <w:p w14:paraId="7F768493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00C8ECA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72A54EC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E08AE4F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E140A6D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41E0F002" w14:textId="77777777" w:rsidR="004551A8" w:rsidRPr="004551A8" w:rsidRDefault="004551A8">
            <w:r w:rsidRPr="004551A8">
              <w:t>3206</w:t>
            </w:r>
          </w:p>
        </w:tc>
        <w:tc>
          <w:tcPr>
            <w:tcW w:w="942" w:type="dxa"/>
            <w:noWrap/>
            <w:hideMark/>
          </w:tcPr>
          <w:p w14:paraId="6D64529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CC1713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420A597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0BB4BD1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FAD256A" w14:textId="77777777" w:rsidR="004551A8" w:rsidRPr="004551A8" w:rsidRDefault="004551A8">
            <w:r w:rsidRPr="004551A8">
              <w:lastRenderedPageBreak/>
              <w:t>R5-243851</w:t>
            </w:r>
          </w:p>
        </w:tc>
        <w:tc>
          <w:tcPr>
            <w:tcW w:w="4593" w:type="dxa"/>
            <w:noWrap/>
            <w:hideMark/>
          </w:tcPr>
          <w:p w14:paraId="00810B69" w14:textId="77777777" w:rsidR="004551A8" w:rsidRPr="004551A8" w:rsidRDefault="004551A8">
            <w:r w:rsidRPr="004551A8">
              <w:t>Addition of message contents to test case 6.7.12.1</w:t>
            </w:r>
          </w:p>
        </w:tc>
        <w:tc>
          <w:tcPr>
            <w:tcW w:w="2265" w:type="dxa"/>
            <w:noWrap/>
            <w:hideMark/>
          </w:tcPr>
          <w:p w14:paraId="719F5B96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09897C4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A71C605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9C6B549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7259AF1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58B5FF45" w14:textId="77777777" w:rsidR="004551A8" w:rsidRPr="004551A8" w:rsidRDefault="004551A8">
            <w:r w:rsidRPr="004551A8">
              <w:t>3207</w:t>
            </w:r>
          </w:p>
        </w:tc>
        <w:tc>
          <w:tcPr>
            <w:tcW w:w="942" w:type="dxa"/>
            <w:noWrap/>
            <w:hideMark/>
          </w:tcPr>
          <w:p w14:paraId="590ECD3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7E4687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08865C4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1C31765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C6C744" w14:textId="77777777" w:rsidR="004551A8" w:rsidRPr="004551A8" w:rsidRDefault="004551A8">
            <w:r w:rsidRPr="004551A8">
              <w:t>R5-243852</w:t>
            </w:r>
          </w:p>
        </w:tc>
        <w:tc>
          <w:tcPr>
            <w:tcW w:w="4593" w:type="dxa"/>
            <w:noWrap/>
            <w:hideMark/>
          </w:tcPr>
          <w:p w14:paraId="77D74B9C" w14:textId="77777777" w:rsidR="004551A8" w:rsidRPr="004551A8" w:rsidRDefault="004551A8">
            <w:r w:rsidRPr="004551A8">
              <w:t>Addition of message contents to test case 6.7.12.2</w:t>
            </w:r>
          </w:p>
        </w:tc>
        <w:tc>
          <w:tcPr>
            <w:tcW w:w="2265" w:type="dxa"/>
            <w:noWrap/>
            <w:hideMark/>
          </w:tcPr>
          <w:p w14:paraId="197CA84E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5E51878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8C96C61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24FCEBB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ABAC1C3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59A829E8" w14:textId="77777777" w:rsidR="004551A8" w:rsidRPr="004551A8" w:rsidRDefault="004551A8">
            <w:r w:rsidRPr="004551A8">
              <w:t>3208</w:t>
            </w:r>
          </w:p>
        </w:tc>
        <w:tc>
          <w:tcPr>
            <w:tcW w:w="942" w:type="dxa"/>
            <w:noWrap/>
            <w:hideMark/>
          </w:tcPr>
          <w:p w14:paraId="235CA1D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3B998E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22BFA62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4F5154D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095C172" w14:textId="77777777" w:rsidR="004551A8" w:rsidRPr="004551A8" w:rsidRDefault="004551A8">
            <w:r w:rsidRPr="004551A8">
              <w:t>R5-243853</w:t>
            </w:r>
          </w:p>
        </w:tc>
        <w:tc>
          <w:tcPr>
            <w:tcW w:w="4593" w:type="dxa"/>
            <w:noWrap/>
            <w:hideMark/>
          </w:tcPr>
          <w:p w14:paraId="7C2B0415" w14:textId="77777777" w:rsidR="004551A8" w:rsidRPr="004551A8" w:rsidRDefault="004551A8">
            <w:r w:rsidRPr="004551A8">
              <w:t>Addition of message contents to test case 7.7.8.1</w:t>
            </w:r>
          </w:p>
        </w:tc>
        <w:tc>
          <w:tcPr>
            <w:tcW w:w="2265" w:type="dxa"/>
            <w:noWrap/>
            <w:hideMark/>
          </w:tcPr>
          <w:p w14:paraId="19489962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113112E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2AEFAA4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DD22D70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325DC94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0E8C1121" w14:textId="77777777" w:rsidR="004551A8" w:rsidRPr="004551A8" w:rsidRDefault="004551A8">
            <w:r w:rsidRPr="004551A8">
              <w:t>3209</w:t>
            </w:r>
          </w:p>
        </w:tc>
        <w:tc>
          <w:tcPr>
            <w:tcW w:w="942" w:type="dxa"/>
            <w:noWrap/>
            <w:hideMark/>
          </w:tcPr>
          <w:p w14:paraId="2E79E01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497195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3B4EF6A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771CC63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302001" w14:textId="77777777" w:rsidR="004551A8" w:rsidRPr="004551A8" w:rsidRDefault="004551A8">
            <w:r w:rsidRPr="004551A8">
              <w:t>R5-243854</w:t>
            </w:r>
          </w:p>
        </w:tc>
        <w:tc>
          <w:tcPr>
            <w:tcW w:w="4593" w:type="dxa"/>
            <w:noWrap/>
            <w:hideMark/>
          </w:tcPr>
          <w:p w14:paraId="1748C226" w14:textId="77777777" w:rsidR="004551A8" w:rsidRPr="004551A8" w:rsidRDefault="004551A8">
            <w:r w:rsidRPr="004551A8">
              <w:t>Addition of message contents to test case 7.7.8.2</w:t>
            </w:r>
          </w:p>
        </w:tc>
        <w:tc>
          <w:tcPr>
            <w:tcW w:w="2265" w:type="dxa"/>
            <w:noWrap/>
            <w:hideMark/>
          </w:tcPr>
          <w:p w14:paraId="5D4CE1FA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69861A2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8A6E878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16311F4F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58AD9C3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6AD0F34A" w14:textId="77777777" w:rsidR="004551A8" w:rsidRPr="004551A8" w:rsidRDefault="004551A8">
            <w:r w:rsidRPr="004551A8">
              <w:t>3210</w:t>
            </w:r>
          </w:p>
        </w:tc>
        <w:tc>
          <w:tcPr>
            <w:tcW w:w="942" w:type="dxa"/>
            <w:noWrap/>
            <w:hideMark/>
          </w:tcPr>
          <w:p w14:paraId="6D125BF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45FC75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96FF528" w14:textId="77777777" w:rsidR="004551A8" w:rsidRPr="004551A8" w:rsidRDefault="004551A8">
            <w:r w:rsidRPr="004551A8">
              <w:t>RP-240956</w:t>
            </w:r>
          </w:p>
        </w:tc>
      </w:tr>
      <w:tr w:rsidR="004551A8" w:rsidRPr="004551A8" w14:paraId="00CD237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5EC044B" w14:textId="77777777" w:rsidR="004551A8" w:rsidRPr="004551A8" w:rsidRDefault="004551A8">
            <w:r w:rsidRPr="004551A8">
              <w:t>R5-243855</w:t>
            </w:r>
          </w:p>
        </w:tc>
        <w:tc>
          <w:tcPr>
            <w:tcW w:w="4593" w:type="dxa"/>
            <w:noWrap/>
            <w:hideMark/>
          </w:tcPr>
          <w:p w14:paraId="6A6D779A" w14:textId="77777777" w:rsidR="004551A8" w:rsidRPr="004551A8" w:rsidRDefault="004551A8">
            <w:r w:rsidRPr="004551A8">
              <w:t>Addition of message contents to test case 7.7.9.1</w:t>
            </w:r>
          </w:p>
        </w:tc>
        <w:tc>
          <w:tcPr>
            <w:tcW w:w="2265" w:type="dxa"/>
            <w:noWrap/>
            <w:hideMark/>
          </w:tcPr>
          <w:p w14:paraId="04923E4B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796C739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09AAE4F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91DF9B8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6E01ECB2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5AE2553C" w14:textId="77777777" w:rsidR="004551A8" w:rsidRPr="004551A8" w:rsidRDefault="004551A8">
            <w:r w:rsidRPr="004551A8">
              <w:t>3211</w:t>
            </w:r>
          </w:p>
        </w:tc>
        <w:tc>
          <w:tcPr>
            <w:tcW w:w="942" w:type="dxa"/>
            <w:noWrap/>
            <w:hideMark/>
          </w:tcPr>
          <w:p w14:paraId="37ECC04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09949B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3AD0CB3" w14:textId="77777777" w:rsidR="004551A8" w:rsidRPr="004551A8" w:rsidRDefault="004551A8">
            <w:r w:rsidRPr="004551A8">
              <w:t>RP-240957</w:t>
            </w:r>
          </w:p>
        </w:tc>
      </w:tr>
      <w:tr w:rsidR="004551A8" w:rsidRPr="004551A8" w14:paraId="62DDAD6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8D67069" w14:textId="77777777" w:rsidR="004551A8" w:rsidRPr="004551A8" w:rsidRDefault="004551A8">
            <w:r w:rsidRPr="004551A8">
              <w:t>R5-243856</w:t>
            </w:r>
          </w:p>
        </w:tc>
        <w:tc>
          <w:tcPr>
            <w:tcW w:w="4593" w:type="dxa"/>
            <w:noWrap/>
            <w:hideMark/>
          </w:tcPr>
          <w:p w14:paraId="35A3405E" w14:textId="77777777" w:rsidR="004551A8" w:rsidRPr="004551A8" w:rsidRDefault="004551A8">
            <w:r w:rsidRPr="004551A8">
              <w:t>Addition of message contents to test case 7.7.9.2</w:t>
            </w:r>
          </w:p>
        </w:tc>
        <w:tc>
          <w:tcPr>
            <w:tcW w:w="2265" w:type="dxa"/>
            <w:noWrap/>
            <w:hideMark/>
          </w:tcPr>
          <w:p w14:paraId="52E91B62" w14:textId="77777777" w:rsidR="004551A8" w:rsidRPr="004551A8" w:rsidRDefault="004551A8">
            <w:r w:rsidRPr="004551A8">
              <w:t>Apple, Huawei, Hisilicon</w:t>
            </w:r>
          </w:p>
        </w:tc>
        <w:tc>
          <w:tcPr>
            <w:tcW w:w="923" w:type="dxa"/>
            <w:noWrap/>
            <w:hideMark/>
          </w:tcPr>
          <w:p w14:paraId="53CC522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0784396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0C5ABC9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A5BECC7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73974EF4" w14:textId="77777777" w:rsidR="004551A8" w:rsidRPr="004551A8" w:rsidRDefault="004551A8">
            <w:r w:rsidRPr="004551A8">
              <w:t>3212</w:t>
            </w:r>
          </w:p>
        </w:tc>
        <w:tc>
          <w:tcPr>
            <w:tcW w:w="942" w:type="dxa"/>
            <w:noWrap/>
            <w:hideMark/>
          </w:tcPr>
          <w:p w14:paraId="0EBCE8F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0413A9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171B946" w14:textId="77777777" w:rsidR="004551A8" w:rsidRPr="004551A8" w:rsidRDefault="004551A8">
            <w:r w:rsidRPr="004551A8">
              <w:t>RP-240957</w:t>
            </w:r>
          </w:p>
        </w:tc>
      </w:tr>
      <w:tr w:rsidR="004551A8" w:rsidRPr="004551A8" w14:paraId="45D2034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D5199F6" w14:textId="77777777" w:rsidR="004551A8" w:rsidRPr="004551A8" w:rsidRDefault="004551A8">
            <w:r w:rsidRPr="004551A8">
              <w:t>R5-243857</w:t>
            </w:r>
          </w:p>
        </w:tc>
        <w:tc>
          <w:tcPr>
            <w:tcW w:w="4593" w:type="dxa"/>
            <w:noWrap/>
            <w:hideMark/>
          </w:tcPr>
          <w:p w14:paraId="6E8C5AE4" w14:textId="77777777" w:rsidR="004551A8" w:rsidRPr="004551A8" w:rsidRDefault="004551A8">
            <w:r w:rsidRPr="004551A8">
              <w:t>Addition of Test Case 14.2.5</w:t>
            </w:r>
          </w:p>
        </w:tc>
        <w:tc>
          <w:tcPr>
            <w:tcW w:w="2265" w:type="dxa"/>
            <w:noWrap/>
            <w:hideMark/>
          </w:tcPr>
          <w:p w14:paraId="1987C5A8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08B67602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AD9D223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715F7762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7673CF4D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53E4C1F8" w14:textId="77777777" w:rsidR="004551A8" w:rsidRPr="004551A8" w:rsidRDefault="004551A8">
            <w:r w:rsidRPr="004551A8">
              <w:t>0514</w:t>
            </w:r>
          </w:p>
        </w:tc>
        <w:tc>
          <w:tcPr>
            <w:tcW w:w="942" w:type="dxa"/>
            <w:noWrap/>
            <w:hideMark/>
          </w:tcPr>
          <w:p w14:paraId="09F230D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B47A71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6E18C58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3DF05A0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4D3B50C" w14:textId="77777777" w:rsidR="004551A8" w:rsidRPr="004551A8" w:rsidRDefault="004551A8">
            <w:r w:rsidRPr="004551A8">
              <w:t>R5-243858</w:t>
            </w:r>
          </w:p>
        </w:tc>
        <w:tc>
          <w:tcPr>
            <w:tcW w:w="4593" w:type="dxa"/>
            <w:noWrap/>
            <w:hideMark/>
          </w:tcPr>
          <w:p w14:paraId="68D55E6E" w14:textId="77777777" w:rsidR="004551A8" w:rsidRPr="004551A8" w:rsidRDefault="004551A8">
            <w:r w:rsidRPr="004551A8">
              <w:t>Addition of Test Case 14.2.7</w:t>
            </w:r>
          </w:p>
        </w:tc>
        <w:tc>
          <w:tcPr>
            <w:tcW w:w="2265" w:type="dxa"/>
            <w:noWrap/>
            <w:hideMark/>
          </w:tcPr>
          <w:p w14:paraId="5C949054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4A71D5B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C206FE0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5370A629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23A35F2B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4D86BA27" w14:textId="77777777" w:rsidR="004551A8" w:rsidRPr="004551A8" w:rsidRDefault="004551A8">
            <w:r w:rsidRPr="004551A8">
              <w:t>0515</w:t>
            </w:r>
          </w:p>
        </w:tc>
        <w:tc>
          <w:tcPr>
            <w:tcW w:w="942" w:type="dxa"/>
            <w:noWrap/>
            <w:hideMark/>
          </w:tcPr>
          <w:p w14:paraId="44A0599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699AD2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0948CF4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6F37C7D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8BAEC9A" w14:textId="77777777" w:rsidR="004551A8" w:rsidRPr="004551A8" w:rsidRDefault="004551A8">
            <w:r w:rsidRPr="004551A8">
              <w:t>R5-243859</w:t>
            </w:r>
          </w:p>
        </w:tc>
        <w:tc>
          <w:tcPr>
            <w:tcW w:w="4593" w:type="dxa"/>
            <w:noWrap/>
            <w:hideMark/>
          </w:tcPr>
          <w:p w14:paraId="4613A7E9" w14:textId="77777777" w:rsidR="004551A8" w:rsidRPr="004551A8" w:rsidRDefault="004551A8">
            <w:r w:rsidRPr="004551A8">
              <w:t>Addition of Test Case 14.3.5</w:t>
            </w:r>
          </w:p>
        </w:tc>
        <w:tc>
          <w:tcPr>
            <w:tcW w:w="2265" w:type="dxa"/>
            <w:noWrap/>
            <w:hideMark/>
          </w:tcPr>
          <w:p w14:paraId="7B1D78EC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34B4E96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B6BBF76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0F9CC293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0BE1376E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5A182903" w14:textId="77777777" w:rsidR="004551A8" w:rsidRPr="004551A8" w:rsidRDefault="004551A8">
            <w:r w:rsidRPr="004551A8">
              <w:t>0516</w:t>
            </w:r>
          </w:p>
        </w:tc>
        <w:tc>
          <w:tcPr>
            <w:tcW w:w="942" w:type="dxa"/>
            <w:noWrap/>
            <w:hideMark/>
          </w:tcPr>
          <w:p w14:paraId="6BEA3ED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478B2E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5739C15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1116670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9FB5B67" w14:textId="77777777" w:rsidR="004551A8" w:rsidRPr="004551A8" w:rsidRDefault="004551A8">
            <w:r w:rsidRPr="004551A8">
              <w:t>R5-243860</w:t>
            </w:r>
          </w:p>
        </w:tc>
        <w:tc>
          <w:tcPr>
            <w:tcW w:w="4593" w:type="dxa"/>
            <w:noWrap/>
            <w:hideMark/>
          </w:tcPr>
          <w:p w14:paraId="4AEE4A78" w14:textId="77777777" w:rsidR="004551A8" w:rsidRPr="004551A8" w:rsidRDefault="004551A8">
            <w:r w:rsidRPr="004551A8">
              <w:t>Addition of Test Case 14.3.6</w:t>
            </w:r>
          </w:p>
        </w:tc>
        <w:tc>
          <w:tcPr>
            <w:tcW w:w="2265" w:type="dxa"/>
            <w:noWrap/>
            <w:hideMark/>
          </w:tcPr>
          <w:p w14:paraId="32ABC572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02C276D1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954DF94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48121EB0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7A302252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23A1A292" w14:textId="77777777" w:rsidR="004551A8" w:rsidRPr="004551A8" w:rsidRDefault="004551A8">
            <w:r w:rsidRPr="004551A8">
              <w:t>0517</w:t>
            </w:r>
          </w:p>
        </w:tc>
        <w:tc>
          <w:tcPr>
            <w:tcW w:w="942" w:type="dxa"/>
            <w:noWrap/>
            <w:hideMark/>
          </w:tcPr>
          <w:p w14:paraId="0AE67B6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718F96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423EBB6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2DDDECE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37C57EF" w14:textId="77777777" w:rsidR="004551A8" w:rsidRPr="004551A8" w:rsidRDefault="004551A8">
            <w:r w:rsidRPr="004551A8">
              <w:t>R5-243861</w:t>
            </w:r>
          </w:p>
        </w:tc>
        <w:tc>
          <w:tcPr>
            <w:tcW w:w="4593" w:type="dxa"/>
            <w:noWrap/>
            <w:hideMark/>
          </w:tcPr>
          <w:p w14:paraId="7446291D" w14:textId="77777777" w:rsidR="004551A8" w:rsidRPr="004551A8" w:rsidRDefault="004551A8">
            <w:r w:rsidRPr="004551A8">
              <w:t>Addition of Test Case 14.4.1</w:t>
            </w:r>
          </w:p>
        </w:tc>
        <w:tc>
          <w:tcPr>
            <w:tcW w:w="2265" w:type="dxa"/>
            <w:noWrap/>
            <w:hideMark/>
          </w:tcPr>
          <w:p w14:paraId="42A42DB4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2F7A2916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C86EA89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5EE076CA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643A084F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215DB23E" w14:textId="77777777" w:rsidR="004551A8" w:rsidRPr="004551A8" w:rsidRDefault="004551A8">
            <w:r w:rsidRPr="004551A8">
              <w:t>0518</w:t>
            </w:r>
          </w:p>
        </w:tc>
        <w:tc>
          <w:tcPr>
            <w:tcW w:w="942" w:type="dxa"/>
            <w:noWrap/>
            <w:hideMark/>
          </w:tcPr>
          <w:p w14:paraId="228BAB7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33D13B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92A7BD8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238097A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5D729AC" w14:textId="77777777" w:rsidR="004551A8" w:rsidRPr="004551A8" w:rsidRDefault="004551A8">
            <w:r w:rsidRPr="004551A8">
              <w:t>R5-243862</w:t>
            </w:r>
          </w:p>
        </w:tc>
        <w:tc>
          <w:tcPr>
            <w:tcW w:w="4593" w:type="dxa"/>
            <w:noWrap/>
            <w:hideMark/>
          </w:tcPr>
          <w:p w14:paraId="1A6682B4" w14:textId="77777777" w:rsidR="004551A8" w:rsidRPr="004551A8" w:rsidRDefault="004551A8">
            <w:r w:rsidRPr="004551A8">
              <w:t>Addition of Test Case 14.4.2</w:t>
            </w:r>
          </w:p>
        </w:tc>
        <w:tc>
          <w:tcPr>
            <w:tcW w:w="2265" w:type="dxa"/>
            <w:noWrap/>
            <w:hideMark/>
          </w:tcPr>
          <w:p w14:paraId="69B0F759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450E07D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650B720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218E1A8C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639D311E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207237F3" w14:textId="77777777" w:rsidR="004551A8" w:rsidRPr="004551A8" w:rsidRDefault="004551A8">
            <w:r w:rsidRPr="004551A8">
              <w:t>0519</w:t>
            </w:r>
          </w:p>
        </w:tc>
        <w:tc>
          <w:tcPr>
            <w:tcW w:w="942" w:type="dxa"/>
            <w:noWrap/>
            <w:hideMark/>
          </w:tcPr>
          <w:p w14:paraId="58D915E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B2A3AB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E1AC190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0C5B8C2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747333F" w14:textId="77777777" w:rsidR="004551A8" w:rsidRPr="004551A8" w:rsidRDefault="004551A8">
            <w:r w:rsidRPr="004551A8">
              <w:t>R5-243863</w:t>
            </w:r>
          </w:p>
        </w:tc>
        <w:tc>
          <w:tcPr>
            <w:tcW w:w="4593" w:type="dxa"/>
            <w:noWrap/>
            <w:hideMark/>
          </w:tcPr>
          <w:p w14:paraId="2185AD3D" w14:textId="77777777" w:rsidR="004551A8" w:rsidRPr="004551A8" w:rsidRDefault="004551A8">
            <w:r w:rsidRPr="004551A8">
              <w:t>Addition of Test Case 14.5.1</w:t>
            </w:r>
          </w:p>
        </w:tc>
        <w:tc>
          <w:tcPr>
            <w:tcW w:w="2265" w:type="dxa"/>
            <w:noWrap/>
            <w:hideMark/>
          </w:tcPr>
          <w:p w14:paraId="2053BD3A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478F192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7C5117C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3E3CA8D9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38266EC4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35741831" w14:textId="77777777" w:rsidR="004551A8" w:rsidRPr="004551A8" w:rsidRDefault="004551A8">
            <w:r w:rsidRPr="004551A8">
              <w:t>0520</w:t>
            </w:r>
          </w:p>
        </w:tc>
        <w:tc>
          <w:tcPr>
            <w:tcW w:w="942" w:type="dxa"/>
            <w:noWrap/>
            <w:hideMark/>
          </w:tcPr>
          <w:p w14:paraId="41D0D21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31972D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25830FA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102FFF3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1BF6B9" w14:textId="77777777" w:rsidR="004551A8" w:rsidRPr="004551A8" w:rsidRDefault="004551A8">
            <w:r w:rsidRPr="004551A8">
              <w:t>R5-243864</w:t>
            </w:r>
          </w:p>
        </w:tc>
        <w:tc>
          <w:tcPr>
            <w:tcW w:w="4593" w:type="dxa"/>
            <w:noWrap/>
            <w:hideMark/>
          </w:tcPr>
          <w:p w14:paraId="5ED4EB85" w14:textId="77777777" w:rsidR="004551A8" w:rsidRPr="004551A8" w:rsidRDefault="004551A8">
            <w:r w:rsidRPr="004551A8">
              <w:t>Addition of Test Case 14.5.2</w:t>
            </w:r>
          </w:p>
        </w:tc>
        <w:tc>
          <w:tcPr>
            <w:tcW w:w="2265" w:type="dxa"/>
            <w:noWrap/>
            <w:hideMark/>
          </w:tcPr>
          <w:p w14:paraId="295C2C8D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5025F1E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ABD9B68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36FFCDFB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0E8DF0ED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7660664C" w14:textId="77777777" w:rsidR="004551A8" w:rsidRPr="004551A8" w:rsidRDefault="004551A8">
            <w:r w:rsidRPr="004551A8">
              <w:t>0521</w:t>
            </w:r>
          </w:p>
        </w:tc>
        <w:tc>
          <w:tcPr>
            <w:tcW w:w="942" w:type="dxa"/>
            <w:noWrap/>
            <w:hideMark/>
          </w:tcPr>
          <w:p w14:paraId="6B41664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6FD5E3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114A5F9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16F3356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C5E14C8" w14:textId="77777777" w:rsidR="004551A8" w:rsidRPr="004551A8" w:rsidRDefault="004551A8">
            <w:r w:rsidRPr="004551A8">
              <w:t>R5-243865</w:t>
            </w:r>
          </w:p>
        </w:tc>
        <w:tc>
          <w:tcPr>
            <w:tcW w:w="4593" w:type="dxa"/>
            <w:noWrap/>
            <w:hideMark/>
          </w:tcPr>
          <w:p w14:paraId="6050060C" w14:textId="77777777" w:rsidR="004551A8" w:rsidRPr="004551A8" w:rsidRDefault="004551A8">
            <w:r w:rsidRPr="004551A8">
              <w:t>Addition of Test Case 15.2.5</w:t>
            </w:r>
          </w:p>
        </w:tc>
        <w:tc>
          <w:tcPr>
            <w:tcW w:w="2265" w:type="dxa"/>
            <w:noWrap/>
            <w:hideMark/>
          </w:tcPr>
          <w:p w14:paraId="7904E431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4BB32EA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4108FA9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7A641092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6BDCAA7F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0B85B4EA" w14:textId="77777777" w:rsidR="004551A8" w:rsidRPr="004551A8" w:rsidRDefault="004551A8">
            <w:r w:rsidRPr="004551A8">
              <w:t>0522</w:t>
            </w:r>
          </w:p>
        </w:tc>
        <w:tc>
          <w:tcPr>
            <w:tcW w:w="942" w:type="dxa"/>
            <w:noWrap/>
            <w:hideMark/>
          </w:tcPr>
          <w:p w14:paraId="237A225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F84395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E97F733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5D817C6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B5443AE" w14:textId="77777777" w:rsidR="004551A8" w:rsidRPr="004551A8" w:rsidRDefault="004551A8">
            <w:r w:rsidRPr="004551A8">
              <w:t>R5-243866</w:t>
            </w:r>
          </w:p>
        </w:tc>
        <w:tc>
          <w:tcPr>
            <w:tcW w:w="4593" w:type="dxa"/>
            <w:noWrap/>
            <w:hideMark/>
          </w:tcPr>
          <w:p w14:paraId="3AB51179" w14:textId="77777777" w:rsidR="004551A8" w:rsidRPr="004551A8" w:rsidRDefault="004551A8">
            <w:r w:rsidRPr="004551A8">
              <w:t>Addition of Test Case 15.2.6</w:t>
            </w:r>
          </w:p>
        </w:tc>
        <w:tc>
          <w:tcPr>
            <w:tcW w:w="2265" w:type="dxa"/>
            <w:noWrap/>
            <w:hideMark/>
          </w:tcPr>
          <w:p w14:paraId="4F6C2FB0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046E5FE3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9613EFD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42BA3A3D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7D591730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5DDB9541" w14:textId="77777777" w:rsidR="004551A8" w:rsidRPr="004551A8" w:rsidRDefault="004551A8">
            <w:r w:rsidRPr="004551A8">
              <w:t>0523</w:t>
            </w:r>
          </w:p>
        </w:tc>
        <w:tc>
          <w:tcPr>
            <w:tcW w:w="942" w:type="dxa"/>
            <w:noWrap/>
            <w:hideMark/>
          </w:tcPr>
          <w:p w14:paraId="4BF9D28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A0E5EC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457F5E8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387D4A5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B8F55D0" w14:textId="77777777" w:rsidR="004551A8" w:rsidRPr="004551A8" w:rsidRDefault="004551A8">
            <w:r w:rsidRPr="004551A8">
              <w:t>R5-243867</w:t>
            </w:r>
          </w:p>
        </w:tc>
        <w:tc>
          <w:tcPr>
            <w:tcW w:w="4593" w:type="dxa"/>
            <w:noWrap/>
            <w:hideMark/>
          </w:tcPr>
          <w:p w14:paraId="54DBDBD6" w14:textId="77777777" w:rsidR="004551A8" w:rsidRPr="004551A8" w:rsidRDefault="004551A8">
            <w:r w:rsidRPr="004551A8">
              <w:t>Addition of Test Case 15.2.7</w:t>
            </w:r>
          </w:p>
        </w:tc>
        <w:tc>
          <w:tcPr>
            <w:tcW w:w="2265" w:type="dxa"/>
            <w:noWrap/>
            <w:hideMark/>
          </w:tcPr>
          <w:p w14:paraId="118D8154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7CA72C2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4560706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63583AD5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4AD5EC6C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0BDBCC6B" w14:textId="77777777" w:rsidR="004551A8" w:rsidRPr="004551A8" w:rsidRDefault="004551A8">
            <w:r w:rsidRPr="004551A8">
              <w:t>0524</w:t>
            </w:r>
          </w:p>
        </w:tc>
        <w:tc>
          <w:tcPr>
            <w:tcW w:w="942" w:type="dxa"/>
            <w:noWrap/>
            <w:hideMark/>
          </w:tcPr>
          <w:p w14:paraId="0A3DEEE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502D91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94EA0D7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515FC4C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99AF86D" w14:textId="77777777" w:rsidR="004551A8" w:rsidRPr="004551A8" w:rsidRDefault="004551A8">
            <w:r w:rsidRPr="004551A8">
              <w:t>R5-243868</w:t>
            </w:r>
          </w:p>
        </w:tc>
        <w:tc>
          <w:tcPr>
            <w:tcW w:w="4593" w:type="dxa"/>
            <w:noWrap/>
            <w:hideMark/>
          </w:tcPr>
          <w:p w14:paraId="0939463E" w14:textId="77777777" w:rsidR="004551A8" w:rsidRPr="004551A8" w:rsidRDefault="004551A8">
            <w:r w:rsidRPr="004551A8">
              <w:t>Addition of Test Case 15.3.3</w:t>
            </w:r>
          </w:p>
        </w:tc>
        <w:tc>
          <w:tcPr>
            <w:tcW w:w="2265" w:type="dxa"/>
            <w:noWrap/>
            <w:hideMark/>
          </w:tcPr>
          <w:p w14:paraId="7548676D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75B4B58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0A61D9F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6FCB1B2D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5DDE72F3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39ECB9CE" w14:textId="77777777" w:rsidR="004551A8" w:rsidRPr="004551A8" w:rsidRDefault="004551A8">
            <w:r w:rsidRPr="004551A8">
              <w:t>0525</w:t>
            </w:r>
          </w:p>
        </w:tc>
        <w:tc>
          <w:tcPr>
            <w:tcW w:w="942" w:type="dxa"/>
            <w:noWrap/>
            <w:hideMark/>
          </w:tcPr>
          <w:p w14:paraId="49A0F26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E7FEF5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D0EF1D1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64271A2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20BF42E" w14:textId="77777777" w:rsidR="004551A8" w:rsidRPr="004551A8" w:rsidRDefault="004551A8">
            <w:r w:rsidRPr="004551A8">
              <w:t>R5-243869</w:t>
            </w:r>
          </w:p>
        </w:tc>
        <w:tc>
          <w:tcPr>
            <w:tcW w:w="4593" w:type="dxa"/>
            <w:noWrap/>
            <w:hideMark/>
          </w:tcPr>
          <w:p w14:paraId="7FA38144" w14:textId="77777777" w:rsidR="004551A8" w:rsidRPr="004551A8" w:rsidRDefault="004551A8">
            <w:r w:rsidRPr="004551A8">
              <w:t>Addition of Test Case 15.3.4</w:t>
            </w:r>
          </w:p>
        </w:tc>
        <w:tc>
          <w:tcPr>
            <w:tcW w:w="2265" w:type="dxa"/>
            <w:noWrap/>
            <w:hideMark/>
          </w:tcPr>
          <w:p w14:paraId="3EA317DF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11D79DC2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7CBC37E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7F176C19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409AE52E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1156F758" w14:textId="77777777" w:rsidR="004551A8" w:rsidRPr="004551A8" w:rsidRDefault="004551A8">
            <w:r w:rsidRPr="004551A8">
              <w:t>0526</w:t>
            </w:r>
          </w:p>
        </w:tc>
        <w:tc>
          <w:tcPr>
            <w:tcW w:w="942" w:type="dxa"/>
            <w:noWrap/>
            <w:hideMark/>
          </w:tcPr>
          <w:p w14:paraId="505BB87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9BFC03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C3DA670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0C08407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B2474E2" w14:textId="77777777" w:rsidR="004551A8" w:rsidRPr="004551A8" w:rsidRDefault="004551A8">
            <w:r w:rsidRPr="004551A8">
              <w:lastRenderedPageBreak/>
              <w:t>R5-243870</w:t>
            </w:r>
          </w:p>
        </w:tc>
        <w:tc>
          <w:tcPr>
            <w:tcW w:w="4593" w:type="dxa"/>
            <w:noWrap/>
            <w:hideMark/>
          </w:tcPr>
          <w:p w14:paraId="50A4ECF3" w14:textId="77777777" w:rsidR="004551A8" w:rsidRPr="004551A8" w:rsidRDefault="004551A8">
            <w:r w:rsidRPr="004551A8">
              <w:t>Addition of Test Case 16.2.5</w:t>
            </w:r>
          </w:p>
        </w:tc>
        <w:tc>
          <w:tcPr>
            <w:tcW w:w="2265" w:type="dxa"/>
            <w:noWrap/>
            <w:hideMark/>
          </w:tcPr>
          <w:p w14:paraId="622300DD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73E50F46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587ED56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3AA8CE4A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78FEC2BF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60821FBB" w14:textId="77777777" w:rsidR="004551A8" w:rsidRPr="004551A8" w:rsidRDefault="004551A8">
            <w:r w:rsidRPr="004551A8">
              <w:t>0527</w:t>
            </w:r>
          </w:p>
        </w:tc>
        <w:tc>
          <w:tcPr>
            <w:tcW w:w="942" w:type="dxa"/>
            <w:noWrap/>
            <w:hideMark/>
          </w:tcPr>
          <w:p w14:paraId="7B083CF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618EA5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4E2CE12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783CBB0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39CCF7F" w14:textId="77777777" w:rsidR="004551A8" w:rsidRPr="004551A8" w:rsidRDefault="004551A8">
            <w:r w:rsidRPr="004551A8">
              <w:t>R5-243871</w:t>
            </w:r>
          </w:p>
        </w:tc>
        <w:tc>
          <w:tcPr>
            <w:tcW w:w="4593" w:type="dxa"/>
            <w:noWrap/>
            <w:hideMark/>
          </w:tcPr>
          <w:p w14:paraId="21D10791" w14:textId="77777777" w:rsidR="004551A8" w:rsidRPr="004551A8" w:rsidRDefault="004551A8">
            <w:r w:rsidRPr="004551A8">
              <w:t>Addition of Test Case 16.2.6</w:t>
            </w:r>
          </w:p>
        </w:tc>
        <w:tc>
          <w:tcPr>
            <w:tcW w:w="2265" w:type="dxa"/>
            <w:noWrap/>
            <w:hideMark/>
          </w:tcPr>
          <w:p w14:paraId="6B1C03A4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2CC48CB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B57E057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45462D7E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304C03FB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6F41796A" w14:textId="77777777" w:rsidR="004551A8" w:rsidRPr="004551A8" w:rsidRDefault="004551A8">
            <w:r w:rsidRPr="004551A8">
              <w:t>0528</w:t>
            </w:r>
          </w:p>
        </w:tc>
        <w:tc>
          <w:tcPr>
            <w:tcW w:w="942" w:type="dxa"/>
            <w:noWrap/>
            <w:hideMark/>
          </w:tcPr>
          <w:p w14:paraId="3DDBD16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4FDBDB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56469D5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61961C2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CDF497E" w14:textId="77777777" w:rsidR="004551A8" w:rsidRPr="004551A8" w:rsidRDefault="004551A8">
            <w:r w:rsidRPr="004551A8">
              <w:t>R5-243872</w:t>
            </w:r>
          </w:p>
        </w:tc>
        <w:tc>
          <w:tcPr>
            <w:tcW w:w="4593" w:type="dxa"/>
            <w:noWrap/>
            <w:hideMark/>
          </w:tcPr>
          <w:p w14:paraId="2D1333BA" w14:textId="77777777" w:rsidR="004551A8" w:rsidRPr="004551A8" w:rsidRDefault="004551A8">
            <w:r w:rsidRPr="004551A8">
              <w:t>Addition of Test Case 16.3.3</w:t>
            </w:r>
          </w:p>
        </w:tc>
        <w:tc>
          <w:tcPr>
            <w:tcW w:w="2265" w:type="dxa"/>
            <w:noWrap/>
            <w:hideMark/>
          </w:tcPr>
          <w:p w14:paraId="54B42EF3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1F7A0BF4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82943CB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521A8668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5EA31E71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32D3CD03" w14:textId="77777777" w:rsidR="004551A8" w:rsidRPr="004551A8" w:rsidRDefault="004551A8">
            <w:r w:rsidRPr="004551A8">
              <w:t>0529</w:t>
            </w:r>
          </w:p>
        </w:tc>
        <w:tc>
          <w:tcPr>
            <w:tcW w:w="942" w:type="dxa"/>
            <w:noWrap/>
            <w:hideMark/>
          </w:tcPr>
          <w:p w14:paraId="026CBE8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0D579F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8B3B792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551784F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6C3D6C5" w14:textId="77777777" w:rsidR="004551A8" w:rsidRPr="004551A8" w:rsidRDefault="004551A8">
            <w:r w:rsidRPr="004551A8">
              <w:t>R5-243873</w:t>
            </w:r>
          </w:p>
        </w:tc>
        <w:tc>
          <w:tcPr>
            <w:tcW w:w="4593" w:type="dxa"/>
            <w:noWrap/>
            <w:hideMark/>
          </w:tcPr>
          <w:p w14:paraId="3213170A" w14:textId="77777777" w:rsidR="004551A8" w:rsidRPr="004551A8" w:rsidRDefault="004551A8">
            <w:r w:rsidRPr="004551A8">
              <w:t>Addition of Test Case 16.4.1</w:t>
            </w:r>
          </w:p>
        </w:tc>
        <w:tc>
          <w:tcPr>
            <w:tcW w:w="2265" w:type="dxa"/>
            <w:noWrap/>
            <w:hideMark/>
          </w:tcPr>
          <w:p w14:paraId="21679B73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1EC342D3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3E76D65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205CA63E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1D62573E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60B99A45" w14:textId="77777777" w:rsidR="004551A8" w:rsidRPr="004551A8" w:rsidRDefault="004551A8">
            <w:r w:rsidRPr="004551A8">
              <w:t>0530</w:t>
            </w:r>
          </w:p>
        </w:tc>
        <w:tc>
          <w:tcPr>
            <w:tcW w:w="942" w:type="dxa"/>
            <w:noWrap/>
            <w:hideMark/>
          </w:tcPr>
          <w:p w14:paraId="4B60447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72FB60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C668C0D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7B47A05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2550B6B" w14:textId="77777777" w:rsidR="004551A8" w:rsidRPr="004551A8" w:rsidRDefault="004551A8">
            <w:r w:rsidRPr="004551A8">
              <w:t>R5-243874</w:t>
            </w:r>
          </w:p>
        </w:tc>
        <w:tc>
          <w:tcPr>
            <w:tcW w:w="4593" w:type="dxa"/>
            <w:noWrap/>
            <w:hideMark/>
          </w:tcPr>
          <w:p w14:paraId="13A3BBE0" w14:textId="77777777" w:rsidR="004551A8" w:rsidRPr="004551A8" w:rsidRDefault="004551A8">
            <w:r w:rsidRPr="004551A8">
              <w:t>Addition of Test Case 16.4.2</w:t>
            </w:r>
          </w:p>
        </w:tc>
        <w:tc>
          <w:tcPr>
            <w:tcW w:w="2265" w:type="dxa"/>
            <w:noWrap/>
            <w:hideMark/>
          </w:tcPr>
          <w:p w14:paraId="0B6B361B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2B0756F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3A1160E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65D7F15F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2853C4FF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30B92B4D" w14:textId="77777777" w:rsidR="004551A8" w:rsidRPr="004551A8" w:rsidRDefault="004551A8">
            <w:r w:rsidRPr="004551A8">
              <w:t>0531</w:t>
            </w:r>
          </w:p>
        </w:tc>
        <w:tc>
          <w:tcPr>
            <w:tcW w:w="942" w:type="dxa"/>
            <w:noWrap/>
            <w:hideMark/>
          </w:tcPr>
          <w:p w14:paraId="4ABEF97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B74676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BAF9DDA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2635C4A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5DE2164" w14:textId="77777777" w:rsidR="004551A8" w:rsidRPr="004551A8" w:rsidRDefault="004551A8">
            <w:r w:rsidRPr="004551A8">
              <w:t>R5-243875</w:t>
            </w:r>
          </w:p>
        </w:tc>
        <w:tc>
          <w:tcPr>
            <w:tcW w:w="4593" w:type="dxa"/>
            <w:noWrap/>
            <w:hideMark/>
          </w:tcPr>
          <w:p w14:paraId="35B3A46A" w14:textId="77777777" w:rsidR="004551A8" w:rsidRPr="004551A8" w:rsidRDefault="004551A8">
            <w:r w:rsidRPr="004551A8">
              <w:t>Addition of Test Case 16.5.1</w:t>
            </w:r>
          </w:p>
        </w:tc>
        <w:tc>
          <w:tcPr>
            <w:tcW w:w="2265" w:type="dxa"/>
            <w:noWrap/>
            <w:hideMark/>
          </w:tcPr>
          <w:p w14:paraId="47B73AFE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5B5EFCD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61774E9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2CED0B8D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1CE0F232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7CB8370F" w14:textId="77777777" w:rsidR="004551A8" w:rsidRPr="004551A8" w:rsidRDefault="004551A8">
            <w:r w:rsidRPr="004551A8">
              <w:t>0532</w:t>
            </w:r>
          </w:p>
        </w:tc>
        <w:tc>
          <w:tcPr>
            <w:tcW w:w="942" w:type="dxa"/>
            <w:noWrap/>
            <w:hideMark/>
          </w:tcPr>
          <w:p w14:paraId="422544E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AD1B8A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AA49004" w14:textId="77777777" w:rsidR="004551A8" w:rsidRPr="004551A8" w:rsidRDefault="004551A8">
            <w:r w:rsidRPr="004551A8">
              <w:t>RP-240977</w:t>
            </w:r>
          </w:p>
        </w:tc>
      </w:tr>
      <w:tr w:rsidR="004551A8" w:rsidRPr="004551A8" w14:paraId="46C0B47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7C5A396" w14:textId="77777777" w:rsidR="004551A8" w:rsidRPr="004551A8" w:rsidRDefault="004551A8">
            <w:r w:rsidRPr="004551A8">
              <w:t>R5-243876</w:t>
            </w:r>
          </w:p>
        </w:tc>
        <w:tc>
          <w:tcPr>
            <w:tcW w:w="4593" w:type="dxa"/>
            <w:noWrap/>
            <w:hideMark/>
          </w:tcPr>
          <w:p w14:paraId="7421B3CA" w14:textId="77777777" w:rsidR="004551A8" w:rsidRPr="004551A8" w:rsidRDefault="004551A8">
            <w:r w:rsidRPr="004551A8">
              <w:t>Addition of Test Case 16.5.2</w:t>
            </w:r>
          </w:p>
        </w:tc>
        <w:tc>
          <w:tcPr>
            <w:tcW w:w="2265" w:type="dxa"/>
            <w:noWrap/>
            <w:hideMark/>
          </w:tcPr>
          <w:p w14:paraId="4BFB47CA" w14:textId="77777777" w:rsidR="004551A8" w:rsidRPr="004551A8" w:rsidRDefault="004551A8">
            <w:r w:rsidRPr="004551A8">
              <w:t>Rohde &amp; Schwarz</w:t>
            </w:r>
          </w:p>
        </w:tc>
        <w:tc>
          <w:tcPr>
            <w:tcW w:w="923" w:type="dxa"/>
            <w:noWrap/>
            <w:hideMark/>
          </w:tcPr>
          <w:p w14:paraId="01FDF08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600D385" w14:textId="77777777" w:rsidR="004551A8" w:rsidRPr="004551A8" w:rsidRDefault="004551A8">
            <w:r w:rsidRPr="004551A8">
              <w:t>37.571-1</w:t>
            </w:r>
          </w:p>
        </w:tc>
        <w:tc>
          <w:tcPr>
            <w:tcW w:w="914" w:type="dxa"/>
            <w:noWrap/>
            <w:hideMark/>
          </w:tcPr>
          <w:p w14:paraId="68BF4772" w14:textId="77777777" w:rsidR="004551A8" w:rsidRPr="004551A8" w:rsidRDefault="004551A8">
            <w:r w:rsidRPr="004551A8">
              <w:t>17.4.0</w:t>
            </w:r>
          </w:p>
        </w:tc>
        <w:tc>
          <w:tcPr>
            <w:tcW w:w="4538" w:type="dxa"/>
            <w:noWrap/>
            <w:hideMark/>
          </w:tcPr>
          <w:p w14:paraId="0D24BEBE" w14:textId="77777777" w:rsidR="004551A8" w:rsidRPr="004551A8" w:rsidRDefault="004551A8">
            <w:r w:rsidRPr="004551A8">
              <w:t>NR_pos_enh-UEConTest</w:t>
            </w:r>
          </w:p>
        </w:tc>
        <w:tc>
          <w:tcPr>
            <w:tcW w:w="934" w:type="dxa"/>
            <w:noWrap/>
            <w:hideMark/>
          </w:tcPr>
          <w:p w14:paraId="55B63D83" w14:textId="77777777" w:rsidR="004551A8" w:rsidRPr="004551A8" w:rsidRDefault="004551A8">
            <w:r w:rsidRPr="004551A8">
              <w:t>0533</w:t>
            </w:r>
          </w:p>
        </w:tc>
        <w:tc>
          <w:tcPr>
            <w:tcW w:w="942" w:type="dxa"/>
            <w:noWrap/>
            <w:hideMark/>
          </w:tcPr>
          <w:p w14:paraId="4B62B72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519814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E8245E8" w14:textId="77777777" w:rsidR="004551A8" w:rsidRPr="004551A8" w:rsidRDefault="004551A8">
            <w:r w:rsidRPr="004551A8">
              <w:t>RP-240978</w:t>
            </w:r>
          </w:p>
        </w:tc>
      </w:tr>
      <w:tr w:rsidR="004551A8" w:rsidRPr="004551A8" w14:paraId="6D20038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9D720C0" w14:textId="77777777" w:rsidR="004551A8" w:rsidRPr="004551A8" w:rsidRDefault="004551A8">
            <w:r w:rsidRPr="004551A8">
              <w:t>R5-243877</w:t>
            </w:r>
          </w:p>
        </w:tc>
        <w:tc>
          <w:tcPr>
            <w:tcW w:w="4593" w:type="dxa"/>
            <w:noWrap/>
            <w:hideMark/>
          </w:tcPr>
          <w:p w14:paraId="7D104D73" w14:textId="77777777" w:rsidR="004551A8" w:rsidRPr="004551A8" w:rsidRDefault="004551A8">
            <w:r w:rsidRPr="004551A8">
              <w:t>Introduction of PC1 transmitter requirements for bands n7, n41 and n78</w:t>
            </w:r>
          </w:p>
        </w:tc>
        <w:tc>
          <w:tcPr>
            <w:tcW w:w="2265" w:type="dxa"/>
            <w:noWrap/>
            <w:hideMark/>
          </w:tcPr>
          <w:p w14:paraId="75781D99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1C147B4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8CA4701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6312E70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734CB95" w14:textId="77777777" w:rsidR="004551A8" w:rsidRPr="004551A8" w:rsidRDefault="004551A8">
            <w:r w:rsidRPr="004551A8">
              <w:t>LTE_NR_HPUE_FWVM_R18-UEConTest</w:t>
            </w:r>
          </w:p>
        </w:tc>
        <w:tc>
          <w:tcPr>
            <w:tcW w:w="934" w:type="dxa"/>
            <w:noWrap/>
            <w:hideMark/>
          </w:tcPr>
          <w:p w14:paraId="6F72F223" w14:textId="77777777" w:rsidR="004551A8" w:rsidRPr="004551A8" w:rsidRDefault="004551A8">
            <w:r w:rsidRPr="004551A8">
              <w:t>2751</w:t>
            </w:r>
          </w:p>
        </w:tc>
        <w:tc>
          <w:tcPr>
            <w:tcW w:w="942" w:type="dxa"/>
            <w:noWrap/>
            <w:hideMark/>
          </w:tcPr>
          <w:p w14:paraId="27C00ED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E063E2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08A1A4F" w14:textId="77777777" w:rsidR="004551A8" w:rsidRPr="004551A8" w:rsidRDefault="004551A8">
            <w:r w:rsidRPr="004551A8">
              <w:t>RP-240991</w:t>
            </w:r>
          </w:p>
        </w:tc>
      </w:tr>
      <w:tr w:rsidR="004551A8" w:rsidRPr="004551A8" w14:paraId="345F908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033CF5A" w14:textId="77777777" w:rsidR="004551A8" w:rsidRPr="004551A8" w:rsidRDefault="004551A8">
            <w:r w:rsidRPr="004551A8">
              <w:t>R5-243878</w:t>
            </w:r>
          </w:p>
        </w:tc>
        <w:tc>
          <w:tcPr>
            <w:tcW w:w="4593" w:type="dxa"/>
            <w:noWrap/>
            <w:hideMark/>
          </w:tcPr>
          <w:p w14:paraId="5EA64E7D" w14:textId="77777777" w:rsidR="004551A8" w:rsidRPr="004551A8" w:rsidRDefault="004551A8">
            <w:r w:rsidRPr="004551A8">
              <w:t>Addition of general informationfor 3Tx NR CA</w:t>
            </w:r>
          </w:p>
        </w:tc>
        <w:tc>
          <w:tcPr>
            <w:tcW w:w="2265" w:type="dxa"/>
            <w:noWrap/>
            <w:hideMark/>
          </w:tcPr>
          <w:p w14:paraId="2D1E045A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7399CAF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E0CFAAA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2F932C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D1E1992" w14:textId="77777777" w:rsidR="004551A8" w:rsidRPr="004551A8" w:rsidRDefault="004551A8">
            <w:r w:rsidRPr="004551A8">
              <w:t>4Rx_low_NR_band_handheld_3Tx_NR_CA_ENDC-UEConTest</w:t>
            </w:r>
          </w:p>
        </w:tc>
        <w:tc>
          <w:tcPr>
            <w:tcW w:w="934" w:type="dxa"/>
            <w:noWrap/>
            <w:hideMark/>
          </w:tcPr>
          <w:p w14:paraId="76C7B3A1" w14:textId="77777777" w:rsidR="004551A8" w:rsidRPr="004551A8" w:rsidRDefault="004551A8">
            <w:r w:rsidRPr="004551A8">
              <w:t>2790</w:t>
            </w:r>
          </w:p>
        </w:tc>
        <w:tc>
          <w:tcPr>
            <w:tcW w:w="942" w:type="dxa"/>
            <w:noWrap/>
            <w:hideMark/>
          </w:tcPr>
          <w:p w14:paraId="6643242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8CF690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7FDF2FD" w14:textId="77777777" w:rsidR="004551A8" w:rsidRPr="004551A8" w:rsidRDefault="004551A8">
            <w:r w:rsidRPr="004551A8">
              <w:t>RP-240994</w:t>
            </w:r>
          </w:p>
        </w:tc>
      </w:tr>
      <w:tr w:rsidR="004551A8" w:rsidRPr="004551A8" w14:paraId="7F9BD63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13862DC" w14:textId="77777777" w:rsidR="004551A8" w:rsidRPr="004551A8" w:rsidRDefault="004551A8">
            <w:r w:rsidRPr="004551A8">
              <w:t>R5-243879</w:t>
            </w:r>
          </w:p>
        </w:tc>
        <w:tc>
          <w:tcPr>
            <w:tcW w:w="4593" w:type="dxa"/>
            <w:noWrap/>
            <w:hideMark/>
          </w:tcPr>
          <w:p w14:paraId="7B356743" w14:textId="77777777" w:rsidR="004551A8" w:rsidRPr="004551A8" w:rsidRDefault="004551A8">
            <w:r w:rsidRPr="004551A8">
              <w:t>Addition of suffix information for Carrier Aggregation (CA) with UL MIMO</w:t>
            </w:r>
          </w:p>
        </w:tc>
        <w:tc>
          <w:tcPr>
            <w:tcW w:w="2265" w:type="dxa"/>
            <w:noWrap/>
            <w:hideMark/>
          </w:tcPr>
          <w:p w14:paraId="4AC77145" w14:textId="77777777" w:rsidR="004551A8" w:rsidRPr="004551A8" w:rsidRDefault="004551A8">
            <w:r w:rsidRPr="004551A8">
              <w:t>China Unicom</w:t>
            </w:r>
          </w:p>
        </w:tc>
        <w:tc>
          <w:tcPr>
            <w:tcW w:w="923" w:type="dxa"/>
            <w:noWrap/>
            <w:hideMark/>
          </w:tcPr>
          <w:p w14:paraId="60514EB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A44A1FC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2607178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91EDE8C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04CA3C3" w14:textId="77777777" w:rsidR="004551A8" w:rsidRPr="004551A8" w:rsidRDefault="004551A8">
            <w:r w:rsidRPr="004551A8">
              <w:t>2858</w:t>
            </w:r>
          </w:p>
        </w:tc>
        <w:tc>
          <w:tcPr>
            <w:tcW w:w="942" w:type="dxa"/>
            <w:noWrap/>
            <w:hideMark/>
          </w:tcPr>
          <w:p w14:paraId="07332FE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1C1965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AB2921B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6FC9EB8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87710D2" w14:textId="77777777" w:rsidR="004551A8" w:rsidRPr="004551A8" w:rsidRDefault="004551A8">
            <w:r w:rsidRPr="004551A8">
              <w:t>R5-243880</w:t>
            </w:r>
          </w:p>
        </w:tc>
        <w:tc>
          <w:tcPr>
            <w:tcW w:w="4593" w:type="dxa"/>
            <w:noWrap/>
            <w:hideMark/>
          </w:tcPr>
          <w:p w14:paraId="2ACD0B5A" w14:textId="77777777" w:rsidR="004551A8" w:rsidRPr="004551A8" w:rsidRDefault="004551A8">
            <w:r w:rsidRPr="004551A8">
              <w:t>Addition test case for Inter-cell SSB based L1-RSRP Reporting</w:t>
            </w:r>
          </w:p>
        </w:tc>
        <w:tc>
          <w:tcPr>
            <w:tcW w:w="2265" w:type="dxa"/>
            <w:noWrap/>
            <w:hideMark/>
          </w:tcPr>
          <w:p w14:paraId="173944FA" w14:textId="77777777" w:rsidR="004551A8" w:rsidRPr="004551A8" w:rsidRDefault="004551A8">
            <w:r w:rsidRPr="004551A8">
              <w:t>Samsung</w:t>
            </w:r>
          </w:p>
        </w:tc>
        <w:tc>
          <w:tcPr>
            <w:tcW w:w="923" w:type="dxa"/>
            <w:noWrap/>
            <w:hideMark/>
          </w:tcPr>
          <w:p w14:paraId="0B17F70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16C709B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828B27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C5355FF" w14:textId="77777777" w:rsidR="004551A8" w:rsidRPr="004551A8" w:rsidRDefault="004551A8">
            <w:r w:rsidRPr="004551A8">
              <w:t>NR_feMIMO-UEConTest</w:t>
            </w:r>
          </w:p>
        </w:tc>
        <w:tc>
          <w:tcPr>
            <w:tcW w:w="934" w:type="dxa"/>
            <w:noWrap/>
            <w:hideMark/>
          </w:tcPr>
          <w:p w14:paraId="6416FE83" w14:textId="77777777" w:rsidR="004551A8" w:rsidRPr="004551A8" w:rsidRDefault="004551A8">
            <w:r w:rsidRPr="004551A8">
              <w:t>3118</w:t>
            </w:r>
          </w:p>
        </w:tc>
        <w:tc>
          <w:tcPr>
            <w:tcW w:w="942" w:type="dxa"/>
            <w:noWrap/>
            <w:hideMark/>
          </w:tcPr>
          <w:p w14:paraId="612ED07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C0130A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4B3C644" w14:textId="77777777" w:rsidR="004551A8" w:rsidRPr="004551A8" w:rsidRDefault="004551A8">
            <w:r w:rsidRPr="004551A8">
              <w:t>RP-240964</w:t>
            </w:r>
          </w:p>
        </w:tc>
      </w:tr>
      <w:tr w:rsidR="004551A8" w:rsidRPr="004551A8" w14:paraId="5FDAB92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05C94AC" w14:textId="77777777" w:rsidR="004551A8" w:rsidRPr="004551A8" w:rsidRDefault="004551A8">
            <w:r w:rsidRPr="004551A8">
              <w:t>R5-243881</w:t>
            </w:r>
          </w:p>
        </w:tc>
        <w:tc>
          <w:tcPr>
            <w:tcW w:w="4593" w:type="dxa"/>
            <w:noWrap/>
            <w:hideMark/>
          </w:tcPr>
          <w:p w14:paraId="6AC05808" w14:textId="77777777" w:rsidR="004551A8" w:rsidRPr="004551A8" w:rsidRDefault="004551A8">
            <w:r w:rsidRPr="004551A8">
              <w:t>Additional demodulation test case for FR2 high speed train</w:t>
            </w:r>
          </w:p>
        </w:tc>
        <w:tc>
          <w:tcPr>
            <w:tcW w:w="2265" w:type="dxa"/>
            <w:noWrap/>
            <w:hideMark/>
          </w:tcPr>
          <w:p w14:paraId="6FFE2B08" w14:textId="77777777" w:rsidR="004551A8" w:rsidRPr="004551A8" w:rsidRDefault="004551A8">
            <w:r w:rsidRPr="004551A8">
              <w:t>Samsung</w:t>
            </w:r>
          </w:p>
        </w:tc>
        <w:tc>
          <w:tcPr>
            <w:tcW w:w="923" w:type="dxa"/>
            <w:noWrap/>
            <w:hideMark/>
          </w:tcPr>
          <w:p w14:paraId="04C5C2F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1D5A80B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6C9C82D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B535714" w14:textId="77777777" w:rsidR="004551A8" w:rsidRPr="004551A8" w:rsidRDefault="004551A8">
            <w:r w:rsidRPr="004551A8">
              <w:t>NR_HST_FR2-UEConTest</w:t>
            </w:r>
          </w:p>
        </w:tc>
        <w:tc>
          <w:tcPr>
            <w:tcW w:w="934" w:type="dxa"/>
            <w:noWrap/>
            <w:hideMark/>
          </w:tcPr>
          <w:p w14:paraId="57407B4C" w14:textId="77777777" w:rsidR="004551A8" w:rsidRPr="004551A8" w:rsidRDefault="004551A8">
            <w:r w:rsidRPr="004551A8">
              <w:t>0832</w:t>
            </w:r>
          </w:p>
        </w:tc>
        <w:tc>
          <w:tcPr>
            <w:tcW w:w="942" w:type="dxa"/>
            <w:noWrap/>
            <w:hideMark/>
          </w:tcPr>
          <w:p w14:paraId="5FC6F51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EB45A9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803AB99" w14:textId="77777777" w:rsidR="004551A8" w:rsidRPr="004551A8" w:rsidRDefault="004551A8">
            <w:r w:rsidRPr="004551A8">
              <w:t>RP-240971</w:t>
            </w:r>
          </w:p>
        </w:tc>
      </w:tr>
      <w:tr w:rsidR="004551A8" w:rsidRPr="004551A8" w14:paraId="1A93B46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4FE5D04" w14:textId="77777777" w:rsidR="004551A8" w:rsidRPr="004551A8" w:rsidRDefault="004551A8">
            <w:r w:rsidRPr="004551A8">
              <w:t>R5-243882</w:t>
            </w:r>
          </w:p>
        </w:tc>
        <w:tc>
          <w:tcPr>
            <w:tcW w:w="4593" w:type="dxa"/>
            <w:noWrap/>
            <w:hideMark/>
          </w:tcPr>
          <w:p w14:paraId="0D435DB7" w14:textId="77777777" w:rsidR="004551A8" w:rsidRPr="004551A8" w:rsidRDefault="004551A8">
            <w:r w:rsidRPr="004551A8">
              <w:t>Clarification of Test frequency limitations for CA in Annex C</w:t>
            </w:r>
          </w:p>
        </w:tc>
        <w:tc>
          <w:tcPr>
            <w:tcW w:w="2265" w:type="dxa"/>
            <w:noWrap/>
            <w:hideMark/>
          </w:tcPr>
          <w:p w14:paraId="6C6EE13C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74C3BDF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45CBB94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4494CB7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B4DB47A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F115A8E" w14:textId="77777777" w:rsidR="004551A8" w:rsidRPr="004551A8" w:rsidRDefault="004551A8">
            <w:r w:rsidRPr="004551A8">
              <w:t>3139</w:t>
            </w:r>
          </w:p>
        </w:tc>
        <w:tc>
          <w:tcPr>
            <w:tcW w:w="942" w:type="dxa"/>
            <w:noWrap/>
            <w:hideMark/>
          </w:tcPr>
          <w:p w14:paraId="27CBAFD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C256BB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2A18C64" w14:textId="77777777" w:rsidR="004551A8" w:rsidRPr="004551A8" w:rsidRDefault="004551A8">
            <w:r w:rsidRPr="004551A8">
              <w:t>RP-241023</w:t>
            </w:r>
          </w:p>
        </w:tc>
      </w:tr>
      <w:tr w:rsidR="004551A8" w:rsidRPr="004551A8" w14:paraId="392338F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7D296A" w14:textId="77777777" w:rsidR="004551A8" w:rsidRPr="004551A8" w:rsidRDefault="004551A8">
            <w:r w:rsidRPr="004551A8">
              <w:t>R5-243883</w:t>
            </w:r>
          </w:p>
        </w:tc>
        <w:tc>
          <w:tcPr>
            <w:tcW w:w="4593" w:type="dxa"/>
            <w:noWrap/>
            <w:hideMark/>
          </w:tcPr>
          <w:p w14:paraId="6FAA985A" w14:textId="77777777" w:rsidR="004551A8" w:rsidRPr="004551A8" w:rsidRDefault="004551A8">
            <w:r w:rsidRPr="004551A8">
              <w:t>Addition of checklist for intra band CA in Annex B</w:t>
            </w:r>
          </w:p>
        </w:tc>
        <w:tc>
          <w:tcPr>
            <w:tcW w:w="2265" w:type="dxa"/>
            <w:noWrap/>
            <w:hideMark/>
          </w:tcPr>
          <w:p w14:paraId="7EA3B485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69514E0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F2B11D2" w14:textId="77777777" w:rsidR="004551A8" w:rsidRPr="004551A8" w:rsidRDefault="004551A8">
            <w:r w:rsidRPr="004551A8">
              <w:t>38.905</w:t>
            </w:r>
          </w:p>
        </w:tc>
        <w:tc>
          <w:tcPr>
            <w:tcW w:w="914" w:type="dxa"/>
            <w:noWrap/>
            <w:hideMark/>
          </w:tcPr>
          <w:p w14:paraId="625796B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53E5E12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4ABC615" w14:textId="77777777" w:rsidR="004551A8" w:rsidRPr="004551A8" w:rsidRDefault="004551A8">
            <w:r w:rsidRPr="004551A8">
              <w:t>0891</w:t>
            </w:r>
          </w:p>
        </w:tc>
        <w:tc>
          <w:tcPr>
            <w:tcW w:w="942" w:type="dxa"/>
            <w:noWrap/>
            <w:hideMark/>
          </w:tcPr>
          <w:p w14:paraId="5CDB02E5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90B014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63CE4D3" w14:textId="77777777" w:rsidR="004551A8" w:rsidRPr="004551A8" w:rsidRDefault="004551A8">
            <w:r w:rsidRPr="004551A8">
              <w:t>RP-241023</w:t>
            </w:r>
          </w:p>
        </w:tc>
      </w:tr>
      <w:tr w:rsidR="004551A8" w:rsidRPr="004551A8" w14:paraId="379B537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74C1134" w14:textId="77777777" w:rsidR="004551A8" w:rsidRPr="004551A8" w:rsidRDefault="004551A8">
            <w:r w:rsidRPr="004551A8">
              <w:t>R5-243884</w:t>
            </w:r>
          </w:p>
        </w:tc>
        <w:tc>
          <w:tcPr>
            <w:tcW w:w="4593" w:type="dxa"/>
            <w:noWrap/>
            <w:hideMark/>
          </w:tcPr>
          <w:p w14:paraId="5C3CAC57" w14:textId="77777777" w:rsidR="004551A8" w:rsidRPr="004551A8" w:rsidRDefault="004551A8">
            <w:r w:rsidRPr="004551A8">
              <w:t>Addition of MU and TT for new NR-U test cases</w:t>
            </w:r>
          </w:p>
        </w:tc>
        <w:tc>
          <w:tcPr>
            <w:tcW w:w="2265" w:type="dxa"/>
            <w:noWrap/>
            <w:hideMark/>
          </w:tcPr>
          <w:p w14:paraId="1EAC6524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56B0E04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A981712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17B9F83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47508D0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28DFE66F" w14:textId="77777777" w:rsidR="004551A8" w:rsidRPr="004551A8" w:rsidRDefault="004551A8">
            <w:r w:rsidRPr="004551A8">
              <w:t>2764</w:t>
            </w:r>
          </w:p>
        </w:tc>
        <w:tc>
          <w:tcPr>
            <w:tcW w:w="942" w:type="dxa"/>
            <w:noWrap/>
            <w:hideMark/>
          </w:tcPr>
          <w:p w14:paraId="3098061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32F85E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13133C1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52150A3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CDE130F" w14:textId="77777777" w:rsidR="004551A8" w:rsidRPr="004551A8" w:rsidRDefault="004551A8">
            <w:r w:rsidRPr="004551A8">
              <w:lastRenderedPageBreak/>
              <w:t>R5-243885</w:t>
            </w:r>
          </w:p>
        </w:tc>
        <w:tc>
          <w:tcPr>
            <w:tcW w:w="4593" w:type="dxa"/>
            <w:noWrap/>
            <w:hideMark/>
          </w:tcPr>
          <w:p w14:paraId="4E8E18F0" w14:textId="77777777" w:rsidR="004551A8" w:rsidRPr="004551A8" w:rsidRDefault="004551A8">
            <w:r w:rsidRPr="004551A8">
              <w:t>Addition of test case 6.3F.4.4, Aggregate power tolerance for shared spectrum channel access</w:t>
            </w:r>
          </w:p>
        </w:tc>
        <w:tc>
          <w:tcPr>
            <w:tcW w:w="2265" w:type="dxa"/>
            <w:noWrap/>
            <w:hideMark/>
          </w:tcPr>
          <w:p w14:paraId="3C5F9E02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3B3D7F0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13E1FC1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7551984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6C08DBB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040A224B" w14:textId="77777777" w:rsidR="004551A8" w:rsidRPr="004551A8" w:rsidRDefault="004551A8">
            <w:r w:rsidRPr="004551A8">
              <w:t>2762</w:t>
            </w:r>
          </w:p>
        </w:tc>
        <w:tc>
          <w:tcPr>
            <w:tcW w:w="942" w:type="dxa"/>
            <w:noWrap/>
            <w:hideMark/>
          </w:tcPr>
          <w:p w14:paraId="13D2452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4B4B67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3C83139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7B3584C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C357D6E" w14:textId="77777777" w:rsidR="004551A8" w:rsidRPr="004551A8" w:rsidRDefault="004551A8">
            <w:r w:rsidRPr="004551A8">
              <w:t>R5-243886</w:t>
            </w:r>
          </w:p>
        </w:tc>
        <w:tc>
          <w:tcPr>
            <w:tcW w:w="4593" w:type="dxa"/>
            <w:noWrap/>
            <w:hideMark/>
          </w:tcPr>
          <w:p w14:paraId="7B19A732" w14:textId="77777777" w:rsidR="004551A8" w:rsidRPr="004551A8" w:rsidRDefault="004551A8">
            <w:r w:rsidRPr="004551A8">
              <w:t>Addition of test case 7.4F, Maximum input level for shared spectrum channel access</w:t>
            </w:r>
          </w:p>
        </w:tc>
        <w:tc>
          <w:tcPr>
            <w:tcW w:w="2265" w:type="dxa"/>
            <w:noWrap/>
            <w:hideMark/>
          </w:tcPr>
          <w:p w14:paraId="223018E2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2A37695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AD14D9B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3A9AF7B8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61E2176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2CF6A0FB" w14:textId="77777777" w:rsidR="004551A8" w:rsidRPr="004551A8" w:rsidRDefault="004551A8">
            <w:r w:rsidRPr="004551A8">
              <w:t>2761</w:t>
            </w:r>
          </w:p>
        </w:tc>
        <w:tc>
          <w:tcPr>
            <w:tcW w:w="942" w:type="dxa"/>
            <w:noWrap/>
            <w:hideMark/>
          </w:tcPr>
          <w:p w14:paraId="0C8A935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B43B93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02449F2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47FBBAF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F33CB84" w14:textId="77777777" w:rsidR="004551A8" w:rsidRPr="004551A8" w:rsidRDefault="004551A8">
            <w:r w:rsidRPr="004551A8">
              <w:t>R5-243887</w:t>
            </w:r>
          </w:p>
        </w:tc>
        <w:tc>
          <w:tcPr>
            <w:tcW w:w="4593" w:type="dxa"/>
            <w:noWrap/>
            <w:hideMark/>
          </w:tcPr>
          <w:p w14:paraId="11135F4C" w14:textId="77777777" w:rsidR="004551A8" w:rsidRPr="004551A8" w:rsidRDefault="004551A8">
            <w:r w:rsidRPr="004551A8">
              <w:t>Update to NTN DCQR cases</w:t>
            </w:r>
          </w:p>
        </w:tc>
        <w:tc>
          <w:tcPr>
            <w:tcW w:w="2265" w:type="dxa"/>
            <w:noWrap/>
            <w:hideMark/>
          </w:tcPr>
          <w:p w14:paraId="2F3BA001" w14:textId="77777777" w:rsidR="004551A8" w:rsidRPr="004551A8" w:rsidRDefault="004551A8">
            <w:r w:rsidRPr="004551A8">
              <w:t>Mediatek India Technology Pvt.</w:t>
            </w:r>
          </w:p>
        </w:tc>
        <w:tc>
          <w:tcPr>
            <w:tcW w:w="923" w:type="dxa"/>
            <w:noWrap/>
            <w:hideMark/>
          </w:tcPr>
          <w:p w14:paraId="1D76257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8877382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5F672E0C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145E6AD0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053468FC" w14:textId="77777777" w:rsidR="004551A8" w:rsidRPr="004551A8" w:rsidRDefault="004551A8">
            <w:r w:rsidRPr="004551A8">
              <w:t>3034</w:t>
            </w:r>
          </w:p>
        </w:tc>
        <w:tc>
          <w:tcPr>
            <w:tcW w:w="942" w:type="dxa"/>
            <w:noWrap/>
            <w:hideMark/>
          </w:tcPr>
          <w:p w14:paraId="46AC409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936F82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CDA264A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6F54D9D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F40D759" w14:textId="77777777" w:rsidR="004551A8" w:rsidRPr="004551A8" w:rsidRDefault="004551A8">
            <w:r w:rsidRPr="004551A8">
              <w:t>R5-243892</w:t>
            </w:r>
          </w:p>
        </w:tc>
        <w:tc>
          <w:tcPr>
            <w:tcW w:w="4593" w:type="dxa"/>
            <w:noWrap/>
            <w:hideMark/>
          </w:tcPr>
          <w:p w14:paraId="15923299" w14:textId="77777777" w:rsidR="004551A8" w:rsidRPr="004551A8" w:rsidRDefault="004551A8">
            <w:r w:rsidRPr="004551A8">
              <w:t>Update to NSA event-triggered measurement NR-U tests including TT</w:t>
            </w:r>
          </w:p>
        </w:tc>
        <w:tc>
          <w:tcPr>
            <w:tcW w:w="2265" w:type="dxa"/>
            <w:noWrap/>
            <w:hideMark/>
          </w:tcPr>
          <w:p w14:paraId="24ABD314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6ECD624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84050F3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66E709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45E2236D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0F75ECE2" w14:textId="77777777" w:rsidR="004551A8" w:rsidRPr="004551A8" w:rsidRDefault="004551A8">
            <w:r w:rsidRPr="004551A8">
              <w:t>3237</w:t>
            </w:r>
          </w:p>
        </w:tc>
        <w:tc>
          <w:tcPr>
            <w:tcW w:w="942" w:type="dxa"/>
            <w:noWrap/>
            <w:hideMark/>
          </w:tcPr>
          <w:p w14:paraId="3A0D5D3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DBEBD6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9752D3B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7AC9BC0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53704A6" w14:textId="77777777" w:rsidR="004551A8" w:rsidRPr="004551A8" w:rsidRDefault="004551A8">
            <w:r w:rsidRPr="004551A8">
              <w:t>R5-243893</w:t>
            </w:r>
          </w:p>
        </w:tc>
        <w:tc>
          <w:tcPr>
            <w:tcW w:w="4593" w:type="dxa"/>
            <w:noWrap/>
            <w:hideMark/>
          </w:tcPr>
          <w:p w14:paraId="4ABA1677" w14:textId="77777777" w:rsidR="004551A8" w:rsidRPr="004551A8" w:rsidRDefault="004551A8">
            <w:r w:rsidRPr="004551A8">
              <w:t>Test Tolerance analysis for NR-U inter-frequency measurement reporting test cases 10.4.2.3, 10.4.2.4, 10.4.2.5, 10.4.2.6</w:t>
            </w:r>
          </w:p>
        </w:tc>
        <w:tc>
          <w:tcPr>
            <w:tcW w:w="2265" w:type="dxa"/>
            <w:noWrap/>
            <w:hideMark/>
          </w:tcPr>
          <w:p w14:paraId="5FFCBBFB" w14:textId="77777777" w:rsidR="004551A8" w:rsidRPr="004551A8" w:rsidRDefault="004551A8">
            <w:r w:rsidRPr="004551A8">
              <w:t>Qualcomm Technologies Int</w:t>
            </w:r>
          </w:p>
        </w:tc>
        <w:tc>
          <w:tcPr>
            <w:tcW w:w="923" w:type="dxa"/>
            <w:noWrap/>
            <w:hideMark/>
          </w:tcPr>
          <w:p w14:paraId="7DC4637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2290A3F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2B7B054E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98742E6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451E48EC" w14:textId="77777777" w:rsidR="004551A8" w:rsidRPr="004551A8" w:rsidRDefault="004551A8">
            <w:r w:rsidRPr="004551A8">
              <w:t>0746</w:t>
            </w:r>
          </w:p>
        </w:tc>
        <w:tc>
          <w:tcPr>
            <w:tcW w:w="942" w:type="dxa"/>
            <w:noWrap/>
            <w:hideMark/>
          </w:tcPr>
          <w:p w14:paraId="35E057A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A8EA9C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E1445E2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090B019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8402D78" w14:textId="77777777" w:rsidR="004551A8" w:rsidRPr="004551A8" w:rsidRDefault="004551A8">
            <w:r w:rsidRPr="004551A8">
              <w:t>R5-243894</w:t>
            </w:r>
          </w:p>
        </w:tc>
        <w:tc>
          <w:tcPr>
            <w:tcW w:w="4593" w:type="dxa"/>
            <w:noWrap/>
            <w:hideMark/>
          </w:tcPr>
          <w:p w14:paraId="411D1A0D" w14:textId="77777777" w:rsidR="004551A8" w:rsidRPr="004551A8" w:rsidRDefault="004551A8">
            <w:r w:rsidRPr="004551A8">
              <w:t>Test Tolerance analysis for NR-U inter-frequency measurement reporting test cases with DRX 10.4.2.7, 10.4.2.8, 10.4.2.9, 10.4.2.10</w:t>
            </w:r>
          </w:p>
        </w:tc>
        <w:tc>
          <w:tcPr>
            <w:tcW w:w="2265" w:type="dxa"/>
            <w:noWrap/>
            <w:hideMark/>
          </w:tcPr>
          <w:p w14:paraId="147D4D2D" w14:textId="77777777" w:rsidR="004551A8" w:rsidRPr="004551A8" w:rsidRDefault="004551A8">
            <w:r w:rsidRPr="004551A8">
              <w:t>Qualcomm Technologies Int</w:t>
            </w:r>
          </w:p>
        </w:tc>
        <w:tc>
          <w:tcPr>
            <w:tcW w:w="923" w:type="dxa"/>
            <w:noWrap/>
            <w:hideMark/>
          </w:tcPr>
          <w:p w14:paraId="260672C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06DA49D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69510BF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5445F36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0B059714" w14:textId="77777777" w:rsidR="004551A8" w:rsidRPr="004551A8" w:rsidRDefault="004551A8">
            <w:r w:rsidRPr="004551A8">
              <w:t>0747</w:t>
            </w:r>
          </w:p>
        </w:tc>
        <w:tc>
          <w:tcPr>
            <w:tcW w:w="942" w:type="dxa"/>
            <w:noWrap/>
            <w:hideMark/>
          </w:tcPr>
          <w:p w14:paraId="7081826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375773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C6BA7A4" w14:textId="77777777" w:rsidR="004551A8" w:rsidRPr="004551A8" w:rsidRDefault="004551A8">
            <w:r w:rsidRPr="004551A8">
              <w:t>RP-240953</w:t>
            </w:r>
          </w:p>
        </w:tc>
      </w:tr>
      <w:tr w:rsidR="004551A8" w:rsidRPr="004551A8" w14:paraId="6451AA3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647D9FE" w14:textId="77777777" w:rsidR="004551A8" w:rsidRPr="004551A8" w:rsidRDefault="004551A8">
            <w:r w:rsidRPr="004551A8">
              <w:t>R5-243895</w:t>
            </w:r>
          </w:p>
        </w:tc>
        <w:tc>
          <w:tcPr>
            <w:tcW w:w="4593" w:type="dxa"/>
            <w:noWrap/>
            <w:hideMark/>
          </w:tcPr>
          <w:p w14:paraId="0D828F3D" w14:textId="77777777" w:rsidR="004551A8" w:rsidRPr="004551A8" w:rsidRDefault="004551A8">
            <w:r w:rsidRPr="004551A8">
              <w:t>Addition of TTs for NR-U intra-frequency measurement reporting test</w:t>
            </w:r>
          </w:p>
        </w:tc>
        <w:tc>
          <w:tcPr>
            <w:tcW w:w="2265" w:type="dxa"/>
            <w:noWrap/>
            <w:hideMark/>
          </w:tcPr>
          <w:p w14:paraId="64BDBFD8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5E75B38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4746D99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619D6B95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F352DA2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66249F61" w14:textId="77777777" w:rsidR="004551A8" w:rsidRPr="004551A8" w:rsidRDefault="004551A8">
            <w:r w:rsidRPr="004551A8">
              <w:t>0755</w:t>
            </w:r>
          </w:p>
        </w:tc>
        <w:tc>
          <w:tcPr>
            <w:tcW w:w="942" w:type="dxa"/>
            <w:noWrap/>
            <w:hideMark/>
          </w:tcPr>
          <w:p w14:paraId="26032C1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2BE949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4574DD4" w14:textId="77777777" w:rsidR="004551A8" w:rsidRPr="004551A8" w:rsidRDefault="004551A8">
            <w:r w:rsidRPr="004551A8">
              <w:t>RP-240954</w:t>
            </w:r>
          </w:p>
        </w:tc>
      </w:tr>
      <w:tr w:rsidR="004551A8" w:rsidRPr="004551A8" w14:paraId="7BC50B0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BFBBE8C" w14:textId="77777777" w:rsidR="004551A8" w:rsidRPr="004551A8" w:rsidRDefault="004551A8">
            <w:r w:rsidRPr="004551A8">
              <w:t>R5-243896</w:t>
            </w:r>
          </w:p>
        </w:tc>
        <w:tc>
          <w:tcPr>
            <w:tcW w:w="4593" w:type="dxa"/>
            <w:noWrap/>
            <w:hideMark/>
          </w:tcPr>
          <w:p w14:paraId="73C9CE08" w14:textId="77777777" w:rsidR="004551A8" w:rsidRPr="004551A8" w:rsidRDefault="004551A8">
            <w:r w:rsidRPr="004551A8">
              <w:t>Introduction of new NR NTN test case - 6.4.2.1a Error Vector Magnitude including symbols with transient period</w:t>
            </w:r>
          </w:p>
        </w:tc>
        <w:tc>
          <w:tcPr>
            <w:tcW w:w="2265" w:type="dxa"/>
            <w:noWrap/>
            <w:hideMark/>
          </w:tcPr>
          <w:p w14:paraId="1FF20C8F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23D882F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42546B3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65161C5D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1C4B05BC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0527D0FF" w14:textId="77777777" w:rsidR="004551A8" w:rsidRPr="004551A8" w:rsidRDefault="004551A8">
            <w:r w:rsidRPr="004551A8">
              <w:t>0040</w:t>
            </w:r>
          </w:p>
        </w:tc>
        <w:tc>
          <w:tcPr>
            <w:tcW w:w="942" w:type="dxa"/>
            <w:noWrap/>
            <w:hideMark/>
          </w:tcPr>
          <w:p w14:paraId="638975F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B80635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76F16A7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3F03341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1446627" w14:textId="77777777" w:rsidR="004551A8" w:rsidRPr="004551A8" w:rsidRDefault="004551A8">
            <w:r w:rsidRPr="004551A8">
              <w:t>R5-243897</w:t>
            </w:r>
          </w:p>
        </w:tc>
        <w:tc>
          <w:tcPr>
            <w:tcW w:w="4593" w:type="dxa"/>
            <w:noWrap/>
            <w:hideMark/>
          </w:tcPr>
          <w:p w14:paraId="480FCDF2" w14:textId="77777777" w:rsidR="004551A8" w:rsidRPr="004551A8" w:rsidRDefault="004551A8">
            <w:r w:rsidRPr="004551A8">
              <w:t>Introduction of new SUL test case 7.7C</w:t>
            </w:r>
          </w:p>
        </w:tc>
        <w:tc>
          <w:tcPr>
            <w:tcW w:w="2265" w:type="dxa"/>
            <w:noWrap/>
            <w:hideMark/>
          </w:tcPr>
          <w:p w14:paraId="215C8659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759AB81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B95D15A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4D8D591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2A08B32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408D8F4" w14:textId="77777777" w:rsidR="004551A8" w:rsidRPr="004551A8" w:rsidRDefault="004551A8">
            <w:r w:rsidRPr="004551A8">
              <w:t>2766</w:t>
            </w:r>
          </w:p>
        </w:tc>
        <w:tc>
          <w:tcPr>
            <w:tcW w:w="942" w:type="dxa"/>
            <w:noWrap/>
            <w:hideMark/>
          </w:tcPr>
          <w:p w14:paraId="0277CFA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966DAD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9E55BE6" w14:textId="77777777" w:rsidR="004551A8" w:rsidRPr="004551A8" w:rsidRDefault="004551A8">
            <w:r w:rsidRPr="004551A8">
              <w:t>RP-241023</w:t>
            </w:r>
          </w:p>
        </w:tc>
      </w:tr>
      <w:tr w:rsidR="004551A8" w:rsidRPr="004551A8" w14:paraId="5F5AB6B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8F300CB" w14:textId="77777777" w:rsidR="004551A8" w:rsidRPr="004551A8" w:rsidRDefault="004551A8">
            <w:r w:rsidRPr="004551A8">
              <w:t>R5-243898</w:t>
            </w:r>
          </w:p>
        </w:tc>
        <w:tc>
          <w:tcPr>
            <w:tcW w:w="4593" w:type="dxa"/>
            <w:noWrap/>
            <w:hideMark/>
          </w:tcPr>
          <w:p w14:paraId="1D7257CC" w14:textId="77777777" w:rsidR="004551A8" w:rsidRPr="004551A8" w:rsidRDefault="004551A8">
            <w:r w:rsidRPr="004551A8">
              <w:t>MU and TT defintion for TxD EVM test case 6.4G.2.1</w:t>
            </w:r>
          </w:p>
        </w:tc>
        <w:tc>
          <w:tcPr>
            <w:tcW w:w="2265" w:type="dxa"/>
            <w:noWrap/>
            <w:hideMark/>
          </w:tcPr>
          <w:p w14:paraId="469EDDE3" w14:textId="77777777" w:rsidR="004551A8" w:rsidRPr="004551A8" w:rsidRDefault="004551A8">
            <w:r w:rsidRPr="004551A8">
              <w:t>Keysight Technologies, Rohde&amp;Schwarz</w:t>
            </w:r>
          </w:p>
        </w:tc>
        <w:tc>
          <w:tcPr>
            <w:tcW w:w="923" w:type="dxa"/>
            <w:noWrap/>
            <w:hideMark/>
          </w:tcPr>
          <w:p w14:paraId="57B330D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064BC96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03A3873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387B9E0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8F29F3D" w14:textId="77777777" w:rsidR="004551A8" w:rsidRPr="004551A8" w:rsidRDefault="004551A8">
            <w:r w:rsidRPr="004551A8">
              <w:t>2770</w:t>
            </w:r>
          </w:p>
        </w:tc>
        <w:tc>
          <w:tcPr>
            <w:tcW w:w="942" w:type="dxa"/>
            <w:noWrap/>
            <w:hideMark/>
          </w:tcPr>
          <w:p w14:paraId="0ED3D15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F12928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68D21E9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691BB3E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61F9658" w14:textId="77777777" w:rsidR="004551A8" w:rsidRPr="004551A8" w:rsidRDefault="004551A8">
            <w:r w:rsidRPr="004551A8">
              <w:t>R5-243899</w:t>
            </w:r>
          </w:p>
        </w:tc>
        <w:tc>
          <w:tcPr>
            <w:tcW w:w="4593" w:type="dxa"/>
            <w:noWrap/>
            <w:hideMark/>
          </w:tcPr>
          <w:p w14:paraId="74D772FA" w14:textId="77777777" w:rsidR="004551A8" w:rsidRPr="004551A8" w:rsidRDefault="004551A8">
            <w:r w:rsidRPr="004551A8">
              <w:t>Update to nrn-ntn pdsch demod test case to update min test time</w:t>
            </w:r>
          </w:p>
        </w:tc>
        <w:tc>
          <w:tcPr>
            <w:tcW w:w="2265" w:type="dxa"/>
            <w:noWrap/>
            <w:hideMark/>
          </w:tcPr>
          <w:p w14:paraId="0862C5D4" w14:textId="77777777" w:rsidR="004551A8" w:rsidRPr="004551A8" w:rsidRDefault="004551A8">
            <w:r w:rsidRPr="004551A8">
              <w:t>Qualcomm Inc</w:t>
            </w:r>
          </w:p>
        </w:tc>
        <w:tc>
          <w:tcPr>
            <w:tcW w:w="923" w:type="dxa"/>
            <w:noWrap/>
            <w:hideMark/>
          </w:tcPr>
          <w:p w14:paraId="504C03C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F3A8247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52A4971D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0F460BA7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0D39D086" w14:textId="77777777" w:rsidR="004551A8" w:rsidRPr="004551A8" w:rsidRDefault="004551A8">
            <w:r w:rsidRPr="004551A8">
              <w:t>0065</w:t>
            </w:r>
          </w:p>
        </w:tc>
        <w:tc>
          <w:tcPr>
            <w:tcW w:w="942" w:type="dxa"/>
            <w:noWrap/>
            <w:hideMark/>
          </w:tcPr>
          <w:p w14:paraId="7E0169C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74349D0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B7380AA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0A5CCBC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6D17CF5" w14:textId="77777777" w:rsidR="004551A8" w:rsidRPr="004551A8" w:rsidRDefault="004551A8">
            <w:r w:rsidRPr="004551A8">
              <w:t>R5-243900</w:t>
            </w:r>
          </w:p>
        </w:tc>
        <w:tc>
          <w:tcPr>
            <w:tcW w:w="4593" w:type="dxa"/>
            <w:noWrap/>
            <w:hideMark/>
          </w:tcPr>
          <w:p w14:paraId="0DB3AD41" w14:textId="77777777" w:rsidR="004551A8" w:rsidRPr="004551A8" w:rsidRDefault="004551A8">
            <w:r w:rsidRPr="004551A8">
              <w:t>Addition of connection diagram for CSI test cases for inter-cell interference scenarios</w:t>
            </w:r>
          </w:p>
        </w:tc>
        <w:tc>
          <w:tcPr>
            <w:tcW w:w="2265" w:type="dxa"/>
            <w:noWrap/>
            <w:hideMark/>
          </w:tcPr>
          <w:p w14:paraId="410A5FD2" w14:textId="77777777" w:rsidR="004551A8" w:rsidRPr="004551A8" w:rsidRDefault="004551A8">
            <w:r w:rsidRPr="004551A8">
              <w:t>Qualcomm Inc</w:t>
            </w:r>
          </w:p>
        </w:tc>
        <w:tc>
          <w:tcPr>
            <w:tcW w:w="923" w:type="dxa"/>
            <w:noWrap/>
            <w:hideMark/>
          </w:tcPr>
          <w:p w14:paraId="460AC08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588A83A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06AA80D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61E057C" w14:textId="77777777" w:rsidR="004551A8" w:rsidRPr="004551A8" w:rsidRDefault="004551A8">
            <w:r w:rsidRPr="004551A8">
              <w:t>NR_demod_enh2-UEConTest</w:t>
            </w:r>
          </w:p>
        </w:tc>
        <w:tc>
          <w:tcPr>
            <w:tcW w:w="934" w:type="dxa"/>
            <w:noWrap/>
            <w:hideMark/>
          </w:tcPr>
          <w:p w14:paraId="58C53B2A" w14:textId="77777777" w:rsidR="004551A8" w:rsidRPr="004551A8" w:rsidRDefault="004551A8">
            <w:r w:rsidRPr="004551A8">
              <w:t>3211</w:t>
            </w:r>
          </w:p>
        </w:tc>
        <w:tc>
          <w:tcPr>
            <w:tcW w:w="942" w:type="dxa"/>
            <w:noWrap/>
            <w:hideMark/>
          </w:tcPr>
          <w:p w14:paraId="217BA14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EE73DF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8421643" w14:textId="77777777" w:rsidR="004551A8" w:rsidRPr="004551A8" w:rsidRDefault="004551A8">
            <w:r w:rsidRPr="004551A8">
              <w:t>RP-240965</w:t>
            </w:r>
          </w:p>
        </w:tc>
      </w:tr>
      <w:tr w:rsidR="004551A8" w:rsidRPr="004551A8" w14:paraId="31C5943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502570E" w14:textId="77777777" w:rsidR="004551A8" w:rsidRPr="004551A8" w:rsidRDefault="004551A8">
            <w:r w:rsidRPr="004551A8">
              <w:lastRenderedPageBreak/>
              <w:t>R5-243901</w:t>
            </w:r>
          </w:p>
        </w:tc>
        <w:tc>
          <w:tcPr>
            <w:tcW w:w="4593" w:type="dxa"/>
            <w:noWrap/>
            <w:hideMark/>
          </w:tcPr>
          <w:p w14:paraId="65D26BAE" w14:textId="77777777" w:rsidR="004551A8" w:rsidRPr="004551A8" w:rsidRDefault="004551A8">
            <w:r w:rsidRPr="004551A8">
              <w:t>Update to Rel.17 HST CA measurement reporting tests</w:t>
            </w:r>
          </w:p>
        </w:tc>
        <w:tc>
          <w:tcPr>
            <w:tcW w:w="2265" w:type="dxa"/>
            <w:noWrap/>
            <w:hideMark/>
          </w:tcPr>
          <w:p w14:paraId="5479E9DF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640DECE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546FC92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F54108F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70BF52C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0C96DCE" w14:textId="77777777" w:rsidR="004551A8" w:rsidRPr="004551A8" w:rsidRDefault="004551A8">
            <w:r w:rsidRPr="004551A8">
              <w:t>3251</w:t>
            </w:r>
          </w:p>
        </w:tc>
        <w:tc>
          <w:tcPr>
            <w:tcW w:w="942" w:type="dxa"/>
            <w:noWrap/>
            <w:hideMark/>
          </w:tcPr>
          <w:p w14:paraId="1A8642F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BC4C4D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6C15423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4953E06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3D4B39E" w14:textId="77777777" w:rsidR="004551A8" w:rsidRPr="004551A8" w:rsidRDefault="004551A8">
            <w:r w:rsidRPr="004551A8">
              <w:t>R5-243902</w:t>
            </w:r>
          </w:p>
        </w:tc>
        <w:tc>
          <w:tcPr>
            <w:tcW w:w="4593" w:type="dxa"/>
            <w:noWrap/>
            <w:hideMark/>
          </w:tcPr>
          <w:p w14:paraId="11FB6481" w14:textId="77777777" w:rsidR="004551A8" w:rsidRPr="004551A8" w:rsidRDefault="004551A8">
            <w:r w:rsidRPr="004551A8">
              <w:t>Correction to SUL test cases</w:t>
            </w:r>
          </w:p>
        </w:tc>
        <w:tc>
          <w:tcPr>
            <w:tcW w:w="2265" w:type="dxa"/>
            <w:noWrap/>
            <w:hideMark/>
          </w:tcPr>
          <w:p w14:paraId="744B73DD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0DA8DEA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27329DA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71960F8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63A9DC97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680662C" w14:textId="77777777" w:rsidR="004551A8" w:rsidRPr="004551A8" w:rsidRDefault="004551A8">
            <w:r w:rsidRPr="004551A8">
              <w:t>3253</w:t>
            </w:r>
          </w:p>
        </w:tc>
        <w:tc>
          <w:tcPr>
            <w:tcW w:w="942" w:type="dxa"/>
            <w:noWrap/>
            <w:hideMark/>
          </w:tcPr>
          <w:p w14:paraId="06DC6D3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157B36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C8A1BA9" w14:textId="77777777" w:rsidR="004551A8" w:rsidRPr="004551A8" w:rsidRDefault="004551A8">
            <w:r w:rsidRPr="004551A8">
              <w:t>RP-241023</w:t>
            </w:r>
          </w:p>
        </w:tc>
      </w:tr>
      <w:tr w:rsidR="004551A8" w:rsidRPr="004551A8" w14:paraId="2C5A84A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1D5EB73" w14:textId="77777777" w:rsidR="004551A8" w:rsidRPr="004551A8" w:rsidRDefault="004551A8">
            <w:r w:rsidRPr="004551A8">
              <w:t>R5-243903</w:t>
            </w:r>
          </w:p>
        </w:tc>
        <w:tc>
          <w:tcPr>
            <w:tcW w:w="4593" w:type="dxa"/>
            <w:noWrap/>
            <w:hideMark/>
          </w:tcPr>
          <w:p w14:paraId="76B66E8B" w14:textId="77777777" w:rsidR="004551A8" w:rsidRPr="004551A8" w:rsidRDefault="004551A8">
            <w:r w:rsidRPr="004551A8">
              <w:t>Correction to re-establishment test cases for RedCap</w:t>
            </w:r>
          </w:p>
        </w:tc>
        <w:tc>
          <w:tcPr>
            <w:tcW w:w="2265" w:type="dxa"/>
            <w:noWrap/>
            <w:hideMark/>
          </w:tcPr>
          <w:p w14:paraId="4FBBCD8C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72C941D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DF07222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C575AB0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E3F180F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158AD6B0" w14:textId="77777777" w:rsidR="004551A8" w:rsidRPr="004551A8" w:rsidRDefault="004551A8">
            <w:r w:rsidRPr="004551A8">
              <w:t>3247</w:t>
            </w:r>
          </w:p>
        </w:tc>
        <w:tc>
          <w:tcPr>
            <w:tcW w:w="942" w:type="dxa"/>
            <w:noWrap/>
            <w:hideMark/>
          </w:tcPr>
          <w:p w14:paraId="0A5ACC3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85A4A1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AD9B0A6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1AB1DAD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7A0DFC7" w14:textId="77777777" w:rsidR="004551A8" w:rsidRPr="004551A8" w:rsidRDefault="004551A8">
            <w:r w:rsidRPr="004551A8">
              <w:t>R5-243904</w:t>
            </w:r>
          </w:p>
        </w:tc>
        <w:tc>
          <w:tcPr>
            <w:tcW w:w="4593" w:type="dxa"/>
            <w:noWrap/>
            <w:hideMark/>
          </w:tcPr>
          <w:p w14:paraId="61B5A397" w14:textId="77777777" w:rsidR="004551A8" w:rsidRPr="004551A8" w:rsidRDefault="004551A8">
            <w:r w:rsidRPr="004551A8">
              <w:t>Correction to gap-based measurement tests for RedCap</w:t>
            </w:r>
          </w:p>
        </w:tc>
        <w:tc>
          <w:tcPr>
            <w:tcW w:w="2265" w:type="dxa"/>
            <w:noWrap/>
            <w:hideMark/>
          </w:tcPr>
          <w:p w14:paraId="1051D0F1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2DC97569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4A9F80A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79D68A2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CC3CFE3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F0B2AC7" w14:textId="77777777" w:rsidR="004551A8" w:rsidRPr="004551A8" w:rsidRDefault="004551A8">
            <w:r w:rsidRPr="004551A8">
              <w:t>3244</w:t>
            </w:r>
          </w:p>
        </w:tc>
        <w:tc>
          <w:tcPr>
            <w:tcW w:w="942" w:type="dxa"/>
            <w:noWrap/>
            <w:hideMark/>
          </w:tcPr>
          <w:p w14:paraId="4A75030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6025BF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38E0711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41DCEB2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4251E68" w14:textId="77777777" w:rsidR="004551A8" w:rsidRPr="004551A8" w:rsidRDefault="004551A8">
            <w:r w:rsidRPr="004551A8">
              <w:t>R5-243905</w:t>
            </w:r>
          </w:p>
        </w:tc>
        <w:tc>
          <w:tcPr>
            <w:tcW w:w="4593" w:type="dxa"/>
            <w:noWrap/>
            <w:hideMark/>
          </w:tcPr>
          <w:p w14:paraId="0F0C4D62" w14:textId="77777777" w:rsidR="004551A8" w:rsidRPr="004551A8" w:rsidRDefault="004551A8">
            <w:r w:rsidRPr="004551A8">
              <w:t>Update applicability for NB-NTN Demod TC 8.3.1.1.1</w:t>
            </w:r>
          </w:p>
        </w:tc>
        <w:tc>
          <w:tcPr>
            <w:tcW w:w="2265" w:type="dxa"/>
            <w:noWrap/>
            <w:hideMark/>
          </w:tcPr>
          <w:p w14:paraId="660154A8" w14:textId="77777777" w:rsidR="004551A8" w:rsidRPr="004551A8" w:rsidRDefault="004551A8">
            <w:r w:rsidRPr="004551A8">
              <w:t>Qualcomm Technologies Int</w:t>
            </w:r>
          </w:p>
        </w:tc>
        <w:tc>
          <w:tcPr>
            <w:tcW w:w="923" w:type="dxa"/>
            <w:noWrap/>
            <w:hideMark/>
          </w:tcPr>
          <w:p w14:paraId="5C19A9B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F91A966" w14:textId="77777777" w:rsidR="004551A8" w:rsidRPr="004551A8" w:rsidRDefault="004551A8">
            <w:r w:rsidRPr="004551A8">
              <w:t>36.521-4</w:t>
            </w:r>
          </w:p>
        </w:tc>
        <w:tc>
          <w:tcPr>
            <w:tcW w:w="914" w:type="dxa"/>
            <w:noWrap/>
            <w:hideMark/>
          </w:tcPr>
          <w:p w14:paraId="721CA3EA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4FC93D7F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764903C8" w14:textId="77777777" w:rsidR="004551A8" w:rsidRPr="004551A8" w:rsidRDefault="004551A8">
            <w:r w:rsidRPr="004551A8">
              <w:t>0028</w:t>
            </w:r>
          </w:p>
        </w:tc>
        <w:tc>
          <w:tcPr>
            <w:tcW w:w="942" w:type="dxa"/>
            <w:noWrap/>
            <w:hideMark/>
          </w:tcPr>
          <w:p w14:paraId="6A22F6E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A6707C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DA36EC2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6AA0987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3363FD6" w14:textId="77777777" w:rsidR="004551A8" w:rsidRPr="004551A8" w:rsidRDefault="004551A8">
            <w:r w:rsidRPr="004551A8">
              <w:t>R5-243909</w:t>
            </w:r>
          </w:p>
        </w:tc>
        <w:tc>
          <w:tcPr>
            <w:tcW w:w="4593" w:type="dxa"/>
            <w:noWrap/>
            <w:hideMark/>
          </w:tcPr>
          <w:p w14:paraId="633BDA91" w14:textId="77777777" w:rsidR="004551A8" w:rsidRPr="004551A8" w:rsidRDefault="004551A8">
            <w:r w:rsidRPr="004551A8">
              <w:t>Correction to FR1 NSA Event Trigger TC 4.6.1.8</w:t>
            </w:r>
          </w:p>
        </w:tc>
        <w:tc>
          <w:tcPr>
            <w:tcW w:w="2265" w:type="dxa"/>
            <w:noWrap/>
            <w:hideMark/>
          </w:tcPr>
          <w:p w14:paraId="0A3CE71D" w14:textId="77777777" w:rsidR="004551A8" w:rsidRPr="004551A8" w:rsidRDefault="004551A8">
            <w:r w:rsidRPr="004551A8">
              <w:t>Keysight Technologies</w:t>
            </w:r>
          </w:p>
        </w:tc>
        <w:tc>
          <w:tcPr>
            <w:tcW w:w="923" w:type="dxa"/>
            <w:noWrap/>
            <w:hideMark/>
          </w:tcPr>
          <w:p w14:paraId="5D7AEF5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03DCCF4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DEC8461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59F71FA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0E45DA8" w14:textId="77777777" w:rsidR="004551A8" w:rsidRPr="004551A8" w:rsidRDefault="004551A8">
            <w:r w:rsidRPr="004551A8">
              <w:t>3215</w:t>
            </w:r>
          </w:p>
        </w:tc>
        <w:tc>
          <w:tcPr>
            <w:tcW w:w="942" w:type="dxa"/>
            <w:noWrap/>
            <w:hideMark/>
          </w:tcPr>
          <w:p w14:paraId="03E9EE12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05EDBB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21FD7A5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61B0311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E0566DE" w14:textId="77777777" w:rsidR="004551A8" w:rsidRPr="004551A8" w:rsidRDefault="004551A8">
            <w:r w:rsidRPr="004551A8">
              <w:t>R5-243910</w:t>
            </w:r>
          </w:p>
        </w:tc>
        <w:tc>
          <w:tcPr>
            <w:tcW w:w="4593" w:type="dxa"/>
            <w:noWrap/>
            <w:hideMark/>
          </w:tcPr>
          <w:p w14:paraId="20482C7D" w14:textId="77777777" w:rsidR="004551A8" w:rsidRPr="004551A8" w:rsidRDefault="004551A8">
            <w:r w:rsidRPr="004551A8">
              <w:t>Correction condition F011 for 38.533 TC16.4.1.1</w:t>
            </w:r>
          </w:p>
        </w:tc>
        <w:tc>
          <w:tcPr>
            <w:tcW w:w="2265" w:type="dxa"/>
            <w:noWrap/>
            <w:hideMark/>
          </w:tcPr>
          <w:p w14:paraId="0BDF8916" w14:textId="77777777" w:rsidR="004551A8" w:rsidRPr="004551A8" w:rsidRDefault="004551A8">
            <w:r w:rsidRPr="004551A8">
              <w:t>SGS Wireless</w:t>
            </w:r>
          </w:p>
        </w:tc>
        <w:tc>
          <w:tcPr>
            <w:tcW w:w="923" w:type="dxa"/>
            <w:noWrap/>
            <w:hideMark/>
          </w:tcPr>
          <w:p w14:paraId="199AC40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15EC20A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0B46EBC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ACEF0BA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FF5F074" w14:textId="77777777" w:rsidR="004551A8" w:rsidRPr="004551A8" w:rsidRDefault="004551A8">
            <w:r w:rsidRPr="004551A8">
              <w:t>0419</w:t>
            </w:r>
          </w:p>
        </w:tc>
        <w:tc>
          <w:tcPr>
            <w:tcW w:w="942" w:type="dxa"/>
            <w:noWrap/>
            <w:hideMark/>
          </w:tcPr>
          <w:p w14:paraId="091666A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B6D370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7E545B5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08B6FB8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F58B86B" w14:textId="77777777" w:rsidR="004551A8" w:rsidRPr="004551A8" w:rsidRDefault="004551A8">
            <w:r w:rsidRPr="004551A8">
              <w:t>R5-243911</w:t>
            </w:r>
          </w:p>
        </w:tc>
        <w:tc>
          <w:tcPr>
            <w:tcW w:w="4593" w:type="dxa"/>
            <w:noWrap/>
            <w:hideMark/>
          </w:tcPr>
          <w:p w14:paraId="49A7B205" w14:textId="77777777" w:rsidR="004551A8" w:rsidRPr="004551A8" w:rsidRDefault="004551A8">
            <w:r w:rsidRPr="004551A8">
              <w:t>Correct Table A.4.5-1 item 60 due to it doesnt match reference</w:t>
            </w:r>
          </w:p>
        </w:tc>
        <w:tc>
          <w:tcPr>
            <w:tcW w:w="2265" w:type="dxa"/>
            <w:noWrap/>
            <w:hideMark/>
          </w:tcPr>
          <w:p w14:paraId="416538CB" w14:textId="77777777" w:rsidR="004551A8" w:rsidRPr="004551A8" w:rsidRDefault="004551A8">
            <w:r w:rsidRPr="004551A8">
              <w:t>SGS Wireless</w:t>
            </w:r>
          </w:p>
        </w:tc>
        <w:tc>
          <w:tcPr>
            <w:tcW w:w="923" w:type="dxa"/>
            <w:noWrap/>
            <w:hideMark/>
          </w:tcPr>
          <w:p w14:paraId="6340887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DBFB9A2" w14:textId="77777777" w:rsidR="004551A8" w:rsidRPr="004551A8" w:rsidRDefault="004551A8">
            <w:r w:rsidRPr="004551A8">
              <w:t>36.521-2</w:t>
            </w:r>
          </w:p>
        </w:tc>
        <w:tc>
          <w:tcPr>
            <w:tcW w:w="914" w:type="dxa"/>
            <w:noWrap/>
            <w:hideMark/>
          </w:tcPr>
          <w:p w14:paraId="7F41607A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0A1F265A" w14:textId="77777777" w:rsidR="004551A8" w:rsidRPr="004551A8" w:rsidRDefault="004551A8">
            <w:r w:rsidRPr="004551A8">
              <w:t>TEI14_Test</w:t>
            </w:r>
          </w:p>
        </w:tc>
        <w:tc>
          <w:tcPr>
            <w:tcW w:w="934" w:type="dxa"/>
            <w:noWrap/>
            <w:hideMark/>
          </w:tcPr>
          <w:p w14:paraId="680F1240" w14:textId="77777777" w:rsidR="004551A8" w:rsidRPr="004551A8" w:rsidRDefault="004551A8">
            <w:r w:rsidRPr="004551A8">
              <w:t>1030</w:t>
            </w:r>
          </w:p>
        </w:tc>
        <w:tc>
          <w:tcPr>
            <w:tcW w:w="942" w:type="dxa"/>
            <w:noWrap/>
            <w:hideMark/>
          </w:tcPr>
          <w:p w14:paraId="253C0D0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BCB741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73288CE" w14:textId="77777777" w:rsidR="004551A8" w:rsidRPr="004551A8" w:rsidRDefault="004551A8">
            <w:r w:rsidRPr="004551A8">
              <w:t>RP-241015</w:t>
            </w:r>
          </w:p>
        </w:tc>
      </w:tr>
      <w:tr w:rsidR="004551A8" w:rsidRPr="004551A8" w14:paraId="350C52B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EDB9EAA" w14:textId="77777777" w:rsidR="004551A8" w:rsidRPr="004551A8" w:rsidRDefault="004551A8">
            <w:r w:rsidRPr="004551A8">
              <w:t>R5-243912</w:t>
            </w:r>
          </w:p>
        </w:tc>
        <w:tc>
          <w:tcPr>
            <w:tcW w:w="4593" w:type="dxa"/>
            <w:noWrap/>
            <w:hideMark/>
          </w:tcPr>
          <w:p w14:paraId="7A62C3EF" w14:textId="77777777" w:rsidR="004551A8" w:rsidRPr="004551A8" w:rsidRDefault="004551A8">
            <w:r w:rsidRPr="004551A8">
              <w:t>Correction to notes for support of SCS and CBW in CA configurations</w:t>
            </w:r>
          </w:p>
        </w:tc>
        <w:tc>
          <w:tcPr>
            <w:tcW w:w="2265" w:type="dxa"/>
            <w:noWrap/>
            <w:hideMark/>
          </w:tcPr>
          <w:p w14:paraId="3A03A27C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387D2FD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5A1E955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1F8136A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B195C4F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56F727C7" w14:textId="77777777" w:rsidR="004551A8" w:rsidRPr="004551A8" w:rsidRDefault="004551A8">
            <w:r w:rsidRPr="004551A8">
              <w:t>2801</w:t>
            </w:r>
          </w:p>
        </w:tc>
        <w:tc>
          <w:tcPr>
            <w:tcW w:w="942" w:type="dxa"/>
            <w:noWrap/>
            <w:hideMark/>
          </w:tcPr>
          <w:p w14:paraId="62BDD86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823E2D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3C198B7" w14:textId="77777777" w:rsidR="004551A8" w:rsidRPr="004551A8" w:rsidRDefault="004551A8">
            <w:r w:rsidRPr="004551A8">
              <w:t>RP-241023</w:t>
            </w:r>
          </w:p>
        </w:tc>
      </w:tr>
      <w:tr w:rsidR="004551A8" w:rsidRPr="004551A8" w14:paraId="415B83A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4CDECBB" w14:textId="77777777" w:rsidR="004551A8" w:rsidRPr="004551A8" w:rsidRDefault="004551A8">
            <w:r w:rsidRPr="004551A8">
              <w:t>R5-243913</w:t>
            </w:r>
          </w:p>
        </w:tc>
        <w:tc>
          <w:tcPr>
            <w:tcW w:w="4593" w:type="dxa"/>
            <w:noWrap/>
            <w:hideMark/>
          </w:tcPr>
          <w:p w14:paraId="5AFF88E4" w14:textId="77777777" w:rsidR="004551A8" w:rsidRPr="004551A8" w:rsidRDefault="004551A8">
            <w:r w:rsidRPr="004551A8">
              <w:t>Correction to test parameters in FR1 HST DPS</w:t>
            </w:r>
          </w:p>
        </w:tc>
        <w:tc>
          <w:tcPr>
            <w:tcW w:w="2265" w:type="dxa"/>
            <w:noWrap/>
            <w:hideMark/>
          </w:tcPr>
          <w:p w14:paraId="18336D32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07F0CCE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BF1035F" w14:textId="77777777" w:rsidR="004551A8" w:rsidRPr="004551A8" w:rsidRDefault="004551A8">
            <w:r w:rsidRPr="004551A8">
              <w:t>38.521-4</w:t>
            </w:r>
          </w:p>
        </w:tc>
        <w:tc>
          <w:tcPr>
            <w:tcW w:w="914" w:type="dxa"/>
            <w:noWrap/>
            <w:hideMark/>
          </w:tcPr>
          <w:p w14:paraId="281B245C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44EB6E3" w14:textId="77777777" w:rsidR="004551A8" w:rsidRPr="004551A8" w:rsidRDefault="004551A8">
            <w:r w:rsidRPr="004551A8">
              <w:t>TEI16_Test</w:t>
            </w:r>
          </w:p>
        </w:tc>
        <w:tc>
          <w:tcPr>
            <w:tcW w:w="934" w:type="dxa"/>
            <w:noWrap/>
            <w:hideMark/>
          </w:tcPr>
          <w:p w14:paraId="4ACAF7A8" w14:textId="77777777" w:rsidR="004551A8" w:rsidRPr="004551A8" w:rsidRDefault="004551A8">
            <w:r w:rsidRPr="004551A8">
              <w:t>0835</w:t>
            </w:r>
          </w:p>
        </w:tc>
        <w:tc>
          <w:tcPr>
            <w:tcW w:w="942" w:type="dxa"/>
            <w:noWrap/>
            <w:hideMark/>
          </w:tcPr>
          <w:p w14:paraId="678BD60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A9E96E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10FAC8E" w14:textId="77777777" w:rsidR="004551A8" w:rsidRPr="004551A8" w:rsidRDefault="004551A8">
            <w:r w:rsidRPr="004551A8">
              <w:t>RP-241027</w:t>
            </w:r>
          </w:p>
        </w:tc>
      </w:tr>
      <w:tr w:rsidR="004551A8" w:rsidRPr="004551A8" w14:paraId="1FF14B2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ED65CC1" w14:textId="77777777" w:rsidR="004551A8" w:rsidRPr="004551A8" w:rsidRDefault="004551A8">
            <w:r w:rsidRPr="004551A8">
              <w:t>R5-243914</w:t>
            </w:r>
          </w:p>
        </w:tc>
        <w:tc>
          <w:tcPr>
            <w:tcW w:w="4593" w:type="dxa"/>
            <w:noWrap/>
            <w:hideMark/>
          </w:tcPr>
          <w:p w14:paraId="30B15612" w14:textId="77777777" w:rsidR="004551A8" w:rsidRPr="004551A8" w:rsidRDefault="004551A8">
            <w:r w:rsidRPr="004551A8">
              <w:t>Addition of applicability for MCE RRM test cases</w:t>
            </w:r>
          </w:p>
        </w:tc>
        <w:tc>
          <w:tcPr>
            <w:tcW w:w="2265" w:type="dxa"/>
            <w:noWrap/>
            <w:hideMark/>
          </w:tcPr>
          <w:p w14:paraId="1E3FB10E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0C7828A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8BB40FD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42B912F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1193451" w14:textId="77777777" w:rsidR="004551A8" w:rsidRPr="004551A8" w:rsidRDefault="004551A8">
            <w:r w:rsidRPr="004551A8">
              <w:t>NR_MC_enh-UEConTest</w:t>
            </w:r>
          </w:p>
        </w:tc>
        <w:tc>
          <w:tcPr>
            <w:tcW w:w="934" w:type="dxa"/>
            <w:noWrap/>
            <w:hideMark/>
          </w:tcPr>
          <w:p w14:paraId="4EF8F62B" w14:textId="77777777" w:rsidR="004551A8" w:rsidRPr="004551A8" w:rsidRDefault="004551A8">
            <w:r w:rsidRPr="004551A8">
              <w:t>0422</w:t>
            </w:r>
          </w:p>
        </w:tc>
        <w:tc>
          <w:tcPr>
            <w:tcW w:w="942" w:type="dxa"/>
            <w:noWrap/>
            <w:hideMark/>
          </w:tcPr>
          <w:p w14:paraId="4008BB4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A0606C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43E2A80" w14:textId="77777777" w:rsidR="004551A8" w:rsidRPr="004551A8" w:rsidRDefault="004551A8">
            <w:r w:rsidRPr="004551A8">
              <w:t>RP-240999</w:t>
            </w:r>
          </w:p>
        </w:tc>
      </w:tr>
      <w:tr w:rsidR="004551A8" w:rsidRPr="004551A8" w14:paraId="15C4E60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6DD5BDC" w14:textId="77777777" w:rsidR="004551A8" w:rsidRPr="004551A8" w:rsidRDefault="004551A8">
            <w:r w:rsidRPr="004551A8">
              <w:t>R5-243916</w:t>
            </w:r>
          </w:p>
        </w:tc>
        <w:tc>
          <w:tcPr>
            <w:tcW w:w="4593" w:type="dxa"/>
            <w:noWrap/>
            <w:hideMark/>
          </w:tcPr>
          <w:p w14:paraId="7519B2FA" w14:textId="77777777" w:rsidR="004551A8" w:rsidRPr="004551A8" w:rsidRDefault="004551A8">
            <w:r w:rsidRPr="004551A8">
              <w:t>Correction to R15 RACH RRM test cases and RMCs</w:t>
            </w:r>
          </w:p>
        </w:tc>
        <w:tc>
          <w:tcPr>
            <w:tcW w:w="2265" w:type="dxa"/>
            <w:noWrap/>
            <w:hideMark/>
          </w:tcPr>
          <w:p w14:paraId="75F41987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08441D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CDF6B76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22A8635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46B47CB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2ADF47E" w14:textId="77777777" w:rsidR="004551A8" w:rsidRPr="004551A8" w:rsidRDefault="004551A8">
            <w:r w:rsidRPr="004551A8">
              <w:t>3134</w:t>
            </w:r>
          </w:p>
        </w:tc>
        <w:tc>
          <w:tcPr>
            <w:tcW w:w="942" w:type="dxa"/>
            <w:noWrap/>
            <w:hideMark/>
          </w:tcPr>
          <w:p w14:paraId="368943A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AF5ABF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DD23EED" w14:textId="77777777" w:rsidR="004551A8" w:rsidRPr="004551A8" w:rsidRDefault="004551A8">
            <w:r w:rsidRPr="004551A8">
              <w:t>RP-241023</w:t>
            </w:r>
          </w:p>
        </w:tc>
      </w:tr>
      <w:tr w:rsidR="004551A8" w:rsidRPr="004551A8" w14:paraId="303E273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DB9BC3D" w14:textId="77777777" w:rsidR="004551A8" w:rsidRPr="004551A8" w:rsidRDefault="004551A8">
            <w:r w:rsidRPr="004551A8">
              <w:t>R5-243917</w:t>
            </w:r>
          </w:p>
        </w:tc>
        <w:tc>
          <w:tcPr>
            <w:tcW w:w="4593" w:type="dxa"/>
            <w:noWrap/>
            <w:hideMark/>
          </w:tcPr>
          <w:p w14:paraId="19774941" w14:textId="77777777" w:rsidR="004551A8" w:rsidRPr="004551A8" w:rsidRDefault="004551A8">
            <w:r w:rsidRPr="004551A8">
              <w:t>Correction to R15 reestablishment RRM test case 6.3.2.1.1</w:t>
            </w:r>
          </w:p>
        </w:tc>
        <w:tc>
          <w:tcPr>
            <w:tcW w:w="2265" w:type="dxa"/>
            <w:noWrap/>
            <w:hideMark/>
          </w:tcPr>
          <w:p w14:paraId="1041F4F8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4D5F83F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4568B92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7354F01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324D9F2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7C9C0B4" w14:textId="77777777" w:rsidR="004551A8" w:rsidRPr="004551A8" w:rsidRDefault="004551A8">
            <w:r w:rsidRPr="004551A8">
              <w:t>3135</w:t>
            </w:r>
          </w:p>
        </w:tc>
        <w:tc>
          <w:tcPr>
            <w:tcW w:w="942" w:type="dxa"/>
            <w:noWrap/>
            <w:hideMark/>
          </w:tcPr>
          <w:p w14:paraId="51F27E2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EDF6B7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C29F238" w14:textId="77777777" w:rsidR="004551A8" w:rsidRPr="004551A8" w:rsidRDefault="004551A8">
            <w:r w:rsidRPr="004551A8">
              <w:t>RP-241023</w:t>
            </w:r>
          </w:p>
        </w:tc>
      </w:tr>
      <w:tr w:rsidR="004551A8" w:rsidRPr="004551A8" w14:paraId="6E189D3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B73066D" w14:textId="77777777" w:rsidR="004551A8" w:rsidRPr="004551A8" w:rsidRDefault="004551A8">
            <w:r w:rsidRPr="004551A8">
              <w:t>R5-243918</w:t>
            </w:r>
          </w:p>
        </w:tc>
        <w:tc>
          <w:tcPr>
            <w:tcW w:w="4593" w:type="dxa"/>
            <w:noWrap/>
            <w:hideMark/>
          </w:tcPr>
          <w:p w14:paraId="66CA6C32" w14:textId="77777777" w:rsidR="004551A8" w:rsidRPr="004551A8" w:rsidRDefault="004551A8">
            <w:r w:rsidRPr="004551A8">
              <w:t>Correction to RedCap RRM test case 16.1.2.5 and 16.1.2.6</w:t>
            </w:r>
          </w:p>
        </w:tc>
        <w:tc>
          <w:tcPr>
            <w:tcW w:w="2265" w:type="dxa"/>
            <w:noWrap/>
            <w:hideMark/>
          </w:tcPr>
          <w:p w14:paraId="7EA5A9E1" w14:textId="77777777" w:rsidR="004551A8" w:rsidRPr="004551A8" w:rsidRDefault="004551A8">
            <w:r w:rsidRPr="004551A8">
              <w:t>Huawei, HiSilicon, Starpoint, Qualcomm</w:t>
            </w:r>
          </w:p>
        </w:tc>
        <w:tc>
          <w:tcPr>
            <w:tcW w:w="923" w:type="dxa"/>
            <w:noWrap/>
            <w:hideMark/>
          </w:tcPr>
          <w:p w14:paraId="3473164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E2A46E2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6EE2291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8B1060B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A41A718" w14:textId="77777777" w:rsidR="004551A8" w:rsidRPr="004551A8" w:rsidRDefault="004551A8">
            <w:r w:rsidRPr="004551A8">
              <w:t>3139</w:t>
            </w:r>
          </w:p>
        </w:tc>
        <w:tc>
          <w:tcPr>
            <w:tcW w:w="942" w:type="dxa"/>
            <w:noWrap/>
            <w:hideMark/>
          </w:tcPr>
          <w:p w14:paraId="33B4080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CA5CDB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FD29E88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6AC8C1F7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153868B" w14:textId="77777777" w:rsidR="004551A8" w:rsidRPr="004551A8" w:rsidRDefault="004551A8">
            <w:r w:rsidRPr="004551A8">
              <w:t>R5-243919</w:t>
            </w:r>
          </w:p>
        </w:tc>
        <w:tc>
          <w:tcPr>
            <w:tcW w:w="4593" w:type="dxa"/>
            <w:noWrap/>
            <w:hideMark/>
          </w:tcPr>
          <w:p w14:paraId="3C5D543E" w14:textId="77777777" w:rsidR="004551A8" w:rsidRPr="004551A8" w:rsidRDefault="004551A8">
            <w:r w:rsidRPr="004551A8">
              <w:t>Correction to RedCap inter-RAT measurement test cases</w:t>
            </w:r>
          </w:p>
        </w:tc>
        <w:tc>
          <w:tcPr>
            <w:tcW w:w="2265" w:type="dxa"/>
            <w:noWrap/>
            <w:hideMark/>
          </w:tcPr>
          <w:p w14:paraId="6375AEE1" w14:textId="77777777" w:rsidR="004551A8" w:rsidRPr="004551A8" w:rsidRDefault="004551A8">
            <w:r w:rsidRPr="004551A8">
              <w:t>Huawei, HiSilicon, Qualcomm</w:t>
            </w:r>
          </w:p>
        </w:tc>
        <w:tc>
          <w:tcPr>
            <w:tcW w:w="923" w:type="dxa"/>
            <w:noWrap/>
            <w:hideMark/>
          </w:tcPr>
          <w:p w14:paraId="34C2DE3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2D36362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2986F0E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5CE95EBA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7FE3DC1C" w14:textId="77777777" w:rsidR="004551A8" w:rsidRPr="004551A8" w:rsidRDefault="004551A8">
            <w:r w:rsidRPr="004551A8">
              <w:t>3255</w:t>
            </w:r>
          </w:p>
        </w:tc>
        <w:tc>
          <w:tcPr>
            <w:tcW w:w="942" w:type="dxa"/>
            <w:noWrap/>
            <w:hideMark/>
          </w:tcPr>
          <w:p w14:paraId="63801681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3EC484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A9D9778" w14:textId="77777777" w:rsidR="004551A8" w:rsidRPr="004551A8" w:rsidRDefault="004551A8">
            <w:r w:rsidRPr="004551A8">
              <w:t>RP-241034</w:t>
            </w:r>
          </w:p>
        </w:tc>
      </w:tr>
      <w:tr w:rsidR="004551A8" w:rsidRPr="004551A8" w14:paraId="4B3E003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2C605BC" w14:textId="77777777" w:rsidR="004551A8" w:rsidRPr="004551A8" w:rsidRDefault="004551A8">
            <w:r w:rsidRPr="004551A8">
              <w:lastRenderedPageBreak/>
              <w:t>R5-243923</w:t>
            </w:r>
          </w:p>
        </w:tc>
        <w:tc>
          <w:tcPr>
            <w:tcW w:w="4593" w:type="dxa"/>
            <w:noWrap/>
            <w:hideMark/>
          </w:tcPr>
          <w:p w14:paraId="71D6D170" w14:textId="77777777" w:rsidR="004551A8" w:rsidRPr="004551A8" w:rsidRDefault="004551A8">
            <w:r w:rsidRPr="004551A8">
              <w:t>Correction to TC titles in applicability table of RRM event triggered reporting TCs with measurement gaps</w:t>
            </w:r>
          </w:p>
        </w:tc>
        <w:tc>
          <w:tcPr>
            <w:tcW w:w="2265" w:type="dxa"/>
            <w:noWrap/>
            <w:hideMark/>
          </w:tcPr>
          <w:p w14:paraId="592DB537" w14:textId="77777777" w:rsidR="004551A8" w:rsidRPr="004551A8" w:rsidRDefault="004551A8">
            <w:r w:rsidRPr="004551A8">
              <w:t>Anritsu</w:t>
            </w:r>
          </w:p>
        </w:tc>
        <w:tc>
          <w:tcPr>
            <w:tcW w:w="923" w:type="dxa"/>
            <w:noWrap/>
            <w:hideMark/>
          </w:tcPr>
          <w:p w14:paraId="498DDED0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2A9B79D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23F5EB03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C4597ED" w14:textId="77777777" w:rsidR="004551A8" w:rsidRPr="004551A8" w:rsidRDefault="004551A8">
            <w:r w:rsidRPr="004551A8">
              <w:t>NR_MG_enh-UEConTest</w:t>
            </w:r>
          </w:p>
        </w:tc>
        <w:tc>
          <w:tcPr>
            <w:tcW w:w="934" w:type="dxa"/>
            <w:noWrap/>
            <w:hideMark/>
          </w:tcPr>
          <w:p w14:paraId="04E21DAB" w14:textId="77777777" w:rsidR="004551A8" w:rsidRPr="004551A8" w:rsidRDefault="004551A8">
            <w:r w:rsidRPr="004551A8">
              <w:t>0412</w:t>
            </w:r>
          </w:p>
        </w:tc>
        <w:tc>
          <w:tcPr>
            <w:tcW w:w="942" w:type="dxa"/>
            <w:noWrap/>
            <w:hideMark/>
          </w:tcPr>
          <w:p w14:paraId="7198CFE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E6DE11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861CE8F" w14:textId="77777777" w:rsidR="004551A8" w:rsidRPr="004551A8" w:rsidRDefault="004551A8">
            <w:r w:rsidRPr="004551A8">
              <w:t>RP-240979</w:t>
            </w:r>
          </w:p>
        </w:tc>
      </w:tr>
      <w:tr w:rsidR="004551A8" w:rsidRPr="004551A8" w14:paraId="467CCC3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49A3324" w14:textId="77777777" w:rsidR="004551A8" w:rsidRPr="004551A8" w:rsidRDefault="004551A8">
            <w:r w:rsidRPr="004551A8">
              <w:t>R5-243924</w:t>
            </w:r>
          </w:p>
        </w:tc>
        <w:tc>
          <w:tcPr>
            <w:tcW w:w="4593" w:type="dxa"/>
            <w:noWrap/>
            <w:hideMark/>
          </w:tcPr>
          <w:p w14:paraId="4AA8AFAA" w14:textId="77777777" w:rsidR="004551A8" w:rsidRPr="004551A8" w:rsidRDefault="004551A8">
            <w:r w:rsidRPr="004551A8">
              <w:t>Correction and update to the RMC and minimum test time of NB-IoT NTN demod cases</w:t>
            </w:r>
          </w:p>
        </w:tc>
        <w:tc>
          <w:tcPr>
            <w:tcW w:w="2265" w:type="dxa"/>
            <w:noWrap/>
            <w:hideMark/>
          </w:tcPr>
          <w:p w14:paraId="4467E074" w14:textId="77777777" w:rsidR="004551A8" w:rsidRPr="004551A8" w:rsidRDefault="004551A8">
            <w:r w:rsidRPr="004551A8">
              <w:t>Mediatek India Technology Pvt.</w:t>
            </w:r>
          </w:p>
        </w:tc>
        <w:tc>
          <w:tcPr>
            <w:tcW w:w="923" w:type="dxa"/>
            <w:noWrap/>
            <w:hideMark/>
          </w:tcPr>
          <w:p w14:paraId="601A97D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740A4F7" w14:textId="77777777" w:rsidR="004551A8" w:rsidRPr="004551A8" w:rsidRDefault="004551A8">
            <w:r w:rsidRPr="004551A8">
              <w:t>36.521-4</w:t>
            </w:r>
          </w:p>
        </w:tc>
        <w:tc>
          <w:tcPr>
            <w:tcW w:w="914" w:type="dxa"/>
            <w:noWrap/>
            <w:hideMark/>
          </w:tcPr>
          <w:p w14:paraId="060593F7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1F0A2481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63271E10" w14:textId="77777777" w:rsidR="004551A8" w:rsidRPr="004551A8" w:rsidRDefault="004551A8">
            <w:r w:rsidRPr="004551A8">
              <w:t>0020</w:t>
            </w:r>
          </w:p>
        </w:tc>
        <w:tc>
          <w:tcPr>
            <w:tcW w:w="942" w:type="dxa"/>
            <w:noWrap/>
            <w:hideMark/>
          </w:tcPr>
          <w:p w14:paraId="6EB9244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FB28BA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FA4F5F7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54D964B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CB31865" w14:textId="77777777" w:rsidR="004551A8" w:rsidRPr="004551A8" w:rsidRDefault="004551A8">
            <w:r w:rsidRPr="004551A8">
              <w:t>R5-243950</w:t>
            </w:r>
          </w:p>
        </w:tc>
        <w:tc>
          <w:tcPr>
            <w:tcW w:w="4593" w:type="dxa"/>
            <w:noWrap/>
            <w:hideMark/>
          </w:tcPr>
          <w:p w14:paraId="3DBBC04B" w14:textId="77777777" w:rsidR="004551A8" w:rsidRPr="004551A8" w:rsidRDefault="004551A8">
            <w:r w:rsidRPr="004551A8">
              <w:t>Applicability updates to NR NTN test cases</w:t>
            </w:r>
          </w:p>
        </w:tc>
        <w:tc>
          <w:tcPr>
            <w:tcW w:w="2265" w:type="dxa"/>
            <w:noWrap/>
            <w:hideMark/>
          </w:tcPr>
          <w:p w14:paraId="66CCE2C6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5D24A47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61C73217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31D97EAA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7FDCFF38" w14:textId="77777777" w:rsidR="004551A8" w:rsidRPr="004551A8" w:rsidRDefault="004551A8">
            <w:r w:rsidRPr="004551A8">
              <w:t>NR_NTN_solutions_plus_CT-UEConTest</w:t>
            </w:r>
          </w:p>
        </w:tc>
        <w:tc>
          <w:tcPr>
            <w:tcW w:w="934" w:type="dxa"/>
            <w:noWrap/>
            <w:hideMark/>
          </w:tcPr>
          <w:p w14:paraId="5C3801C6" w14:textId="77777777" w:rsidR="004551A8" w:rsidRPr="004551A8" w:rsidRDefault="004551A8">
            <w:r w:rsidRPr="004551A8">
              <w:t>0470</w:t>
            </w:r>
          </w:p>
        </w:tc>
        <w:tc>
          <w:tcPr>
            <w:tcW w:w="942" w:type="dxa"/>
            <w:noWrap/>
            <w:hideMark/>
          </w:tcPr>
          <w:p w14:paraId="6BA901A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DB0BBF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02775A8" w14:textId="77777777" w:rsidR="004551A8" w:rsidRPr="004551A8" w:rsidRDefault="004551A8">
            <w:r w:rsidRPr="004551A8">
              <w:t>RP-240970</w:t>
            </w:r>
          </w:p>
        </w:tc>
      </w:tr>
      <w:tr w:rsidR="004551A8" w:rsidRPr="004551A8" w14:paraId="554F478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2FA2457" w14:textId="77777777" w:rsidR="004551A8" w:rsidRPr="004551A8" w:rsidRDefault="004551A8">
            <w:r w:rsidRPr="004551A8">
              <w:t>R5-243951</w:t>
            </w:r>
          </w:p>
        </w:tc>
        <w:tc>
          <w:tcPr>
            <w:tcW w:w="4593" w:type="dxa"/>
            <w:noWrap/>
            <w:hideMark/>
          </w:tcPr>
          <w:p w14:paraId="4150DF3E" w14:textId="77777777" w:rsidR="004551A8" w:rsidRPr="004551A8" w:rsidRDefault="004551A8">
            <w:r w:rsidRPr="004551A8">
              <w:t>Addition of new test case 6.3.3.4 for Steering of Roaming in Rel-17 Enpn</w:t>
            </w:r>
          </w:p>
        </w:tc>
        <w:tc>
          <w:tcPr>
            <w:tcW w:w="2265" w:type="dxa"/>
            <w:noWrap/>
            <w:hideMark/>
          </w:tcPr>
          <w:p w14:paraId="56912BDB" w14:textId="77777777" w:rsidR="004551A8" w:rsidRPr="004551A8" w:rsidRDefault="004551A8">
            <w:r w:rsidRPr="004551A8">
              <w:t>China Telecom</w:t>
            </w:r>
          </w:p>
        </w:tc>
        <w:tc>
          <w:tcPr>
            <w:tcW w:w="923" w:type="dxa"/>
            <w:noWrap/>
            <w:hideMark/>
          </w:tcPr>
          <w:p w14:paraId="1A4C64B3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FBFEF54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014D7496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137E56C4" w14:textId="77777777" w:rsidR="004551A8" w:rsidRPr="004551A8" w:rsidRDefault="004551A8">
            <w:r w:rsidRPr="004551A8">
              <w:t>NG_RAN_PRN_enh_plus_CT-UEConTest</w:t>
            </w:r>
          </w:p>
        </w:tc>
        <w:tc>
          <w:tcPr>
            <w:tcW w:w="934" w:type="dxa"/>
            <w:noWrap/>
            <w:hideMark/>
          </w:tcPr>
          <w:p w14:paraId="70D3607D" w14:textId="77777777" w:rsidR="004551A8" w:rsidRPr="004551A8" w:rsidRDefault="004551A8">
            <w:r w:rsidRPr="004551A8">
              <w:t>4393</w:t>
            </w:r>
          </w:p>
        </w:tc>
        <w:tc>
          <w:tcPr>
            <w:tcW w:w="942" w:type="dxa"/>
            <w:noWrap/>
            <w:hideMark/>
          </w:tcPr>
          <w:p w14:paraId="7829851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BE3DEA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FE2A7E2" w14:textId="77777777" w:rsidR="004551A8" w:rsidRPr="004551A8" w:rsidRDefault="004551A8">
            <w:r w:rsidRPr="004551A8">
              <w:t>RP-240967</w:t>
            </w:r>
          </w:p>
        </w:tc>
      </w:tr>
      <w:tr w:rsidR="004551A8" w:rsidRPr="004551A8" w14:paraId="704DBB3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D77788E" w14:textId="77777777" w:rsidR="004551A8" w:rsidRPr="004551A8" w:rsidRDefault="004551A8">
            <w:r w:rsidRPr="004551A8">
              <w:t>R5-243952</w:t>
            </w:r>
          </w:p>
        </w:tc>
        <w:tc>
          <w:tcPr>
            <w:tcW w:w="4593" w:type="dxa"/>
            <w:noWrap/>
            <w:hideMark/>
          </w:tcPr>
          <w:p w14:paraId="4B58C51D" w14:textId="77777777" w:rsidR="004551A8" w:rsidRPr="004551A8" w:rsidRDefault="004551A8">
            <w:r w:rsidRPr="004551A8">
              <w:t>Common configuration for SN initiated inter-SN CPC EN-DC for 38.508-1</w:t>
            </w:r>
          </w:p>
        </w:tc>
        <w:tc>
          <w:tcPr>
            <w:tcW w:w="2265" w:type="dxa"/>
            <w:noWrap/>
            <w:hideMark/>
          </w:tcPr>
          <w:p w14:paraId="278EC819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2B9F236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31DE25D" w14:textId="77777777" w:rsidR="004551A8" w:rsidRPr="004551A8" w:rsidRDefault="004551A8">
            <w:r w:rsidRPr="004551A8">
              <w:t>38.508-1</w:t>
            </w:r>
          </w:p>
        </w:tc>
        <w:tc>
          <w:tcPr>
            <w:tcW w:w="914" w:type="dxa"/>
            <w:noWrap/>
            <w:hideMark/>
          </w:tcPr>
          <w:p w14:paraId="7C81C93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A127052" w14:textId="77777777" w:rsidR="004551A8" w:rsidRPr="004551A8" w:rsidRDefault="004551A8">
            <w:r w:rsidRPr="004551A8">
              <w:t>LTE_NR_DC_enh2-UEConTest</w:t>
            </w:r>
          </w:p>
        </w:tc>
        <w:tc>
          <w:tcPr>
            <w:tcW w:w="934" w:type="dxa"/>
            <w:noWrap/>
            <w:hideMark/>
          </w:tcPr>
          <w:p w14:paraId="506BCC22" w14:textId="77777777" w:rsidR="004551A8" w:rsidRPr="004551A8" w:rsidRDefault="004551A8">
            <w:r w:rsidRPr="004551A8">
              <w:t>3201</w:t>
            </w:r>
          </w:p>
        </w:tc>
        <w:tc>
          <w:tcPr>
            <w:tcW w:w="942" w:type="dxa"/>
            <w:noWrap/>
            <w:hideMark/>
          </w:tcPr>
          <w:p w14:paraId="5283261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C59363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581D178" w14:textId="77777777" w:rsidR="004551A8" w:rsidRPr="004551A8" w:rsidRDefault="004551A8">
            <w:r w:rsidRPr="004551A8">
              <w:t>RP-240980</w:t>
            </w:r>
          </w:p>
        </w:tc>
      </w:tr>
      <w:tr w:rsidR="004551A8" w:rsidRPr="004551A8" w14:paraId="38F34F8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114FA69" w14:textId="77777777" w:rsidR="004551A8" w:rsidRPr="004551A8" w:rsidRDefault="004551A8">
            <w:r w:rsidRPr="004551A8">
              <w:t>R5-243953</w:t>
            </w:r>
          </w:p>
        </w:tc>
        <w:tc>
          <w:tcPr>
            <w:tcW w:w="4593" w:type="dxa"/>
            <w:noWrap/>
            <w:hideMark/>
          </w:tcPr>
          <w:p w14:paraId="4CD773AC" w14:textId="77777777" w:rsidR="004551A8" w:rsidRPr="004551A8" w:rsidRDefault="004551A8">
            <w:r w:rsidRPr="004551A8">
              <w:t>Addition of capability clauses for inter-SN CPC testcases for EN-DC and NR-DC</w:t>
            </w:r>
          </w:p>
        </w:tc>
        <w:tc>
          <w:tcPr>
            <w:tcW w:w="2265" w:type="dxa"/>
            <w:noWrap/>
            <w:hideMark/>
          </w:tcPr>
          <w:p w14:paraId="007D6C1F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66A9A48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51A6D0C" w14:textId="77777777" w:rsidR="004551A8" w:rsidRPr="004551A8" w:rsidRDefault="004551A8">
            <w:r w:rsidRPr="004551A8">
              <w:t>38.508-2</w:t>
            </w:r>
          </w:p>
        </w:tc>
        <w:tc>
          <w:tcPr>
            <w:tcW w:w="914" w:type="dxa"/>
            <w:noWrap/>
            <w:hideMark/>
          </w:tcPr>
          <w:p w14:paraId="31D630A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115B24B" w14:textId="77777777" w:rsidR="004551A8" w:rsidRPr="004551A8" w:rsidRDefault="004551A8">
            <w:r w:rsidRPr="004551A8">
              <w:t>LTE_NR_DC_enh2-UEConTest</w:t>
            </w:r>
          </w:p>
        </w:tc>
        <w:tc>
          <w:tcPr>
            <w:tcW w:w="934" w:type="dxa"/>
            <w:noWrap/>
            <w:hideMark/>
          </w:tcPr>
          <w:p w14:paraId="38659421" w14:textId="77777777" w:rsidR="004551A8" w:rsidRPr="004551A8" w:rsidRDefault="004551A8">
            <w:r w:rsidRPr="004551A8">
              <w:t>0644</w:t>
            </w:r>
          </w:p>
        </w:tc>
        <w:tc>
          <w:tcPr>
            <w:tcW w:w="942" w:type="dxa"/>
            <w:noWrap/>
            <w:hideMark/>
          </w:tcPr>
          <w:p w14:paraId="2BF0884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5A8423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3010395" w14:textId="77777777" w:rsidR="004551A8" w:rsidRPr="004551A8" w:rsidRDefault="004551A8">
            <w:r w:rsidRPr="004551A8">
              <w:t>RP-240980</w:t>
            </w:r>
          </w:p>
        </w:tc>
      </w:tr>
      <w:tr w:rsidR="004551A8" w:rsidRPr="004551A8" w14:paraId="3089559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93EFD87" w14:textId="77777777" w:rsidR="004551A8" w:rsidRPr="004551A8" w:rsidRDefault="004551A8">
            <w:r w:rsidRPr="004551A8">
              <w:t>R5-243954</w:t>
            </w:r>
          </w:p>
        </w:tc>
        <w:tc>
          <w:tcPr>
            <w:tcW w:w="4593" w:type="dxa"/>
            <w:noWrap/>
            <w:hideMark/>
          </w:tcPr>
          <w:p w14:paraId="30911E2D" w14:textId="77777777" w:rsidR="004551A8" w:rsidRPr="004551A8" w:rsidRDefault="004551A8">
            <w:r w:rsidRPr="004551A8">
              <w:t>Addition of new test case 8.2.3.18.6 inter-SN CPC for EN-DC</w:t>
            </w:r>
          </w:p>
        </w:tc>
        <w:tc>
          <w:tcPr>
            <w:tcW w:w="2265" w:type="dxa"/>
            <w:noWrap/>
            <w:hideMark/>
          </w:tcPr>
          <w:p w14:paraId="4A3F8109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01460433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61BC867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2E41A3F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23CFA773" w14:textId="77777777" w:rsidR="004551A8" w:rsidRPr="004551A8" w:rsidRDefault="004551A8">
            <w:r w:rsidRPr="004551A8">
              <w:t>LTE_NR_DC_enh2-UEConTest</w:t>
            </w:r>
          </w:p>
        </w:tc>
        <w:tc>
          <w:tcPr>
            <w:tcW w:w="934" w:type="dxa"/>
            <w:noWrap/>
            <w:hideMark/>
          </w:tcPr>
          <w:p w14:paraId="7057A1F8" w14:textId="77777777" w:rsidR="004551A8" w:rsidRPr="004551A8" w:rsidRDefault="004551A8">
            <w:r w:rsidRPr="004551A8">
              <w:t>4449</w:t>
            </w:r>
          </w:p>
        </w:tc>
        <w:tc>
          <w:tcPr>
            <w:tcW w:w="942" w:type="dxa"/>
            <w:noWrap/>
            <w:hideMark/>
          </w:tcPr>
          <w:p w14:paraId="6CED93F6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15241B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BB02BB2" w14:textId="77777777" w:rsidR="004551A8" w:rsidRPr="004551A8" w:rsidRDefault="004551A8">
            <w:r w:rsidRPr="004551A8">
              <w:t>RP-240980</w:t>
            </w:r>
          </w:p>
        </w:tc>
      </w:tr>
      <w:tr w:rsidR="004551A8" w:rsidRPr="004551A8" w14:paraId="570DA33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FA60496" w14:textId="77777777" w:rsidR="004551A8" w:rsidRPr="004551A8" w:rsidRDefault="004551A8">
            <w:r w:rsidRPr="004551A8">
              <w:t>R5-243955</w:t>
            </w:r>
          </w:p>
        </w:tc>
        <w:tc>
          <w:tcPr>
            <w:tcW w:w="4593" w:type="dxa"/>
            <w:noWrap/>
            <w:hideMark/>
          </w:tcPr>
          <w:p w14:paraId="3F0AA9D6" w14:textId="77777777" w:rsidR="004551A8" w:rsidRPr="004551A8" w:rsidRDefault="004551A8">
            <w:r w:rsidRPr="004551A8">
              <w:t>Addition of new test case 8.2.3.18.7 inter-SN CPC for NR-DC</w:t>
            </w:r>
          </w:p>
        </w:tc>
        <w:tc>
          <w:tcPr>
            <w:tcW w:w="2265" w:type="dxa"/>
            <w:noWrap/>
            <w:hideMark/>
          </w:tcPr>
          <w:p w14:paraId="17224B30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19AB3F1D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9A10ABC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1225A7EA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9A778C6" w14:textId="77777777" w:rsidR="004551A8" w:rsidRPr="004551A8" w:rsidRDefault="004551A8">
            <w:r w:rsidRPr="004551A8">
              <w:t>LTE_NR_DC_enh2-UEConTest</w:t>
            </w:r>
          </w:p>
        </w:tc>
        <w:tc>
          <w:tcPr>
            <w:tcW w:w="934" w:type="dxa"/>
            <w:noWrap/>
            <w:hideMark/>
          </w:tcPr>
          <w:p w14:paraId="38D129AF" w14:textId="77777777" w:rsidR="004551A8" w:rsidRPr="004551A8" w:rsidRDefault="004551A8">
            <w:r w:rsidRPr="004551A8">
              <w:t>4450</w:t>
            </w:r>
          </w:p>
        </w:tc>
        <w:tc>
          <w:tcPr>
            <w:tcW w:w="942" w:type="dxa"/>
            <w:noWrap/>
            <w:hideMark/>
          </w:tcPr>
          <w:p w14:paraId="4B38EBA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1B6222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34988B1" w14:textId="77777777" w:rsidR="004551A8" w:rsidRPr="004551A8" w:rsidRDefault="004551A8">
            <w:r w:rsidRPr="004551A8">
              <w:t>RP-240980</w:t>
            </w:r>
          </w:p>
        </w:tc>
      </w:tr>
      <w:tr w:rsidR="004551A8" w:rsidRPr="004551A8" w14:paraId="63DF615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13ABE82" w14:textId="77777777" w:rsidR="004551A8" w:rsidRPr="004551A8" w:rsidRDefault="004551A8">
            <w:r w:rsidRPr="004551A8">
              <w:t>R5-243956</w:t>
            </w:r>
          </w:p>
        </w:tc>
        <w:tc>
          <w:tcPr>
            <w:tcW w:w="4593" w:type="dxa"/>
            <w:noWrap/>
            <w:hideMark/>
          </w:tcPr>
          <w:p w14:paraId="05AB590C" w14:textId="77777777" w:rsidR="004551A8" w:rsidRPr="004551A8" w:rsidRDefault="004551A8">
            <w:r w:rsidRPr="004551A8">
              <w:t>Addition of applicability clauses for inter-SN CPC testcases for EN-DC and NR-DC</w:t>
            </w:r>
          </w:p>
        </w:tc>
        <w:tc>
          <w:tcPr>
            <w:tcW w:w="2265" w:type="dxa"/>
            <w:noWrap/>
            <w:hideMark/>
          </w:tcPr>
          <w:p w14:paraId="1983D058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70DC6F2C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3A1D575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0286C7B1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07A79125" w14:textId="77777777" w:rsidR="004551A8" w:rsidRPr="004551A8" w:rsidRDefault="004551A8">
            <w:r w:rsidRPr="004551A8">
              <w:t>LTE_NR_DC_enh2-UEConTest</w:t>
            </w:r>
          </w:p>
        </w:tc>
        <w:tc>
          <w:tcPr>
            <w:tcW w:w="934" w:type="dxa"/>
            <w:noWrap/>
            <w:hideMark/>
          </w:tcPr>
          <w:p w14:paraId="4277E2A1" w14:textId="77777777" w:rsidR="004551A8" w:rsidRPr="004551A8" w:rsidRDefault="004551A8">
            <w:r w:rsidRPr="004551A8">
              <w:t>0480</w:t>
            </w:r>
          </w:p>
        </w:tc>
        <w:tc>
          <w:tcPr>
            <w:tcW w:w="942" w:type="dxa"/>
            <w:noWrap/>
            <w:hideMark/>
          </w:tcPr>
          <w:p w14:paraId="0C3E0F1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3D5193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135B14A" w14:textId="77777777" w:rsidR="004551A8" w:rsidRPr="004551A8" w:rsidRDefault="004551A8">
            <w:r w:rsidRPr="004551A8">
              <w:t>RP-240980</w:t>
            </w:r>
          </w:p>
        </w:tc>
      </w:tr>
      <w:tr w:rsidR="004551A8" w:rsidRPr="004551A8" w14:paraId="539DB58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BA51674" w14:textId="77777777" w:rsidR="004551A8" w:rsidRPr="004551A8" w:rsidRDefault="004551A8">
            <w:r w:rsidRPr="004551A8">
              <w:t>R5-243958</w:t>
            </w:r>
          </w:p>
        </w:tc>
        <w:tc>
          <w:tcPr>
            <w:tcW w:w="4593" w:type="dxa"/>
            <w:noWrap/>
            <w:hideMark/>
          </w:tcPr>
          <w:p w14:paraId="575B1231" w14:textId="77777777" w:rsidR="004551A8" w:rsidRPr="004551A8" w:rsidRDefault="004551A8">
            <w:r w:rsidRPr="004551A8">
              <w:t>Correction of MUSIM gap TC 8.1.2.1.6</w:t>
            </w:r>
          </w:p>
        </w:tc>
        <w:tc>
          <w:tcPr>
            <w:tcW w:w="2265" w:type="dxa"/>
            <w:noWrap/>
            <w:hideMark/>
          </w:tcPr>
          <w:p w14:paraId="5BD5C887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37ABE02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6D819D6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2B63E8AE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2E22F0F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A340FBE" w14:textId="77777777" w:rsidR="004551A8" w:rsidRPr="004551A8" w:rsidRDefault="004551A8">
            <w:r w:rsidRPr="004551A8">
              <w:t>4420</w:t>
            </w:r>
          </w:p>
        </w:tc>
        <w:tc>
          <w:tcPr>
            <w:tcW w:w="942" w:type="dxa"/>
            <w:noWrap/>
            <w:hideMark/>
          </w:tcPr>
          <w:p w14:paraId="2A4CB5D4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BE85CA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C368BCA" w14:textId="77777777" w:rsidR="004551A8" w:rsidRPr="004551A8" w:rsidRDefault="004551A8">
            <w:r w:rsidRPr="004551A8">
              <w:t>RP-241035</w:t>
            </w:r>
          </w:p>
        </w:tc>
      </w:tr>
      <w:tr w:rsidR="004551A8" w:rsidRPr="004551A8" w14:paraId="38A8640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449BA4E" w14:textId="77777777" w:rsidR="004551A8" w:rsidRPr="004551A8" w:rsidRDefault="004551A8">
            <w:r w:rsidRPr="004551A8">
              <w:t>R5-243959</w:t>
            </w:r>
          </w:p>
        </w:tc>
        <w:tc>
          <w:tcPr>
            <w:tcW w:w="4593" w:type="dxa"/>
            <w:noWrap/>
            <w:hideMark/>
          </w:tcPr>
          <w:p w14:paraId="7B7D405D" w14:textId="77777777" w:rsidR="004551A8" w:rsidRPr="004551A8" w:rsidRDefault="004551A8">
            <w:r w:rsidRPr="004551A8">
              <w:t>Update test applicability for MUSIM TC</w:t>
            </w:r>
          </w:p>
        </w:tc>
        <w:tc>
          <w:tcPr>
            <w:tcW w:w="2265" w:type="dxa"/>
            <w:noWrap/>
            <w:hideMark/>
          </w:tcPr>
          <w:p w14:paraId="0F1B1D8F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E49AE79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0BB7224A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0BAB2B8E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40B2A2AE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2017BA9D" w14:textId="77777777" w:rsidR="004551A8" w:rsidRPr="004551A8" w:rsidRDefault="004551A8">
            <w:r w:rsidRPr="004551A8">
              <w:t>0472</w:t>
            </w:r>
          </w:p>
        </w:tc>
        <w:tc>
          <w:tcPr>
            <w:tcW w:w="942" w:type="dxa"/>
            <w:noWrap/>
            <w:hideMark/>
          </w:tcPr>
          <w:p w14:paraId="495EE4D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87EC53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2614533" w14:textId="77777777" w:rsidR="004551A8" w:rsidRPr="004551A8" w:rsidRDefault="004551A8">
            <w:r w:rsidRPr="004551A8">
              <w:t>RP-241035</w:t>
            </w:r>
          </w:p>
        </w:tc>
      </w:tr>
      <w:tr w:rsidR="004551A8" w:rsidRPr="004551A8" w14:paraId="6DFF6D7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136592" w14:textId="77777777" w:rsidR="004551A8" w:rsidRPr="004551A8" w:rsidRDefault="004551A8">
            <w:r w:rsidRPr="004551A8">
              <w:t>R5-243960</w:t>
            </w:r>
          </w:p>
        </w:tc>
        <w:tc>
          <w:tcPr>
            <w:tcW w:w="4593" w:type="dxa"/>
            <w:noWrap/>
            <w:hideMark/>
          </w:tcPr>
          <w:p w14:paraId="162C6EE1" w14:textId="77777777" w:rsidR="004551A8" w:rsidRPr="004551A8" w:rsidRDefault="004551A8">
            <w:r w:rsidRPr="004551A8">
              <w:t>Applicability updates to ING_5GS test cases</w:t>
            </w:r>
          </w:p>
        </w:tc>
        <w:tc>
          <w:tcPr>
            <w:tcW w:w="2265" w:type="dxa"/>
            <w:noWrap/>
            <w:hideMark/>
          </w:tcPr>
          <w:p w14:paraId="41A6633D" w14:textId="77777777" w:rsidR="004551A8" w:rsidRPr="004551A8" w:rsidRDefault="004551A8">
            <w:r w:rsidRPr="004551A8">
              <w:t>Qualcomm Incorporated, China Telecom</w:t>
            </w:r>
          </w:p>
        </w:tc>
        <w:tc>
          <w:tcPr>
            <w:tcW w:w="923" w:type="dxa"/>
            <w:noWrap/>
            <w:hideMark/>
          </w:tcPr>
          <w:p w14:paraId="2739E92A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3B2A71A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27C18F27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479D84A3" w14:textId="77777777" w:rsidR="004551A8" w:rsidRPr="004551A8" w:rsidRDefault="004551A8">
            <w:r w:rsidRPr="004551A8">
              <w:t>ING_5GS-UEConTest</w:t>
            </w:r>
          </w:p>
        </w:tc>
        <w:tc>
          <w:tcPr>
            <w:tcW w:w="934" w:type="dxa"/>
            <w:noWrap/>
            <w:hideMark/>
          </w:tcPr>
          <w:p w14:paraId="00F64745" w14:textId="77777777" w:rsidR="004551A8" w:rsidRPr="004551A8" w:rsidRDefault="004551A8">
            <w:r w:rsidRPr="004551A8">
              <w:t>0469</w:t>
            </w:r>
          </w:p>
        </w:tc>
        <w:tc>
          <w:tcPr>
            <w:tcW w:w="942" w:type="dxa"/>
            <w:noWrap/>
            <w:hideMark/>
          </w:tcPr>
          <w:p w14:paraId="0318E4AF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D09AD0B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7406F6D" w14:textId="77777777" w:rsidR="004551A8" w:rsidRPr="004551A8" w:rsidRDefault="004551A8">
            <w:r w:rsidRPr="004551A8">
              <w:t>RP-240982</w:t>
            </w:r>
          </w:p>
        </w:tc>
      </w:tr>
      <w:tr w:rsidR="004551A8" w:rsidRPr="004551A8" w14:paraId="6ECC842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B16F891" w14:textId="77777777" w:rsidR="004551A8" w:rsidRPr="004551A8" w:rsidRDefault="004551A8">
            <w:r w:rsidRPr="004551A8">
              <w:t>R5-243962</w:t>
            </w:r>
          </w:p>
        </w:tc>
        <w:tc>
          <w:tcPr>
            <w:tcW w:w="4593" w:type="dxa"/>
            <w:noWrap/>
            <w:hideMark/>
          </w:tcPr>
          <w:p w14:paraId="3B4AD593" w14:textId="77777777" w:rsidR="004551A8" w:rsidRPr="004551A8" w:rsidRDefault="004551A8">
            <w:r w:rsidRPr="004551A8">
              <w:t>Scoping NR SA applicable TCs for SNPN-only Ues</w:t>
            </w:r>
          </w:p>
        </w:tc>
        <w:tc>
          <w:tcPr>
            <w:tcW w:w="2265" w:type="dxa"/>
            <w:noWrap/>
            <w:hideMark/>
          </w:tcPr>
          <w:p w14:paraId="40F04ED4" w14:textId="77777777" w:rsidR="004551A8" w:rsidRPr="004551A8" w:rsidRDefault="004551A8">
            <w:r w:rsidRPr="004551A8">
              <w:t>China Telecom, MediaTek</w:t>
            </w:r>
          </w:p>
        </w:tc>
        <w:tc>
          <w:tcPr>
            <w:tcW w:w="923" w:type="dxa"/>
            <w:noWrap/>
            <w:hideMark/>
          </w:tcPr>
          <w:p w14:paraId="5E0D007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3D7D330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79CD98DF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5F6EAB4E" w14:textId="77777777" w:rsidR="004551A8" w:rsidRPr="004551A8" w:rsidRDefault="004551A8">
            <w:r w:rsidRPr="004551A8">
              <w:t>NG_RAN_PRN_enh_plus_CT-UEConTest</w:t>
            </w:r>
          </w:p>
        </w:tc>
        <w:tc>
          <w:tcPr>
            <w:tcW w:w="934" w:type="dxa"/>
            <w:noWrap/>
            <w:hideMark/>
          </w:tcPr>
          <w:p w14:paraId="33AEB8C3" w14:textId="77777777" w:rsidR="004551A8" w:rsidRPr="004551A8" w:rsidRDefault="004551A8">
            <w:r w:rsidRPr="004551A8">
              <w:t>0467</w:t>
            </w:r>
          </w:p>
        </w:tc>
        <w:tc>
          <w:tcPr>
            <w:tcW w:w="942" w:type="dxa"/>
            <w:noWrap/>
            <w:hideMark/>
          </w:tcPr>
          <w:p w14:paraId="50F2DA1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0FA6A37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6D9DBA9" w14:textId="77777777" w:rsidR="004551A8" w:rsidRPr="004551A8" w:rsidRDefault="004551A8">
            <w:r w:rsidRPr="004551A8">
              <w:t>RP-240967</w:t>
            </w:r>
          </w:p>
        </w:tc>
      </w:tr>
      <w:tr w:rsidR="004551A8" w:rsidRPr="004551A8" w14:paraId="59FF3C9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6F7FC35" w14:textId="77777777" w:rsidR="004551A8" w:rsidRPr="004551A8" w:rsidRDefault="004551A8">
            <w:r w:rsidRPr="004551A8">
              <w:t>R5-243963</w:t>
            </w:r>
          </w:p>
        </w:tc>
        <w:tc>
          <w:tcPr>
            <w:tcW w:w="4593" w:type="dxa"/>
            <w:noWrap/>
            <w:hideMark/>
          </w:tcPr>
          <w:p w14:paraId="62933DEA" w14:textId="77777777" w:rsidR="004551A8" w:rsidRPr="004551A8" w:rsidRDefault="004551A8">
            <w:r w:rsidRPr="004551A8">
              <w:t>Addition of applicability for eNPN test cases</w:t>
            </w:r>
          </w:p>
        </w:tc>
        <w:tc>
          <w:tcPr>
            <w:tcW w:w="2265" w:type="dxa"/>
            <w:noWrap/>
            <w:hideMark/>
          </w:tcPr>
          <w:p w14:paraId="45BB30D8" w14:textId="77777777" w:rsidR="004551A8" w:rsidRPr="004551A8" w:rsidRDefault="004551A8">
            <w:r w:rsidRPr="004551A8">
              <w:t>China Telecom</w:t>
            </w:r>
          </w:p>
        </w:tc>
        <w:tc>
          <w:tcPr>
            <w:tcW w:w="923" w:type="dxa"/>
            <w:noWrap/>
            <w:hideMark/>
          </w:tcPr>
          <w:p w14:paraId="394DAB75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3B76AF0" w14:textId="77777777" w:rsidR="004551A8" w:rsidRPr="004551A8" w:rsidRDefault="004551A8">
            <w:r w:rsidRPr="004551A8">
              <w:t>38.523-2</w:t>
            </w:r>
          </w:p>
        </w:tc>
        <w:tc>
          <w:tcPr>
            <w:tcW w:w="914" w:type="dxa"/>
            <w:noWrap/>
            <w:hideMark/>
          </w:tcPr>
          <w:p w14:paraId="5E8E654F" w14:textId="77777777" w:rsidR="004551A8" w:rsidRPr="004551A8" w:rsidRDefault="004551A8">
            <w:r w:rsidRPr="004551A8">
              <w:t>17.6.1</w:t>
            </w:r>
          </w:p>
        </w:tc>
        <w:tc>
          <w:tcPr>
            <w:tcW w:w="4538" w:type="dxa"/>
            <w:noWrap/>
            <w:hideMark/>
          </w:tcPr>
          <w:p w14:paraId="17D165BD" w14:textId="77777777" w:rsidR="004551A8" w:rsidRPr="004551A8" w:rsidRDefault="004551A8">
            <w:r w:rsidRPr="004551A8">
              <w:t>NG_RAN_PRN_enh_plus_CT-UEConTest</w:t>
            </w:r>
          </w:p>
        </w:tc>
        <w:tc>
          <w:tcPr>
            <w:tcW w:w="934" w:type="dxa"/>
            <w:noWrap/>
            <w:hideMark/>
          </w:tcPr>
          <w:p w14:paraId="5738B590" w14:textId="77777777" w:rsidR="004551A8" w:rsidRPr="004551A8" w:rsidRDefault="004551A8">
            <w:r w:rsidRPr="004551A8">
              <w:t>0468</w:t>
            </w:r>
          </w:p>
        </w:tc>
        <w:tc>
          <w:tcPr>
            <w:tcW w:w="942" w:type="dxa"/>
            <w:noWrap/>
            <w:hideMark/>
          </w:tcPr>
          <w:p w14:paraId="359A2E1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6E77EA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9F29307" w14:textId="77777777" w:rsidR="004551A8" w:rsidRPr="004551A8" w:rsidRDefault="004551A8">
            <w:r w:rsidRPr="004551A8">
              <w:t>RP-240967</w:t>
            </w:r>
          </w:p>
        </w:tc>
      </w:tr>
      <w:tr w:rsidR="004551A8" w:rsidRPr="004551A8" w14:paraId="3DDA592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FC4973E" w14:textId="77777777" w:rsidR="004551A8" w:rsidRPr="004551A8" w:rsidRDefault="004551A8">
            <w:r w:rsidRPr="004551A8">
              <w:lastRenderedPageBreak/>
              <w:t>R5-243964</w:t>
            </w:r>
          </w:p>
        </w:tc>
        <w:tc>
          <w:tcPr>
            <w:tcW w:w="4593" w:type="dxa"/>
            <w:noWrap/>
            <w:hideMark/>
          </w:tcPr>
          <w:p w14:paraId="23EB0150" w14:textId="77777777" w:rsidR="004551A8" w:rsidRPr="004551A8" w:rsidRDefault="004551A8">
            <w:r w:rsidRPr="004551A8">
              <w:t>Addition to R17 ATSSS testcase 10.5.2.1</w:t>
            </w:r>
          </w:p>
        </w:tc>
        <w:tc>
          <w:tcPr>
            <w:tcW w:w="2265" w:type="dxa"/>
            <w:noWrap/>
            <w:hideMark/>
          </w:tcPr>
          <w:p w14:paraId="099E2119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1268770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CAC05B0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E631437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A0B75AC" w14:textId="77777777" w:rsidR="004551A8" w:rsidRPr="004551A8" w:rsidRDefault="004551A8">
            <w:r w:rsidRPr="004551A8">
              <w:t>ATSSS_Ph2-UEConTest</w:t>
            </w:r>
          </w:p>
        </w:tc>
        <w:tc>
          <w:tcPr>
            <w:tcW w:w="934" w:type="dxa"/>
            <w:noWrap/>
            <w:hideMark/>
          </w:tcPr>
          <w:p w14:paraId="64AE0C57" w14:textId="77777777" w:rsidR="004551A8" w:rsidRPr="004551A8" w:rsidRDefault="004551A8">
            <w:r w:rsidRPr="004551A8">
              <w:t>4345</w:t>
            </w:r>
          </w:p>
        </w:tc>
        <w:tc>
          <w:tcPr>
            <w:tcW w:w="942" w:type="dxa"/>
            <w:noWrap/>
            <w:hideMark/>
          </w:tcPr>
          <w:p w14:paraId="041C630A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0102CA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78E0173" w14:textId="77777777" w:rsidR="004551A8" w:rsidRPr="004551A8" w:rsidRDefault="004551A8">
            <w:r w:rsidRPr="004551A8">
              <w:t>RP-240983</w:t>
            </w:r>
          </w:p>
        </w:tc>
      </w:tr>
      <w:tr w:rsidR="004551A8" w:rsidRPr="004551A8" w14:paraId="61CB5C8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C9A950A" w14:textId="77777777" w:rsidR="004551A8" w:rsidRPr="004551A8" w:rsidRDefault="004551A8">
            <w:r w:rsidRPr="004551A8">
              <w:t>R5-243965</w:t>
            </w:r>
          </w:p>
        </w:tc>
        <w:tc>
          <w:tcPr>
            <w:tcW w:w="4593" w:type="dxa"/>
            <w:noWrap/>
            <w:hideMark/>
          </w:tcPr>
          <w:p w14:paraId="51548E1A" w14:textId="77777777" w:rsidR="004551A8" w:rsidRPr="004551A8" w:rsidRDefault="004551A8">
            <w:r w:rsidRPr="004551A8">
              <w:t>Addition to R17 ATSSS testcase 10.5.2.2</w:t>
            </w:r>
          </w:p>
        </w:tc>
        <w:tc>
          <w:tcPr>
            <w:tcW w:w="2265" w:type="dxa"/>
            <w:noWrap/>
            <w:hideMark/>
          </w:tcPr>
          <w:p w14:paraId="33DC63D2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28EE4A1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589DA6FA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331BB55D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490983E1" w14:textId="77777777" w:rsidR="004551A8" w:rsidRPr="004551A8" w:rsidRDefault="004551A8">
            <w:r w:rsidRPr="004551A8">
              <w:t>ATSSS_Ph2-UEConTest</w:t>
            </w:r>
          </w:p>
        </w:tc>
        <w:tc>
          <w:tcPr>
            <w:tcW w:w="934" w:type="dxa"/>
            <w:noWrap/>
            <w:hideMark/>
          </w:tcPr>
          <w:p w14:paraId="0D153971" w14:textId="77777777" w:rsidR="004551A8" w:rsidRPr="004551A8" w:rsidRDefault="004551A8">
            <w:r w:rsidRPr="004551A8">
              <w:t>4346</w:t>
            </w:r>
          </w:p>
        </w:tc>
        <w:tc>
          <w:tcPr>
            <w:tcW w:w="942" w:type="dxa"/>
            <w:noWrap/>
            <w:hideMark/>
          </w:tcPr>
          <w:p w14:paraId="02494A58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0B5BE7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759241D" w14:textId="77777777" w:rsidR="004551A8" w:rsidRPr="004551A8" w:rsidRDefault="004551A8">
            <w:r w:rsidRPr="004551A8">
              <w:t>RP-240983</w:t>
            </w:r>
          </w:p>
        </w:tc>
      </w:tr>
      <w:tr w:rsidR="004551A8" w:rsidRPr="004551A8" w14:paraId="01ACDDA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1AA7C44" w14:textId="77777777" w:rsidR="004551A8" w:rsidRPr="004551A8" w:rsidRDefault="004551A8">
            <w:r w:rsidRPr="004551A8">
              <w:t>R5-243967</w:t>
            </w:r>
          </w:p>
        </w:tc>
        <w:tc>
          <w:tcPr>
            <w:tcW w:w="4593" w:type="dxa"/>
            <w:noWrap/>
            <w:hideMark/>
          </w:tcPr>
          <w:p w14:paraId="146E1DE3" w14:textId="77777777" w:rsidR="004551A8" w:rsidRPr="004551A8" w:rsidRDefault="004551A8">
            <w:r w:rsidRPr="004551A8">
              <w:t>Routine maintenance for TS 38.523-3</w:t>
            </w:r>
          </w:p>
        </w:tc>
        <w:tc>
          <w:tcPr>
            <w:tcW w:w="2265" w:type="dxa"/>
            <w:noWrap/>
            <w:hideMark/>
          </w:tcPr>
          <w:p w14:paraId="5F7D577E" w14:textId="77777777" w:rsidR="004551A8" w:rsidRPr="004551A8" w:rsidRDefault="004551A8">
            <w:r w:rsidRPr="004551A8">
              <w:t>MCC TF160</w:t>
            </w:r>
          </w:p>
        </w:tc>
        <w:tc>
          <w:tcPr>
            <w:tcW w:w="923" w:type="dxa"/>
            <w:noWrap/>
            <w:hideMark/>
          </w:tcPr>
          <w:p w14:paraId="6692684B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19B7F830" w14:textId="77777777" w:rsidR="004551A8" w:rsidRPr="004551A8" w:rsidRDefault="004551A8">
            <w:r w:rsidRPr="004551A8">
              <w:t>38.523-3</w:t>
            </w:r>
          </w:p>
        </w:tc>
        <w:tc>
          <w:tcPr>
            <w:tcW w:w="914" w:type="dxa"/>
            <w:noWrap/>
            <w:hideMark/>
          </w:tcPr>
          <w:p w14:paraId="41B91557" w14:textId="77777777" w:rsidR="004551A8" w:rsidRPr="004551A8" w:rsidRDefault="004551A8">
            <w:r w:rsidRPr="004551A8">
              <w:t>17.10.0</w:t>
            </w:r>
          </w:p>
        </w:tc>
        <w:tc>
          <w:tcPr>
            <w:tcW w:w="4538" w:type="dxa"/>
            <w:noWrap/>
            <w:hideMark/>
          </w:tcPr>
          <w:p w14:paraId="74748484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350CBAF5" w14:textId="77777777" w:rsidR="004551A8" w:rsidRPr="004551A8" w:rsidRDefault="004551A8">
            <w:r w:rsidRPr="004551A8">
              <w:t>3435</w:t>
            </w:r>
          </w:p>
        </w:tc>
        <w:tc>
          <w:tcPr>
            <w:tcW w:w="942" w:type="dxa"/>
            <w:noWrap/>
            <w:hideMark/>
          </w:tcPr>
          <w:p w14:paraId="446D1E59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93211E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0E58F08" w14:textId="77777777" w:rsidR="004551A8" w:rsidRPr="004551A8" w:rsidRDefault="004551A8">
            <w:r w:rsidRPr="004551A8">
              <w:t>RP-241023</w:t>
            </w:r>
          </w:p>
        </w:tc>
      </w:tr>
      <w:tr w:rsidR="004551A8" w:rsidRPr="004551A8" w14:paraId="6419E29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FC02EE7" w14:textId="77777777" w:rsidR="004551A8" w:rsidRPr="004551A8" w:rsidRDefault="004551A8">
            <w:r w:rsidRPr="004551A8">
              <w:t>R5-243968</w:t>
            </w:r>
          </w:p>
        </w:tc>
        <w:tc>
          <w:tcPr>
            <w:tcW w:w="4593" w:type="dxa"/>
            <w:noWrap/>
            <w:hideMark/>
          </w:tcPr>
          <w:p w14:paraId="6AD43415" w14:textId="77777777" w:rsidR="004551A8" w:rsidRPr="004551A8" w:rsidRDefault="004551A8">
            <w:r w:rsidRPr="004551A8">
              <w:t>New testcase 10.5.1.1 UE establishing initial PDN connection as a user plane resource</w:t>
            </w:r>
          </w:p>
        </w:tc>
        <w:tc>
          <w:tcPr>
            <w:tcW w:w="2265" w:type="dxa"/>
            <w:noWrap/>
            <w:hideMark/>
          </w:tcPr>
          <w:p w14:paraId="69DF0B41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2CBF9FB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E6021C7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58FC9C65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6E08A502" w14:textId="77777777" w:rsidR="004551A8" w:rsidRPr="004551A8" w:rsidRDefault="004551A8">
            <w:r w:rsidRPr="004551A8">
              <w:t>ATSSS_Ph2-UEConTest</w:t>
            </w:r>
          </w:p>
        </w:tc>
        <w:tc>
          <w:tcPr>
            <w:tcW w:w="934" w:type="dxa"/>
            <w:noWrap/>
            <w:hideMark/>
          </w:tcPr>
          <w:p w14:paraId="5CAF2128" w14:textId="77777777" w:rsidR="004551A8" w:rsidRPr="004551A8" w:rsidRDefault="004551A8">
            <w:r w:rsidRPr="004551A8">
              <w:t>4445</w:t>
            </w:r>
          </w:p>
        </w:tc>
        <w:tc>
          <w:tcPr>
            <w:tcW w:w="942" w:type="dxa"/>
            <w:noWrap/>
            <w:hideMark/>
          </w:tcPr>
          <w:p w14:paraId="4597D6D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6D1AEC9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CF37D47" w14:textId="77777777" w:rsidR="004551A8" w:rsidRPr="004551A8" w:rsidRDefault="004551A8">
            <w:r w:rsidRPr="004551A8">
              <w:t>RP-240983</w:t>
            </w:r>
          </w:p>
        </w:tc>
      </w:tr>
      <w:tr w:rsidR="004551A8" w:rsidRPr="004551A8" w14:paraId="7E26851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0166D82" w14:textId="77777777" w:rsidR="004551A8" w:rsidRPr="004551A8" w:rsidRDefault="004551A8">
            <w:r w:rsidRPr="004551A8">
              <w:t>R5-243969</w:t>
            </w:r>
          </w:p>
        </w:tc>
        <w:tc>
          <w:tcPr>
            <w:tcW w:w="4593" w:type="dxa"/>
            <w:noWrap/>
            <w:hideMark/>
          </w:tcPr>
          <w:p w14:paraId="0773E5FA" w14:textId="77777777" w:rsidR="004551A8" w:rsidRPr="004551A8" w:rsidRDefault="004551A8">
            <w:r w:rsidRPr="004551A8">
              <w:t>New testcase 10.5.1.2 UE establishing a PDN connection as a user plane resource of an already established MA PDU session</w:t>
            </w:r>
          </w:p>
        </w:tc>
        <w:tc>
          <w:tcPr>
            <w:tcW w:w="2265" w:type="dxa"/>
            <w:noWrap/>
            <w:hideMark/>
          </w:tcPr>
          <w:p w14:paraId="044A61D2" w14:textId="77777777" w:rsidR="004551A8" w:rsidRPr="004551A8" w:rsidRDefault="004551A8">
            <w:r w:rsidRPr="004551A8">
              <w:t>Nokia</w:t>
            </w:r>
          </w:p>
        </w:tc>
        <w:tc>
          <w:tcPr>
            <w:tcW w:w="923" w:type="dxa"/>
            <w:noWrap/>
            <w:hideMark/>
          </w:tcPr>
          <w:p w14:paraId="34975908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2D3F5409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7187A5B9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7BED9CD8" w14:textId="77777777" w:rsidR="004551A8" w:rsidRPr="004551A8" w:rsidRDefault="004551A8">
            <w:r w:rsidRPr="004551A8">
              <w:t>ATSSS_Ph2-UEConTest</w:t>
            </w:r>
          </w:p>
        </w:tc>
        <w:tc>
          <w:tcPr>
            <w:tcW w:w="934" w:type="dxa"/>
            <w:noWrap/>
            <w:hideMark/>
          </w:tcPr>
          <w:p w14:paraId="65A7075F" w14:textId="77777777" w:rsidR="004551A8" w:rsidRPr="004551A8" w:rsidRDefault="004551A8">
            <w:r w:rsidRPr="004551A8">
              <w:t>4446</w:t>
            </w:r>
          </w:p>
        </w:tc>
        <w:tc>
          <w:tcPr>
            <w:tcW w:w="942" w:type="dxa"/>
            <w:noWrap/>
            <w:hideMark/>
          </w:tcPr>
          <w:p w14:paraId="53D2BFE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719969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BB371EF" w14:textId="77777777" w:rsidR="004551A8" w:rsidRPr="004551A8" w:rsidRDefault="004551A8">
            <w:r w:rsidRPr="004551A8">
              <w:t>RP-240983</w:t>
            </w:r>
          </w:p>
        </w:tc>
      </w:tr>
      <w:tr w:rsidR="004551A8" w:rsidRPr="004551A8" w14:paraId="055A1FB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6CC7DBA" w14:textId="77777777" w:rsidR="004551A8" w:rsidRPr="004551A8" w:rsidRDefault="004551A8">
            <w:r w:rsidRPr="004551A8">
              <w:t>R5-243984</w:t>
            </w:r>
          </w:p>
        </w:tc>
        <w:tc>
          <w:tcPr>
            <w:tcW w:w="4593" w:type="dxa"/>
            <w:noWrap/>
            <w:hideMark/>
          </w:tcPr>
          <w:p w14:paraId="0E000F3B" w14:textId="77777777" w:rsidR="004551A8" w:rsidRPr="004551A8" w:rsidRDefault="004551A8">
            <w:r w:rsidRPr="004551A8">
              <w:t>New MO speech EVS test case 12.23a</w:t>
            </w:r>
          </w:p>
        </w:tc>
        <w:tc>
          <w:tcPr>
            <w:tcW w:w="2265" w:type="dxa"/>
            <w:noWrap/>
            <w:hideMark/>
          </w:tcPr>
          <w:p w14:paraId="335508ED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6044324E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34ABBBE" w14:textId="77777777" w:rsidR="004551A8" w:rsidRPr="004551A8" w:rsidRDefault="004551A8">
            <w:r w:rsidRPr="004551A8">
              <w:t>34.229-1</w:t>
            </w:r>
          </w:p>
        </w:tc>
        <w:tc>
          <w:tcPr>
            <w:tcW w:w="914" w:type="dxa"/>
            <w:noWrap/>
            <w:hideMark/>
          </w:tcPr>
          <w:p w14:paraId="551146F5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12DC042A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1D988CF6" w14:textId="77777777" w:rsidR="004551A8" w:rsidRPr="004551A8" w:rsidRDefault="004551A8">
            <w:r w:rsidRPr="004551A8">
              <w:t>1534</w:t>
            </w:r>
          </w:p>
        </w:tc>
        <w:tc>
          <w:tcPr>
            <w:tcW w:w="942" w:type="dxa"/>
            <w:noWrap/>
            <w:hideMark/>
          </w:tcPr>
          <w:p w14:paraId="00647AB5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29C43438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714003D" w14:textId="77777777" w:rsidR="004551A8" w:rsidRPr="004551A8" w:rsidRDefault="004551A8">
            <w:r w:rsidRPr="004551A8">
              <w:t>RP-241023</w:t>
            </w:r>
          </w:p>
        </w:tc>
      </w:tr>
      <w:tr w:rsidR="004551A8" w:rsidRPr="004551A8" w14:paraId="3137211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D7F9D79" w14:textId="77777777" w:rsidR="004551A8" w:rsidRPr="004551A8" w:rsidRDefault="004551A8">
            <w:r w:rsidRPr="004551A8">
              <w:t>R5-243985</w:t>
            </w:r>
          </w:p>
        </w:tc>
        <w:tc>
          <w:tcPr>
            <w:tcW w:w="4593" w:type="dxa"/>
            <w:noWrap/>
            <w:hideMark/>
          </w:tcPr>
          <w:p w14:paraId="53C91DAC" w14:textId="77777777" w:rsidR="004551A8" w:rsidRPr="004551A8" w:rsidRDefault="004551A8">
            <w:r w:rsidRPr="004551A8">
              <w:t>New MT speech EVS test case 12.24a</w:t>
            </w:r>
          </w:p>
        </w:tc>
        <w:tc>
          <w:tcPr>
            <w:tcW w:w="2265" w:type="dxa"/>
            <w:noWrap/>
            <w:hideMark/>
          </w:tcPr>
          <w:p w14:paraId="65842CEB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1ABC209F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3E3C20CB" w14:textId="77777777" w:rsidR="004551A8" w:rsidRPr="004551A8" w:rsidRDefault="004551A8">
            <w:r w:rsidRPr="004551A8">
              <w:t>34.229-1</w:t>
            </w:r>
          </w:p>
        </w:tc>
        <w:tc>
          <w:tcPr>
            <w:tcW w:w="914" w:type="dxa"/>
            <w:noWrap/>
            <w:hideMark/>
          </w:tcPr>
          <w:p w14:paraId="23C2EBF5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07E2D22D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23A5B65B" w14:textId="77777777" w:rsidR="004551A8" w:rsidRPr="004551A8" w:rsidRDefault="004551A8">
            <w:r w:rsidRPr="004551A8">
              <w:t>1535</w:t>
            </w:r>
          </w:p>
        </w:tc>
        <w:tc>
          <w:tcPr>
            <w:tcW w:w="942" w:type="dxa"/>
            <w:noWrap/>
            <w:hideMark/>
          </w:tcPr>
          <w:p w14:paraId="275188C4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7DF89A8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4CDFEB" w14:textId="77777777" w:rsidR="004551A8" w:rsidRPr="004551A8" w:rsidRDefault="004551A8">
            <w:r w:rsidRPr="004551A8">
              <w:t>RP-241023</w:t>
            </w:r>
          </w:p>
        </w:tc>
      </w:tr>
      <w:tr w:rsidR="004551A8" w:rsidRPr="004551A8" w14:paraId="3500C05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AFD970C" w14:textId="77777777" w:rsidR="004551A8" w:rsidRPr="004551A8" w:rsidRDefault="004551A8">
            <w:r w:rsidRPr="004551A8">
              <w:t>R5-243986</w:t>
            </w:r>
          </w:p>
        </w:tc>
        <w:tc>
          <w:tcPr>
            <w:tcW w:w="4593" w:type="dxa"/>
            <w:noWrap/>
            <w:hideMark/>
          </w:tcPr>
          <w:p w14:paraId="5D986E77" w14:textId="77777777" w:rsidR="004551A8" w:rsidRPr="004551A8" w:rsidRDefault="004551A8">
            <w:r w:rsidRPr="004551A8">
              <w:t>Applicability for new test cases 12.23a and 12.24a</w:t>
            </w:r>
          </w:p>
        </w:tc>
        <w:tc>
          <w:tcPr>
            <w:tcW w:w="2265" w:type="dxa"/>
            <w:noWrap/>
            <w:hideMark/>
          </w:tcPr>
          <w:p w14:paraId="3BD2B388" w14:textId="77777777" w:rsidR="004551A8" w:rsidRPr="004551A8" w:rsidRDefault="004551A8">
            <w:r w:rsidRPr="004551A8">
              <w:t>Ericsson</w:t>
            </w:r>
          </w:p>
        </w:tc>
        <w:tc>
          <w:tcPr>
            <w:tcW w:w="923" w:type="dxa"/>
            <w:noWrap/>
            <w:hideMark/>
          </w:tcPr>
          <w:p w14:paraId="1D3E3C41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779A46E7" w14:textId="77777777" w:rsidR="004551A8" w:rsidRPr="004551A8" w:rsidRDefault="004551A8">
            <w:r w:rsidRPr="004551A8">
              <w:t>34.229-2</w:t>
            </w:r>
          </w:p>
        </w:tc>
        <w:tc>
          <w:tcPr>
            <w:tcW w:w="914" w:type="dxa"/>
            <w:noWrap/>
            <w:hideMark/>
          </w:tcPr>
          <w:p w14:paraId="749EFC15" w14:textId="77777777" w:rsidR="004551A8" w:rsidRPr="004551A8" w:rsidRDefault="004551A8">
            <w:r w:rsidRPr="004551A8">
              <w:t>17.0.0</w:t>
            </w:r>
          </w:p>
        </w:tc>
        <w:tc>
          <w:tcPr>
            <w:tcW w:w="4538" w:type="dxa"/>
            <w:noWrap/>
            <w:hideMark/>
          </w:tcPr>
          <w:p w14:paraId="1239AEB0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9EF4F8F" w14:textId="77777777" w:rsidR="004551A8" w:rsidRPr="004551A8" w:rsidRDefault="004551A8">
            <w:r w:rsidRPr="004551A8">
              <w:t>0341</w:t>
            </w:r>
          </w:p>
        </w:tc>
        <w:tc>
          <w:tcPr>
            <w:tcW w:w="942" w:type="dxa"/>
            <w:noWrap/>
            <w:hideMark/>
          </w:tcPr>
          <w:p w14:paraId="7CCBEE92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368C5E2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2042B5F" w14:textId="77777777" w:rsidR="004551A8" w:rsidRPr="004551A8" w:rsidRDefault="004551A8">
            <w:r w:rsidRPr="004551A8">
              <w:t>RP-241023</w:t>
            </w:r>
          </w:p>
        </w:tc>
      </w:tr>
      <w:tr w:rsidR="004551A8" w:rsidRPr="004551A8" w14:paraId="550DF03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8E09C5A" w14:textId="77777777" w:rsidR="004551A8" w:rsidRPr="004551A8" w:rsidRDefault="004551A8">
            <w:r w:rsidRPr="004551A8">
              <w:t>R5-243987</w:t>
            </w:r>
          </w:p>
        </w:tc>
        <w:tc>
          <w:tcPr>
            <w:tcW w:w="4593" w:type="dxa"/>
            <w:noWrap/>
            <w:hideMark/>
          </w:tcPr>
          <w:p w14:paraId="5BDB3077" w14:textId="77777777" w:rsidR="004551A8" w:rsidRPr="004551A8" w:rsidRDefault="004551A8">
            <w:r w:rsidRPr="004551A8">
              <w:t>Common clause updates related to NTN band n254</w:t>
            </w:r>
          </w:p>
        </w:tc>
        <w:tc>
          <w:tcPr>
            <w:tcW w:w="2265" w:type="dxa"/>
            <w:noWrap/>
            <w:hideMark/>
          </w:tcPr>
          <w:p w14:paraId="02DF242B" w14:textId="77777777" w:rsidR="004551A8" w:rsidRPr="004551A8" w:rsidRDefault="004551A8">
            <w:r w:rsidRPr="004551A8">
              <w:t>Apple Benelux B.V., Keysight</w:t>
            </w:r>
          </w:p>
        </w:tc>
        <w:tc>
          <w:tcPr>
            <w:tcW w:w="923" w:type="dxa"/>
            <w:noWrap/>
            <w:hideMark/>
          </w:tcPr>
          <w:p w14:paraId="457B3E6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4165C93" w14:textId="77777777" w:rsidR="004551A8" w:rsidRPr="004551A8" w:rsidRDefault="004551A8">
            <w:r w:rsidRPr="004551A8">
              <w:t>38.521-5</w:t>
            </w:r>
          </w:p>
        </w:tc>
        <w:tc>
          <w:tcPr>
            <w:tcW w:w="914" w:type="dxa"/>
            <w:noWrap/>
            <w:hideMark/>
          </w:tcPr>
          <w:p w14:paraId="08EA4BBF" w14:textId="77777777" w:rsidR="004551A8" w:rsidRPr="004551A8" w:rsidRDefault="004551A8">
            <w:r w:rsidRPr="004551A8">
              <w:t>18.1.0</w:t>
            </w:r>
          </w:p>
        </w:tc>
        <w:tc>
          <w:tcPr>
            <w:tcW w:w="4538" w:type="dxa"/>
            <w:noWrap/>
            <w:hideMark/>
          </w:tcPr>
          <w:p w14:paraId="1F6897C9" w14:textId="77777777" w:rsidR="004551A8" w:rsidRPr="004551A8" w:rsidRDefault="004551A8">
            <w:r w:rsidRPr="004551A8">
              <w:t>NR_lic_bands_BW_R18-UEConTest</w:t>
            </w:r>
          </w:p>
        </w:tc>
        <w:tc>
          <w:tcPr>
            <w:tcW w:w="934" w:type="dxa"/>
            <w:noWrap/>
            <w:hideMark/>
          </w:tcPr>
          <w:p w14:paraId="0A93B2BE" w14:textId="77777777" w:rsidR="004551A8" w:rsidRPr="004551A8" w:rsidRDefault="004551A8">
            <w:r w:rsidRPr="004551A8">
              <w:t>0060</w:t>
            </w:r>
          </w:p>
        </w:tc>
        <w:tc>
          <w:tcPr>
            <w:tcW w:w="942" w:type="dxa"/>
            <w:noWrap/>
            <w:hideMark/>
          </w:tcPr>
          <w:p w14:paraId="5F3CE9C1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3EE07CEF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525C546" w14:textId="77777777" w:rsidR="004551A8" w:rsidRPr="004551A8" w:rsidRDefault="004551A8">
            <w:r w:rsidRPr="004551A8">
              <w:t>RP-240987</w:t>
            </w:r>
          </w:p>
        </w:tc>
      </w:tr>
      <w:tr w:rsidR="004551A8" w:rsidRPr="004551A8" w14:paraId="04E3F3ED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2C52308" w14:textId="77777777" w:rsidR="004551A8" w:rsidRPr="004551A8" w:rsidRDefault="004551A8">
            <w:r w:rsidRPr="004551A8">
              <w:t>R5-243994</w:t>
            </w:r>
          </w:p>
        </w:tc>
        <w:tc>
          <w:tcPr>
            <w:tcW w:w="4593" w:type="dxa"/>
            <w:noWrap/>
            <w:hideMark/>
          </w:tcPr>
          <w:p w14:paraId="2FDDB476" w14:textId="77777777" w:rsidR="004551A8" w:rsidRPr="004551A8" w:rsidRDefault="004551A8">
            <w:r w:rsidRPr="004551A8">
              <w:t>Update to Annex E and F for NR-U RRM tests</w:t>
            </w:r>
          </w:p>
        </w:tc>
        <w:tc>
          <w:tcPr>
            <w:tcW w:w="2265" w:type="dxa"/>
            <w:noWrap/>
            <w:hideMark/>
          </w:tcPr>
          <w:p w14:paraId="6760E270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0ADBDF2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00C5CF8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6557575B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62BF1FEA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59383663" w14:textId="77777777" w:rsidR="004551A8" w:rsidRPr="004551A8" w:rsidRDefault="004551A8">
            <w:r w:rsidRPr="004551A8">
              <w:t>3233</w:t>
            </w:r>
          </w:p>
        </w:tc>
        <w:tc>
          <w:tcPr>
            <w:tcW w:w="942" w:type="dxa"/>
            <w:noWrap/>
            <w:hideMark/>
          </w:tcPr>
          <w:p w14:paraId="5C8B60C2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6A0BE8C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5EE5FF4" w14:textId="77777777" w:rsidR="004551A8" w:rsidRPr="004551A8" w:rsidRDefault="004551A8">
            <w:r w:rsidRPr="004551A8">
              <w:t>RP-240954</w:t>
            </w:r>
          </w:p>
        </w:tc>
      </w:tr>
      <w:tr w:rsidR="004551A8" w:rsidRPr="004551A8" w14:paraId="7480211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8118E3C" w14:textId="77777777" w:rsidR="004551A8" w:rsidRPr="004551A8" w:rsidRDefault="004551A8">
            <w:r w:rsidRPr="004551A8">
              <w:t>R5-243995</w:t>
            </w:r>
          </w:p>
        </w:tc>
        <w:tc>
          <w:tcPr>
            <w:tcW w:w="4593" w:type="dxa"/>
            <w:noWrap/>
            <w:hideMark/>
          </w:tcPr>
          <w:p w14:paraId="148A640C" w14:textId="77777777" w:rsidR="004551A8" w:rsidRPr="004551A8" w:rsidRDefault="004551A8">
            <w:r w:rsidRPr="004551A8">
              <w:t>Update to NSA measurement accuracy NR-U tests including TT</w:t>
            </w:r>
          </w:p>
        </w:tc>
        <w:tc>
          <w:tcPr>
            <w:tcW w:w="2265" w:type="dxa"/>
            <w:noWrap/>
            <w:hideMark/>
          </w:tcPr>
          <w:p w14:paraId="1C2CE871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01DE06D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DB99DD5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14E8B68C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EAFCBE3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792D91B0" w14:textId="77777777" w:rsidR="004551A8" w:rsidRPr="004551A8" w:rsidRDefault="004551A8">
            <w:r w:rsidRPr="004551A8">
              <w:t>3235</w:t>
            </w:r>
          </w:p>
        </w:tc>
        <w:tc>
          <w:tcPr>
            <w:tcW w:w="942" w:type="dxa"/>
            <w:noWrap/>
            <w:hideMark/>
          </w:tcPr>
          <w:p w14:paraId="643AFF0D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4657882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70E8E91" w14:textId="77777777" w:rsidR="004551A8" w:rsidRPr="004551A8" w:rsidRDefault="004551A8">
            <w:r w:rsidRPr="004551A8">
              <w:t>RP-240954</w:t>
            </w:r>
          </w:p>
        </w:tc>
      </w:tr>
      <w:tr w:rsidR="004551A8" w:rsidRPr="004551A8" w14:paraId="2CEF037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281ABEB" w14:textId="77777777" w:rsidR="004551A8" w:rsidRPr="004551A8" w:rsidRDefault="004551A8">
            <w:r w:rsidRPr="004551A8">
              <w:t>R5-243996</w:t>
            </w:r>
          </w:p>
        </w:tc>
        <w:tc>
          <w:tcPr>
            <w:tcW w:w="4593" w:type="dxa"/>
            <w:noWrap/>
            <w:hideMark/>
          </w:tcPr>
          <w:p w14:paraId="73AD444A" w14:textId="77777777" w:rsidR="004551A8" w:rsidRPr="004551A8" w:rsidRDefault="004551A8">
            <w:r w:rsidRPr="004551A8">
              <w:t>Test Tolerance analysis for NR-U RSRP intra-frequency accuracy test cases 10.5.1.1 and 11.6.1.1</w:t>
            </w:r>
          </w:p>
        </w:tc>
        <w:tc>
          <w:tcPr>
            <w:tcW w:w="2265" w:type="dxa"/>
            <w:noWrap/>
            <w:hideMark/>
          </w:tcPr>
          <w:p w14:paraId="5921B6B4" w14:textId="77777777" w:rsidR="004551A8" w:rsidRPr="004551A8" w:rsidRDefault="004551A8">
            <w:r w:rsidRPr="004551A8">
              <w:t>Qualcomm Technologies Int</w:t>
            </w:r>
          </w:p>
        </w:tc>
        <w:tc>
          <w:tcPr>
            <w:tcW w:w="923" w:type="dxa"/>
            <w:noWrap/>
            <w:hideMark/>
          </w:tcPr>
          <w:p w14:paraId="7D6AFFE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CE89CC3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52D295E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73CE313C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4843B4F8" w14:textId="77777777" w:rsidR="004551A8" w:rsidRPr="004551A8" w:rsidRDefault="004551A8">
            <w:r w:rsidRPr="004551A8">
              <w:t>0748</w:t>
            </w:r>
          </w:p>
        </w:tc>
        <w:tc>
          <w:tcPr>
            <w:tcW w:w="942" w:type="dxa"/>
            <w:noWrap/>
            <w:hideMark/>
          </w:tcPr>
          <w:p w14:paraId="688276C4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701333E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BBA80E1" w14:textId="77777777" w:rsidR="004551A8" w:rsidRPr="004551A8" w:rsidRDefault="004551A8">
            <w:r w:rsidRPr="004551A8">
              <w:t>RP-240954</w:t>
            </w:r>
          </w:p>
        </w:tc>
      </w:tr>
      <w:tr w:rsidR="004551A8" w:rsidRPr="004551A8" w14:paraId="5AA906F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6865C4C0" w14:textId="77777777" w:rsidR="004551A8" w:rsidRPr="004551A8" w:rsidRDefault="004551A8">
            <w:r w:rsidRPr="004551A8">
              <w:t>R5-243997</w:t>
            </w:r>
          </w:p>
        </w:tc>
        <w:tc>
          <w:tcPr>
            <w:tcW w:w="4593" w:type="dxa"/>
            <w:noWrap/>
            <w:hideMark/>
          </w:tcPr>
          <w:p w14:paraId="2339DAA2" w14:textId="77777777" w:rsidR="004551A8" w:rsidRPr="004551A8" w:rsidRDefault="004551A8">
            <w:r w:rsidRPr="004551A8">
              <w:t>Test Tolerance analysis for NR-U RSRP inter-frequency accuracy test case 10.5.1.2</w:t>
            </w:r>
          </w:p>
        </w:tc>
        <w:tc>
          <w:tcPr>
            <w:tcW w:w="2265" w:type="dxa"/>
            <w:noWrap/>
            <w:hideMark/>
          </w:tcPr>
          <w:p w14:paraId="7D854D5E" w14:textId="77777777" w:rsidR="004551A8" w:rsidRPr="004551A8" w:rsidRDefault="004551A8">
            <w:r w:rsidRPr="004551A8">
              <w:t>Qualcomm Technologies Int</w:t>
            </w:r>
          </w:p>
        </w:tc>
        <w:tc>
          <w:tcPr>
            <w:tcW w:w="923" w:type="dxa"/>
            <w:noWrap/>
            <w:hideMark/>
          </w:tcPr>
          <w:p w14:paraId="7DF60B27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6316C8AF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7C1DC29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CBF96C4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7D07AAC0" w14:textId="77777777" w:rsidR="004551A8" w:rsidRPr="004551A8" w:rsidRDefault="004551A8">
            <w:r w:rsidRPr="004551A8">
              <w:t>0749</w:t>
            </w:r>
          </w:p>
        </w:tc>
        <w:tc>
          <w:tcPr>
            <w:tcW w:w="942" w:type="dxa"/>
            <w:noWrap/>
            <w:hideMark/>
          </w:tcPr>
          <w:p w14:paraId="2A2E87E1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561F8D9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387C54E" w14:textId="77777777" w:rsidR="004551A8" w:rsidRPr="004551A8" w:rsidRDefault="004551A8">
            <w:r w:rsidRPr="004551A8">
              <w:t>RP-240954</w:t>
            </w:r>
          </w:p>
        </w:tc>
      </w:tr>
      <w:tr w:rsidR="004551A8" w:rsidRPr="004551A8" w14:paraId="5825ACA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17C41F1" w14:textId="77777777" w:rsidR="004551A8" w:rsidRPr="004551A8" w:rsidRDefault="004551A8">
            <w:r w:rsidRPr="004551A8">
              <w:t>R5-243998</w:t>
            </w:r>
          </w:p>
        </w:tc>
        <w:tc>
          <w:tcPr>
            <w:tcW w:w="4593" w:type="dxa"/>
            <w:noWrap/>
            <w:hideMark/>
          </w:tcPr>
          <w:p w14:paraId="36FA6DBA" w14:textId="77777777" w:rsidR="004551A8" w:rsidRPr="004551A8" w:rsidRDefault="004551A8">
            <w:r w:rsidRPr="004551A8">
              <w:t>Test Tolerance analysis for NR-U RSRQ inter-frequency accuracy test cases 10.5.2.2 and 11.6.2.2</w:t>
            </w:r>
          </w:p>
        </w:tc>
        <w:tc>
          <w:tcPr>
            <w:tcW w:w="2265" w:type="dxa"/>
            <w:noWrap/>
            <w:hideMark/>
          </w:tcPr>
          <w:p w14:paraId="405054BB" w14:textId="77777777" w:rsidR="004551A8" w:rsidRPr="004551A8" w:rsidRDefault="004551A8">
            <w:r w:rsidRPr="004551A8">
              <w:t>Qualcomm Technologies Int</w:t>
            </w:r>
          </w:p>
        </w:tc>
        <w:tc>
          <w:tcPr>
            <w:tcW w:w="923" w:type="dxa"/>
            <w:noWrap/>
            <w:hideMark/>
          </w:tcPr>
          <w:p w14:paraId="64CF73CE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059A98EE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16E995F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A29E9DD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54FD764F" w14:textId="77777777" w:rsidR="004551A8" w:rsidRPr="004551A8" w:rsidRDefault="004551A8">
            <w:r w:rsidRPr="004551A8">
              <w:t>0751</w:t>
            </w:r>
          </w:p>
        </w:tc>
        <w:tc>
          <w:tcPr>
            <w:tcW w:w="942" w:type="dxa"/>
            <w:noWrap/>
            <w:hideMark/>
          </w:tcPr>
          <w:p w14:paraId="1AB0A94A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065B47A4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6D80430" w14:textId="77777777" w:rsidR="004551A8" w:rsidRPr="004551A8" w:rsidRDefault="004551A8">
            <w:r w:rsidRPr="004551A8">
              <w:t>RP-240954</w:t>
            </w:r>
          </w:p>
        </w:tc>
      </w:tr>
      <w:tr w:rsidR="004551A8" w:rsidRPr="004551A8" w14:paraId="4FF20F76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85E8A2B" w14:textId="77777777" w:rsidR="004551A8" w:rsidRPr="004551A8" w:rsidRDefault="004551A8">
            <w:r w:rsidRPr="004551A8">
              <w:lastRenderedPageBreak/>
              <w:t>R5-243999</w:t>
            </w:r>
          </w:p>
        </w:tc>
        <w:tc>
          <w:tcPr>
            <w:tcW w:w="4593" w:type="dxa"/>
            <w:noWrap/>
            <w:hideMark/>
          </w:tcPr>
          <w:p w14:paraId="1DE7703C" w14:textId="77777777" w:rsidR="004551A8" w:rsidRPr="004551A8" w:rsidRDefault="004551A8">
            <w:r w:rsidRPr="004551A8">
              <w:t>Test Tolerance analysis for NR-U SINR intra-frequency accuracy test cases 10.5.3.1 and 10.5.3.3</w:t>
            </w:r>
          </w:p>
        </w:tc>
        <w:tc>
          <w:tcPr>
            <w:tcW w:w="2265" w:type="dxa"/>
            <w:noWrap/>
            <w:hideMark/>
          </w:tcPr>
          <w:p w14:paraId="52C974C1" w14:textId="77777777" w:rsidR="004551A8" w:rsidRPr="004551A8" w:rsidRDefault="004551A8">
            <w:r w:rsidRPr="004551A8">
              <w:t>Qualcomm Technologies Int</w:t>
            </w:r>
          </w:p>
        </w:tc>
        <w:tc>
          <w:tcPr>
            <w:tcW w:w="923" w:type="dxa"/>
            <w:noWrap/>
            <w:hideMark/>
          </w:tcPr>
          <w:p w14:paraId="1590EA7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3802668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164E46B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53FA9EC9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50AA5E7C" w14:textId="77777777" w:rsidR="004551A8" w:rsidRPr="004551A8" w:rsidRDefault="004551A8">
            <w:r w:rsidRPr="004551A8">
              <w:t>0752</w:t>
            </w:r>
          </w:p>
        </w:tc>
        <w:tc>
          <w:tcPr>
            <w:tcW w:w="942" w:type="dxa"/>
            <w:noWrap/>
            <w:hideMark/>
          </w:tcPr>
          <w:p w14:paraId="32F7903E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5E65622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27364E1" w14:textId="77777777" w:rsidR="004551A8" w:rsidRPr="004551A8" w:rsidRDefault="004551A8">
            <w:r w:rsidRPr="004551A8">
              <w:t>RP-240954</w:t>
            </w:r>
          </w:p>
        </w:tc>
      </w:tr>
      <w:tr w:rsidR="004551A8" w:rsidRPr="004551A8" w14:paraId="5916B0D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448084C" w14:textId="77777777" w:rsidR="004551A8" w:rsidRPr="004551A8" w:rsidRDefault="004551A8">
            <w:r w:rsidRPr="004551A8">
              <w:t>R5-244000</w:t>
            </w:r>
          </w:p>
        </w:tc>
        <w:tc>
          <w:tcPr>
            <w:tcW w:w="4593" w:type="dxa"/>
            <w:noWrap/>
            <w:hideMark/>
          </w:tcPr>
          <w:p w14:paraId="2A730AB3" w14:textId="77777777" w:rsidR="004551A8" w:rsidRPr="004551A8" w:rsidRDefault="004551A8">
            <w:r w:rsidRPr="004551A8">
              <w:t>Addition of TTs for NR-U L1-RSRP measurement reporting tests</w:t>
            </w:r>
          </w:p>
        </w:tc>
        <w:tc>
          <w:tcPr>
            <w:tcW w:w="2265" w:type="dxa"/>
            <w:noWrap/>
            <w:hideMark/>
          </w:tcPr>
          <w:p w14:paraId="1A6E4C9F" w14:textId="77777777" w:rsidR="004551A8" w:rsidRPr="004551A8" w:rsidRDefault="004551A8">
            <w:r w:rsidRPr="004551A8">
              <w:t>Qualcomm France</w:t>
            </w:r>
          </w:p>
        </w:tc>
        <w:tc>
          <w:tcPr>
            <w:tcW w:w="923" w:type="dxa"/>
            <w:noWrap/>
            <w:hideMark/>
          </w:tcPr>
          <w:p w14:paraId="147E303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80BF675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0DFACFD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6A04C6DE" w14:textId="77777777" w:rsidR="004551A8" w:rsidRPr="004551A8" w:rsidRDefault="004551A8">
            <w:r w:rsidRPr="004551A8">
              <w:t>NR_unlic-UEConTest</w:t>
            </w:r>
          </w:p>
        </w:tc>
        <w:tc>
          <w:tcPr>
            <w:tcW w:w="934" w:type="dxa"/>
            <w:noWrap/>
            <w:hideMark/>
          </w:tcPr>
          <w:p w14:paraId="544E2955" w14:textId="77777777" w:rsidR="004551A8" w:rsidRPr="004551A8" w:rsidRDefault="004551A8">
            <w:r w:rsidRPr="004551A8">
              <w:t>0758</w:t>
            </w:r>
          </w:p>
        </w:tc>
        <w:tc>
          <w:tcPr>
            <w:tcW w:w="942" w:type="dxa"/>
            <w:noWrap/>
            <w:hideMark/>
          </w:tcPr>
          <w:p w14:paraId="5594974A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407CE3ED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240C01C" w14:textId="77777777" w:rsidR="004551A8" w:rsidRPr="004551A8" w:rsidRDefault="004551A8">
            <w:r w:rsidRPr="004551A8">
              <w:t>RP-240954</w:t>
            </w:r>
          </w:p>
        </w:tc>
      </w:tr>
      <w:tr w:rsidR="004551A8" w:rsidRPr="004551A8" w14:paraId="03C739F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689EFB5" w14:textId="77777777" w:rsidR="004551A8" w:rsidRPr="004551A8" w:rsidRDefault="004551A8">
            <w:r w:rsidRPr="004551A8">
              <w:t>R5-244001</w:t>
            </w:r>
          </w:p>
        </w:tc>
        <w:tc>
          <w:tcPr>
            <w:tcW w:w="4593" w:type="dxa"/>
            <w:noWrap/>
            <w:hideMark/>
          </w:tcPr>
          <w:p w14:paraId="04BDCBEC" w14:textId="77777777" w:rsidR="004551A8" w:rsidRPr="004551A8" w:rsidRDefault="004551A8">
            <w:r w:rsidRPr="004551A8">
              <w:t>Correction to SDT RRM test case 6.2.1 with TT</w:t>
            </w:r>
          </w:p>
        </w:tc>
        <w:tc>
          <w:tcPr>
            <w:tcW w:w="2265" w:type="dxa"/>
            <w:noWrap/>
            <w:hideMark/>
          </w:tcPr>
          <w:p w14:paraId="0044D60F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BD4AF3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95228BF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3FF1FAEF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41346A9B" w14:textId="77777777" w:rsidR="004551A8" w:rsidRPr="004551A8" w:rsidRDefault="004551A8">
            <w:r w:rsidRPr="004551A8">
              <w:t>NR_SmallData_INACTIVE-UEConTest</w:t>
            </w:r>
          </w:p>
        </w:tc>
        <w:tc>
          <w:tcPr>
            <w:tcW w:w="934" w:type="dxa"/>
            <w:noWrap/>
            <w:hideMark/>
          </w:tcPr>
          <w:p w14:paraId="12EA969A" w14:textId="77777777" w:rsidR="004551A8" w:rsidRPr="004551A8" w:rsidRDefault="004551A8">
            <w:r w:rsidRPr="004551A8">
              <w:t>3127</w:t>
            </w:r>
          </w:p>
        </w:tc>
        <w:tc>
          <w:tcPr>
            <w:tcW w:w="942" w:type="dxa"/>
            <w:noWrap/>
            <w:hideMark/>
          </w:tcPr>
          <w:p w14:paraId="4CA040B3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ADEFA0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72BBB90" w14:textId="77777777" w:rsidR="004551A8" w:rsidRPr="004551A8" w:rsidRDefault="004551A8">
            <w:r w:rsidRPr="004551A8">
              <w:t>RP-240966</w:t>
            </w:r>
          </w:p>
        </w:tc>
      </w:tr>
      <w:tr w:rsidR="004551A8" w:rsidRPr="004551A8" w14:paraId="79138D7F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D066FA0" w14:textId="77777777" w:rsidR="004551A8" w:rsidRPr="004551A8" w:rsidRDefault="004551A8">
            <w:r w:rsidRPr="004551A8">
              <w:t>R5-244002</w:t>
            </w:r>
          </w:p>
        </w:tc>
        <w:tc>
          <w:tcPr>
            <w:tcW w:w="4593" w:type="dxa"/>
            <w:noWrap/>
            <w:hideMark/>
          </w:tcPr>
          <w:p w14:paraId="4AF512E2" w14:textId="77777777" w:rsidR="004551A8" w:rsidRPr="004551A8" w:rsidRDefault="004551A8">
            <w:r w:rsidRPr="004551A8">
              <w:t>Addition of MU and test tolerance in Annex F for Rel-16 RRM test case EN-DC CSI-RSRP measurement accuracy with FR1 serving cell and FR1 target cell</w:t>
            </w:r>
          </w:p>
        </w:tc>
        <w:tc>
          <w:tcPr>
            <w:tcW w:w="2265" w:type="dxa"/>
            <w:noWrap/>
            <w:hideMark/>
          </w:tcPr>
          <w:p w14:paraId="36E24610" w14:textId="77777777" w:rsidR="004551A8" w:rsidRPr="004551A8" w:rsidRDefault="004551A8">
            <w:r w:rsidRPr="004551A8">
              <w:t>Sporton</w:t>
            </w:r>
          </w:p>
        </w:tc>
        <w:tc>
          <w:tcPr>
            <w:tcW w:w="923" w:type="dxa"/>
            <w:noWrap/>
            <w:hideMark/>
          </w:tcPr>
          <w:p w14:paraId="21A6A51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1190016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7250877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32C260BF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66065CF8" w14:textId="77777777" w:rsidR="004551A8" w:rsidRPr="004551A8" w:rsidRDefault="004551A8">
            <w:r w:rsidRPr="004551A8">
              <w:t>3125</w:t>
            </w:r>
          </w:p>
        </w:tc>
        <w:tc>
          <w:tcPr>
            <w:tcW w:w="942" w:type="dxa"/>
            <w:noWrap/>
            <w:hideMark/>
          </w:tcPr>
          <w:p w14:paraId="1D29914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5EB71BF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1B7F3DF" w14:textId="77777777" w:rsidR="004551A8" w:rsidRPr="004551A8" w:rsidRDefault="004551A8">
            <w:r w:rsidRPr="004551A8">
              <w:t>RP-240957</w:t>
            </w:r>
          </w:p>
        </w:tc>
      </w:tr>
      <w:tr w:rsidR="004551A8" w:rsidRPr="004551A8" w14:paraId="1A9E7E14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283905" w14:textId="77777777" w:rsidR="004551A8" w:rsidRPr="004551A8" w:rsidRDefault="004551A8">
            <w:r w:rsidRPr="004551A8">
              <w:t>R5-244003</w:t>
            </w:r>
          </w:p>
        </w:tc>
        <w:tc>
          <w:tcPr>
            <w:tcW w:w="4593" w:type="dxa"/>
            <w:noWrap/>
            <w:hideMark/>
          </w:tcPr>
          <w:p w14:paraId="682066A1" w14:textId="77777777" w:rsidR="004551A8" w:rsidRPr="004551A8" w:rsidRDefault="004551A8">
            <w:r w:rsidRPr="004551A8">
              <w:t>Update of Rel-16 RRM test case EN-DC CSI-RSRP measurement accuracy with FR1 serving cell and FR1 target cell</w:t>
            </w:r>
          </w:p>
        </w:tc>
        <w:tc>
          <w:tcPr>
            <w:tcW w:w="2265" w:type="dxa"/>
            <w:noWrap/>
            <w:hideMark/>
          </w:tcPr>
          <w:p w14:paraId="3E0E2B65" w14:textId="77777777" w:rsidR="004551A8" w:rsidRPr="004551A8" w:rsidRDefault="004551A8">
            <w:r w:rsidRPr="004551A8">
              <w:t>Sporton</w:t>
            </w:r>
          </w:p>
        </w:tc>
        <w:tc>
          <w:tcPr>
            <w:tcW w:w="923" w:type="dxa"/>
            <w:noWrap/>
            <w:hideMark/>
          </w:tcPr>
          <w:p w14:paraId="40A393A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E64AFA8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7B3A422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21AC9FF8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7681AAFB" w14:textId="77777777" w:rsidR="004551A8" w:rsidRPr="004551A8" w:rsidRDefault="004551A8">
            <w:r w:rsidRPr="004551A8">
              <w:t>3166</w:t>
            </w:r>
          </w:p>
        </w:tc>
        <w:tc>
          <w:tcPr>
            <w:tcW w:w="942" w:type="dxa"/>
            <w:noWrap/>
            <w:hideMark/>
          </w:tcPr>
          <w:p w14:paraId="678960BC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1C50E86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6EFDA81" w14:textId="77777777" w:rsidR="004551A8" w:rsidRPr="004551A8" w:rsidRDefault="004551A8">
            <w:r w:rsidRPr="004551A8">
              <w:t>RP-240957</w:t>
            </w:r>
          </w:p>
        </w:tc>
      </w:tr>
      <w:tr w:rsidR="004551A8" w:rsidRPr="004551A8" w14:paraId="0B51AA3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D57785E" w14:textId="77777777" w:rsidR="004551A8" w:rsidRPr="004551A8" w:rsidRDefault="004551A8">
            <w:r w:rsidRPr="004551A8">
              <w:t>R5-244004</w:t>
            </w:r>
          </w:p>
        </w:tc>
        <w:tc>
          <w:tcPr>
            <w:tcW w:w="4593" w:type="dxa"/>
            <w:noWrap/>
            <w:hideMark/>
          </w:tcPr>
          <w:p w14:paraId="2FB18358" w14:textId="77777777" w:rsidR="004551A8" w:rsidRPr="004551A8" w:rsidRDefault="004551A8">
            <w:r w:rsidRPr="004551A8">
              <w:t>Addition of test tolerance analysis for Rel-16 RRM test case EN-DC CSI-RSRP measurement accuracy with FR1 serving cell and FR1 target cell</w:t>
            </w:r>
          </w:p>
        </w:tc>
        <w:tc>
          <w:tcPr>
            <w:tcW w:w="2265" w:type="dxa"/>
            <w:noWrap/>
            <w:hideMark/>
          </w:tcPr>
          <w:p w14:paraId="48088E9A" w14:textId="77777777" w:rsidR="004551A8" w:rsidRPr="004551A8" w:rsidRDefault="004551A8">
            <w:r w:rsidRPr="004551A8">
              <w:t>Sporton</w:t>
            </w:r>
          </w:p>
        </w:tc>
        <w:tc>
          <w:tcPr>
            <w:tcW w:w="923" w:type="dxa"/>
            <w:noWrap/>
            <w:hideMark/>
          </w:tcPr>
          <w:p w14:paraId="0B53764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BEE1EF9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1926F660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6C67208" w14:textId="77777777" w:rsidR="004551A8" w:rsidRPr="004551A8" w:rsidRDefault="004551A8">
            <w:r w:rsidRPr="004551A8">
              <w:t>NR_RRM_enh-UEConTest</w:t>
            </w:r>
          </w:p>
        </w:tc>
        <w:tc>
          <w:tcPr>
            <w:tcW w:w="934" w:type="dxa"/>
            <w:noWrap/>
            <w:hideMark/>
          </w:tcPr>
          <w:p w14:paraId="06115661" w14:textId="77777777" w:rsidR="004551A8" w:rsidRPr="004551A8" w:rsidRDefault="004551A8">
            <w:r w:rsidRPr="004551A8">
              <w:t>0736</w:t>
            </w:r>
          </w:p>
        </w:tc>
        <w:tc>
          <w:tcPr>
            <w:tcW w:w="942" w:type="dxa"/>
            <w:noWrap/>
            <w:hideMark/>
          </w:tcPr>
          <w:p w14:paraId="622B86ED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3AE41B1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BEF6DBC" w14:textId="77777777" w:rsidR="004551A8" w:rsidRPr="004551A8" w:rsidRDefault="004551A8">
            <w:r w:rsidRPr="004551A8">
              <w:t>RP-240957</w:t>
            </w:r>
          </w:p>
        </w:tc>
      </w:tr>
      <w:tr w:rsidR="004551A8" w:rsidRPr="004551A8" w14:paraId="0895BD69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6FC403F" w14:textId="77777777" w:rsidR="004551A8" w:rsidRPr="004551A8" w:rsidRDefault="004551A8">
            <w:r w:rsidRPr="004551A8">
              <w:t>R5-244005</w:t>
            </w:r>
          </w:p>
        </w:tc>
        <w:tc>
          <w:tcPr>
            <w:tcW w:w="4593" w:type="dxa"/>
            <w:noWrap/>
            <w:hideMark/>
          </w:tcPr>
          <w:p w14:paraId="26398E2D" w14:textId="77777777" w:rsidR="004551A8" w:rsidRPr="004551A8" w:rsidRDefault="004551A8">
            <w:r w:rsidRPr="004551A8">
              <w:t>Addition of TT for MG enhancements TC 6.6.18.3</w:t>
            </w:r>
          </w:p>
        </w:tc>
        <w:tc>
          <w:tcPr>
            <w:tcW w:w="2265" w:type="dxa"/>
            <w:noWrap/>
            <w:hideMark/>
          </w:tcPr>
          <w:p w14:paraId="09100D4C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47DAD1E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0B2AA90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51461986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94E00E6" w14:textId="77777777" w:rsidR="004551A8" w:rsidRPr="004551A8" w:rsidRDefault="004551A8">
            <w:r w:rsidRPr="004551A8">
              <w:t>NR_MG_enh-UEConTest</w:t>
            </w:r>
          </w:p>
        </w:tc>
        <w:tc>
          <w:tcPr>
            <w:tcW w:w="934" w:type="dxa"/>
            <w:noWrap/>
            <w:hideMark/>
          </w:tcPr>
          <w:p w14:paraId="10853B85" w14:textId="77777777" w:rsidR="004551A8" w:rsidRPr="004551A8" w:rsidRDefault="004551A8">
            <w:r w:rsidRPr="004551A8">
              <w:t>3092</w:t>
            </w:r>
          </w:p>
        </w:tc>
        <w:tc>
          <w:tcPr>
            <w:tcW w:w="942" w:type="dxa"/>
            <w:noWrap/>
            <w:hideMark/>
          </w:tcPr>
          <w:p w14:paraId="62490720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26A33E1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F923F5D" w14:textId="77777777" w:rsidR="004551A8" w:rsidRPr="004551A8" w:rsidRDefault="004551A8">
            <w:r w:rsidRPr="004551A8">
              <w:t>RP-240979</w:t>
            </w:r>
          </w:p>
        </w:tc>
      </w:tr>
      <w:tr w:rsidR="004551A8" w:rsidRPr="004551A8" w14:paraId="0DB6FBF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3902AD3" w14:textId="77777777" w:rsidR="004551A8" w:rsidRPr="004551A8" w:rsidRDefault="004551A8">
            <w:r w:rsidRPr="004551A8">
              <w:t>R5-244006</w:t>
            </w:r>
          </w:p>
        </w:tc>
        <w:tc>
          <w:tcPr>
            <w:tcW w:w="4593" w:type="dxa"/>
            <w:noWrap/>
            <w:hideMark/>
          </w:tcPr>
          <w:p w14:paraId="7CC7DE01" w14:textId="77777777" w:rsidR="004551A8" w:rsidRPr="004551A8" w:rsidRDefault="004551A8">
            <w:r w:rsidRPr="004551A8">
              <w:t>Addition of TT for MG enhancements TC 6.6.18.4</w:t>
            </w:r>
          </w:p>
        </w:tc>
        <w:tc>
          <w:tcPr>
            <w:tcW w:w="2265" w:type="dxa"/>
            <w:noWrap/>
            <w:hideMark/>
          </w:tcPr>
          <w:p w14:paraId="1A9CC839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0BB9EFED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773619EE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718DC08F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66212CF3" w14:textId="77777777" w:rsidR="004551A8" w:rsidRPr="004551A8" w:rsidRDefault="004551A8">
            <w:r w:rsidRPr="004551A8">
              <w:t>NR_MG_enh-UEConTest</w:t>
            </w:r>
          </w:p>
        </w:tc>
        <w:tc>
          <w:tcPr>
            <w:tcW w:w="934" w:type="dxa"/>
            <w:noWrap/>
            <w:hideMark/>
          </w:tcPr>
          <w:p w14:paraId="21C661FC" w14:textId="77777777" w:rsidR="004551A8" w:rsidRPr="004551A8" w:rsidRDefault="004551A8">
            <w:r w:rsidRPr="004551A8">
              <w:t>3093</w:t>
            </w:r>
          </w:p>
        </w:tc>
        <w:tc>
          <w:tcPr>
            <w:tcW w:w="942" w:type="dxa"/>
            <w:noWrap/>
            <w:hideMark/>
          </w:tcPr>
          <w:p w14:paraId="52A9D61D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5888010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49B87D5" w14:textId="77777777" w:rsidR="004551A8" w:rsidRPr="004551A8" w:rsidRDefault="004551A8">
            <w:r w:rsidRPr="004551A8">
              <w:t>RP-240979</w:t>
            </w:r>
          </w:p>
        </w:tc>
      </w:tr>
      <w:tr w:rsidR="004551A8" w:rsidRPr="004551A8" w14:paraId="73F4A83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3FED7A91" w14:textId="77777777" w:rsidR="004551A8" w:rsidRPr="004551A8" w:rsidRDefault="004551A8">
            <w:r w:rsidRPr="004551A8">
              <w:t>R5-244007</w:t>
            </w:r>
          </w:p>
        </w:tc>
        <w:tc>
          <w:tcPr>
            <w:tcW w:w="4593" w:type="dxa"/>
            <w:noWrap/>
            <w:hideMark/>
          </w:tcPr>
          <w:p w14:paraId="1483D0DD" w14:textId="77777777" w:rsidR="004551A8" w:rsidRPr="004551A8" w:rsidRDefault="004551A8">
            <w:r w:rsidRPr="004551A8">
              <w:t>Addition of TT for MG enhancements TC 6.6.18.3</w:t>
            </w:r>
          </w:p>
        </w:tc>
        <w:tc>
          <w:tcPr>
            <w:tcW w:w="2265" w:type="dxa"/>
            <w:noWrap/>
            <w:hideMark/>
          </w:tcPr>
          <w:p w14:paraId="1FF06D01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6592741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E7D5194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68AF7AD2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2F07C53F" w14:textId="77777777" w:rsidR="004551A8" w:rsidRPr="004551A8" w:rsidRDefault="004551A8">
            <w:r w:rsidRPr="004551A8">
              <w:t>NR_MG_enh-UEConTest</w:t>
            </w:r>
          </w:p>
        </w:tc>
        <w:tc>
          <w:tcPr>
            <w:tcW w:w="934" w:type="dxa"/>
            <w:noWrap/>
            <w:hideMark/>
          </w:tcPr>
          <w:p w14:paraId="5826DE7F" w14:textId="77777777" w:rsidR="004551A8" w:rsidRPr="004551A8" w:rsidRDefault="004551A8">
            <w:r w:rsidRPr="004551A8">
              <w:t>0705</w:t>
            </w:r>
          </w:p>
        </w:tc>
        <w:tc>
          <w:tcPr>
            <w:tcW w:w="942" w:type="dxa"/>
            <w:noWrap/>
            <w:hideMark/>
          </w:tcPr>
          <w:p w14:paraId="66329B75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3E82B1DE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6EE6DBC" w14:textId="77777777" w:rsidR="004551A8" w:rsidRPr="004551A8" w:rsidRDefault="004551A8">
            <w:r w:rsidRPr="004551A8">
              <w:t>RP-240979</w:t>
            </w:r>
          </w:p>
        </w:tc>
      </w:tr>
      <w:tr w:rsidR="004551A8" w:rsidRPr="004551A8" w14:paraId="2410365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BE5A3BE" w14:textId="77777777" w:rsidR="004551A8" w:rsidRPr="004551A8" w:rsidRDefault="004551A8">
            <w:r w:rsidRPr="004551A8">
              <w:t>R5-244008</w:t>
            </w:r>
          </w:p>
        </w:tc>
        <w:tc>
          <w:tcPr>
            <w:tcW w:w="4593" w:type="dxa"/>
            <w:noWrap/>
            <w:hideMark/>
          </w:tcPr>
          <w:p w14:paraId="03C76334" w14:textId="77777777" w:rsidR="004551A8" w:rsidRPr="004551A8" w:rsidRDefault="004551A8">
            <w:r w:rsidRPr="004551A8">
              <w:t>Addition of TT for MG enhancements TC 6.6.18.4</w:t>
            </w:r>
          </w:p>
        </w:tc>
        <w:tc>
          <w:tcPr>
            <w:tcW w:w="2265" w:type="dxa"/>
            <w:noWrap/>
            <w:hideMark/>
          </w:tcPr>
          <w:p w14:paraId="133577B1" w14:textId="77777777" w:rsidR="004551A8" w:rsidRPr="004551A8" w:rsidRDefault="004551A8">
            <w:r w:rsidRPr="004551A8">
              <w:t>MediaTek Inc.</w:t>
            </w:r>
          </w:p>
        </w:tc>
        <w:tc>
          <w:tcPr>
            <w:tcW w:w="923" w:type="dxa"/>
            <w:noWrap/>
            <w:hideMark/>
          </w:tcPr>
          <w:p w14:paraId="053D84D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41CEC4B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04A1ACBA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96C06E1" w14:textId="77777777" w:rsidR="004551A8" w:rsidRPr="004551A8" w:rsidRDefault="004551A8">
            <w:r w:rsidRPr="004551A8">
              <w:t>NR_MG_enh-UEConTest</w:t>
            </w:r>
          </w:p>
        </w:tc>
        <w:tc>
          <w:tcPr>
            <w:tcW w:w="934" w:type="dxa"/>
            <w:noWrap/>
            <w:hideMark/>
          </w:tcPr>
          <w:p w14:paraId="5050BF21" w14:textId="77777777" w:rsidR="004551A8" w:rsidRPr="004551A8" w:rsidRDefault="004551A8">
            <w:r w:rsidRPr="004551A8">
              <w:t>0706</w:t>
            </w:r>
          </w:p>
        </w:tc>
        <w:tc>
          <w:tcPr>
            <w:tcW w:w="942" w:type="dxa"/>
            <w:noWrap/>
            <w:hideMark/>
          </w:tcPr>
          <w:p w14:paraId="44C12337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4070C0BC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409EB846" w14:textId="77777777" w:rsidR="004551A8" w:rsidRPr="004551A8" w:rsidRDefault="004551A8">
            <w:r w:rsidRPr="004551A8">
              <w:t>RP-240979</w:t>
            </w:r>
          </w:p>
        </w:tc>
      </w:tr>
      <w:tr w:rsidR="004551A8" w:rsidRPr="004551A8" w14:paraId="453D0761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D006F96" w14:textId="77777777" w:rsidR="004551A8" w:rsidRPr="004551A8" w:rsidRDefault="004551A8">
            <w:r w:rsidRPr="004551A8">
              <w:t>R5-244009</w:t>
            </w:r>
          </w:p>
        </w:tc>
        <w:tc>
          <w:tcPr>
            <w:tcW w:w="4593" w:type="dxa"/>
            <w:noWrap/>
            <w:hideMark/>
          </w:tcPr>
          <w:p w14:paraId="34C57CC6" w14:textId="77777777" w:rsidR="004551A8" w:rsidRPr="004551A8" w:rsidRDefault="004551A8">
            <w:r w:rsidRPr="004551A8">
              <w:t>Update to ATG Definitions and Symbols</w:t>
            </w:r>
          </w:p>
        </w:tc>
        <w:tc>
          <w:tcPr>
            <w:tcW w:w="2265" w:type="dxa"/>
            <w:noWrap/>
            <w:hideMark/>
          </w:tcPr>
          <w:p w14:paraId="17508303" w14:textId="77777777" w:rsidR="004551A8" w:rsidRPr="004551A8" w:rsidRDefault="004551A8">
            <w:r w:rsidRPr="004551A8">
              <w:t>CMCC</w:t>
            </w:r>
          </w:p>
        </w:tc>
        <w:tc>
          <w:tcPr>
            <w:tcW w:w="923" w:type="dxa"/>
            <w:noWrap/>
            <w:hideMark/>
          </w:tcPr>
          <w:p w14:paraId="06BEBDB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E80F516" w14:textId="77777777" w:rsidR="004551A8" w:rsidRPr="004551A8" w:rsidRDefault="004551A8">
            <w:r w:rsidRPr="004551A8">
              <w:t>38.521-1</w:t>
            </w:r>
          </w:p>
        </w:tc>
        <w:tc>
          <w:tcPr>
            <w:tcW w:w="914" w:type="dxa"/>
            <w:noWrap/>
            <w:hideMark/>
          </w:tcPr>
          <w:p w14:paraId="14474481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0D1BD7D7" w14:textId="77777777" w:rsidR="004551A8" w:rsidRPr="004551A8" w:rsidRDefault="004551A8">
            <w:r w:rsidRPr="004551A8">
              <w:t>NR_ATG-UEConTest</w:t>
            </w:r>
          </w:p>
        </w:tc>
        <w:tc>
          <w:tcPr>
            <w:tcW w:w="934" w:type="dxa"/>
            <w:noWrap/>
            <w:hideMark/>
          </w:tcPr>
          <w:p w14:paraId="003417D2" w14:textId="77777777" w:rsidR="004551A8" w:rsidRPr="004551A8" w:rsidRDefault="004551A8">
            <w:r w:rsidRPr="004551A8">
              <w:t>2806</w:t>
            </w:r>
          </w:p>
        </w:tc>
        <w:tc>
          <w:tcPr>
            <w:tcW w:w="942" w:type="dxa"/>
            <w:noWrap/>
            <w:hideMark/>
          </w:tcPr>
          <w:p w14:paraId="6982760E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4CF7DBB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BB4E188" w14:textId="77777777" w:rsidR="004551A8" w:rsidRPr="004551A8" w:rsidRDefault="004551A8">
            <w:r w:rsidRPr="004551A8">
              <w:t>RP-240992</w:t>
            </w:r>
          </w:p>
        </w:tc>
      </w:tr>
      <w:tr w:rsidR="004551A8" w:rsidRPr="004551A8" w14:paraId="5B0FF80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151006F" w14:textId="77777777" w:rsidR="004551A8" w:rsidRPr="004551A8" w:rsidRDefault="004551A8">
            <w:r w:rsidRPr="004551A8">
              <w:t>R5-244010</w:t>
            </w:r>
          </w:p>
        </w:tc>
        <w:tc>
          <w:tcPr>
            <w:tcW w:w="4593" w:type="dxa"/>
            <w:noWrap/>
            <w:hideMark/>
          </w:tcPr>
          <w:p w14:paraId="2B8A8741" w14:textId="77777777" w:rsidR="004551A8" w:rsidRPr="004551A8" w:rsidRDefault="004551A8">
            <w:r w:rsidRPr="004551A8">
              <w:t>Correction to applicability of 5G test cases</w:t>
            </w:r>
          </w:p>
        </w:tc>
        <w:tc>
          <w:tcPr>
            <w:tcW w:w="2265" w:type="dxa"/>
            <w:noWrap/>
            <w:hideMark/>
          </w:tcPr>
          <w:p w14:paraId="7C7395C9" w14:textId="77777777" w:rsidR="004551A8" w:rsidRPr="004551A8" w:rsidRDefault="004551A8">
            <w:r w:rsidRPr="004551A8">
              <w:t>Bureau Veritas ADT, Keysight</w:t>
            </w:r>
          </w:p>
        </w:tc>
        <w:tc>
          <w:tcPr>
            <w:tcW w:w="923" w:type="dxa"/>
            <w:noWrap/>
            <w:hideMark/>
          </w:tcPr>
          <w:p w14:paraId="794643AA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79ED682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4397F58B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7B3B7CE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049F194E" w14:textId="77777777" w:rsidR="004551A8" w:rsidRPr="004551A8" w:rsidRDefault="004551A8">
            <w:r w:rsidRPr="004551A8">
              <w:t>0420</w:t>
            </w:r>
          </w:p>
        </w:tc>
        <w:tc>
          <w:tcPr>
            <w:tcW w:w="942" w:type="dxa"/>
            <w:noWrap/>
            <w:hideMark/>
          </w:tcPr>
          <w:p w14:paraId="669A730A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4E3C3F3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8511E9A" w14:textId="77777777" w:rsidR="004551A8" w:rsidRPr="004551A8" w:rsidRDefault="004551A8">
            <w:r w:rsidRPr="004551A8">
              <w:t>RP-241023</w:t>
            </w:r>
          </w:p>
        </w:tc>
      </w:tr>
      <w:tr w:rsidR="004551A8" w:rsidRPr="004551A8" w14:paraId="62EF29BC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EABD92D" w14:textId="77777777" w:rsidR="004551A8" w:rsidRPr="004551A8" w:rsidRDefault="004551A8">
            <w:r w:rsidRPr="004551A8">
              <w:t>R5-244011</w:t>
            </w:r>
          </w:p>
        </w:tc>
        <w:tc>
          <w:tcPr>
            <w:tcW w:w="4593" w:type="dxa"/>
            <w:noWrap/>
            <w:hideMark/>
          </w:tcPr>
          <w:p w14:paraId="71B74DA4" w14:textId="77777777" w:rsidR="004551A8" w:rsidRPr="004551A8" w:rsidRDefault="004551A8">
            <w:r w:rsidRPr="004551A8">
              <w:t>Correction to applicability for RedCap RRM test cases</w:t>
            </w:r>
          </w:p>
        </w:tc>
        <w:tc>
          <w:tcPr>
            <w:tcW w:w="2265" w:type="dxa"/>
            <w:noWrap/>
            <w:hideMark/>
          </w:tcPr>
          <w:p w14:paraId="202A728F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77993AB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2E22D80C" w14:textId="77777777" w:rsidR="004551A8" w:rsidRPr="004551A8" w:rsidRDefault="004551A8">
            <w:r w:rsidRPr="004551A8">
              <w:t>38.522</w:t>
            </w:r>
          </w:p>
        </w:tc>
        <w:tc>
          <w:tcPr>
            <w:tcW w:w="914" w:type="dxa"/>
            <w:noWrap/>
            <w:hideMark/>
          </w:tcPr>
          <w:p w14:paraId="09C6FE6F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321B9309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66E48846" w14:textId="77777777" w:rsidR="004551A8" w:rsidRPr="004551A8" w:rsidRDefault="004551A8">
            <w:r w:rsidRPr="004551A8">
              <w:t>0423</w:t>
            </w:r>
          </w:p>
        </w:tc>
        <w:tc>
          <w:tcPr>
            <w:tcW w:w="942" w:type="dxa"/>
            <w:noWrap/>
            <w:hideMark/>
          </w:tcPr>
          <w:p w14:paraId="684CD49F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6685C6E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352B8DE4" w14:textId="77777777" w:rsidR="004551A8" w:rsidRPr="004551A8" w:rsidRDefault="004551A8">
            <w:r w:rsidRPr="004551A8">
              <w:t>RP-241035</w:t>
            </w:r>
          </w:p>
        </w:tc>
      </w:tr>
      <w:tr w:rsidR="004551A8" w:rsidRPr="004551A8" w14:paraId="7FEA05DE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0C20FD32" w14:textId="77777777" w:rsidR="004551A8" w:rsidRPr="004551A8" w:rsidRDefault="004551A8">
            <w:r w:rsidRPr="004551A8">
              <w:t>R5-244012</w:t>
            </w:r>
          </w:p>
        </w:tc>
        <w:tc>
          <w:tcPr>
            <w:tcW w:w="4593" w:type="dxa"/>
            <w:noWrap/>
            <w:hideMark/>
          </w:tcPr>
          <w:p w14:paraId="689E3038" w14:textId="77777777" w:rsidR="004551A8" w:rsidRPr="004551A8" w:rsidRDefault="004551A8">
            <w:r w:rsidRPr="004551A8">
              <w:t>Correction to Annex F for RedCap RRM test cases</w:t>
            </w:r>
          </w:p>
        </w:tc>
        <w:tc>
          <w:tcPr>
            <w:tcW w:w="2265" w:type="dxa"/>
            <w:noWrap/>
            <w:hideMark/>
          </w:tcPr>
          <w:p w14:paraId="17ACB202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5735AC26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11A1B33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219254DD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5CE53E4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57750EBE" w14:textId="77777777" w:rsidR="004551A8" w:rsidRPr="004551A8" w:rsidRDefault="004551A8">
            <w:r w:rsidRPr="004551A8">
              <w:t>3165</w:t>
            </w:r>
          </w:p>
        </w:tc>
        <w:tc>
          <w:tcPr>
            <w:tcW w:w="942" w:type="dxa"/>
            <w:noWrap/>
            <w:hideMark/>
          </w:tcPr>
          <w:p w14:paraId="40C382B7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277A6B57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E74BFAD" w14:textId="77777777" w:rsidR="004551A8" w:rsidRPr="004551A8" w:rsidRDefault="004551A8">
            <w:r w:rsidRPr="004551A8">
              <w:t>RP-241035</w:t>
            </w:r>
          </w:p>
        </w:tc>
      </w:tr>
      <w:tr w:rsidR="004551A8" w:rsidRPr="004551A8" w14:paraId="7B1BAEE5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FF0146D" w14:textId="77777777" w:rsidR="004551A8" w:rsidRPr="004551A8" w:rsidRDefault="004551A8">
            <w:r w:rsidRPr="004551A8">
              <w:lastRenderedPageBreak/>
              <w:t>R5-244013</w:t>
            </w:r>
          </w:p>
        </w:tc>
        <w:tc>
          <w:tcPr>
            <w:tcW w:w="4593" w:type="dxa"/>
            <w:noWrap/>
            <w:hideMark/>
          </w:tcPr>
          <w:p w14:paraId="484C8053" w14:textId="77777777" w:rsidR="004551A8" w:rsidRPr="004551A8" w:rsidRDefault="004551A8">
            <w:r w:rsidRPr="004551A8">
              <w:t>Update test requirement for Redcap inter frequency test cases</w:t>
            </w:r>
          </w:p>
        </w:tc>
        <w:tc>
          <w:tcPr>
            <w:tcW w:w="2265" w:type="dxa"/>
            <w:noWrap/>
            <w:hideMark/>
          </w:tcPr>
          <w:p w14:paraId="39E3CB1E" w14:textId="77777777" w:rsidR="004551A8" w:rsidRPr="004551A8" w:rsidRDefault="004551A8">
            <w:r w:rsidRPr="004551A8">
              <w:t>MediaTek Beijing Inc.</w:t>
            </w:r>
          </w:p>
        </w:tc>
        <w:tc>
          <w:tcPr>
            <w:tcW w:w="923" w:type="dxa"/>
            <w:noWrap/>
            <w:hideMark/>
          </w:tcPr>
          <w:p w14:paraId="72F40501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1670DFAB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0341509B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7BBE0799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43668C1" w14:textId="77777777" w:rsidR="004551A8" w:rsidRPr="004551A8" w:rsidRDefault="004551A8">
            <w:r w:rsidRPr="004551A8">
              <w:t>3095</w:t>
            </w:r>
          </w:p>
        </w:tc>
        <w:tc>
          <w:tcPr>
            <w:tcW w:w="942" w:type="dxa"/>
            <w:noWrap/>
            <w:hideMark/>
          </w:tcPr>
          <w:p w14:paraId="765D7B5E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7B52BB62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FEB90B8" w14:textId="77777777" w:rsidR="004551A8" w:rsidRPr="004551A8" w:rsidRDefault="004551A8">
            <w:r w:rsidRPr="004551A8">
              <w:t>RP-241035</w:t>
            </w:r>
          </w:p>
        </w:tc>
      </w:tr>
      <w:tr w:rsidR="004551A8" w:rsidRPr="004551A8" w14:paraId="55CC9653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0116F0A" w14:textId="77777777" w:rsidR="004551A8" w:rsidRPr="004551A8" w:rsidRDefault="004551A8">
            <w:r w:rsidRPr="004551A8">
              <w:t>R5-244014</w:t>
            </w:r>
          </w:p>
        </w:tc>
        <w:tc>
          <w:tcPr>
            <w:tcW w:w="4593" w:type="dxa"/>
            <w:noWrap/>
            <w:hideMark/>
          </w:tcPr>
          <w:p w14:paraId="67DDC98B" w14:textId="77777777" w:rsidR="004551A8" w:rsidRPr="004551A8" w:rsidRDefault="004551A8">
            <w:r w:rsidRPr="004551A8">
              <w:t>Correction to RedCap RRM test case 16.2.1.1 with TT</w:t>
            </w:r>
          </w:p>
        </w:tc>
        <w:tc>
          <w:tcPr>
            <w:tcW w:w="2265" w:type="dxa"/>
            <w:noWrap/>
            <w:hideMark/>
          </w:tcPr>
          <w:p w14:paraId="4289BD87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938AA54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4DEB1A87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4F6587DB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0519BC19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4751AEE6" w14:textId="77777777" w:rsidR="004551A8" w:rsidRPr="004551A8" w:rsidRDefault="004551A8">
            <w:r w:rsidRPr="004551A8">
              <w:t>3140</w:t>
            </w:r>
          </w:p>
        </w:tc>
        <w:tc>
          <w:tcPr>
            <w:tcW w:w="942" w:type="dxa"/>
            <w:noWrap/>
            <w:hideMark/>
          </w:tcPr>
          <w:p w14:paraId="23AF80A7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EE74B01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2A353204" w14:textId="77777777" w:rsidR="004551A8" w:rsidRPr="004551A8" w:rsidRDefault="004551A8">
            <w:r w:rsidRPr="004551A8">
              <w:t>RP-241035</w:t>
            </w:r>
          </w:p>
        </w:tc>
      </w:tr>
      <w:tr w:rsidR="004551A8" w:rsidRPr="004551A8" w14:paraId="0680DE08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24AFC3F2" w14:textId="77777777" w:rsidR="004551A8" w:rsidRPr="004551A8" w:rsidRDefault="004551A8">
            <w:r w:rsidRPr="004551A8">
              <w:t>R5-244015</w:t>
            </w:r>
          </w:p>
        </w:tc>
        <w:tc>
          <w:tcPr>
            <w:tcW w:w="4593" w:type="dxa"/>
            <w:noWrap/>
            <w:hideMark/>
          </w:tcPr>
          <w:p w14:paraId="05FCF3EF" w14:textId="77777777" w:rsidR="004551A8" w:rsidRPr="004551A8" w:rsidRDefault="004551A8">
            <w:r w:rsidRPr="004551A8">
              <w:t>Correction to RedCap RRM test case 16.2.1.2 with TT</w:t>
            </w:r>
          </w:p>
        </w:tc>
        <w:tc>
          <w:tcPr>
            <w:tcW w:w="2265" w:type="dxa"/>
            <w:noWrap/>
            <w:hideMark/>
          </w:tcPr>
          <w:p w14:paraId="5426C335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6E1BA89C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6205924" w14:textId="77777777" w:rsidR="004551A8" w:rsidRPr="004551A8" w:rsidRDefault="004551A8">
            <w:r w:rsidRPr="004551A8">
              <w:t>38.533</w:t>
            </w:r>
          </w:p>
        </w:tc>
        <w:tc>
          <w:tcPr>
            <w:tcW w:w="914" w:type="dxa"/>
            <w:noWrap/>
            <w:hideMark/>
          </w:tcPr>
          <w:p w14:paraId="12088649" w14:textId="77777777" w:rsidR="004551A8" w:rsidRPr="004551A8" w:rsidRDefault="004551A8">
            <w:r w:rsidRPr="004551A8">
              <w:t>18.2.1</w:t>
            </w:r>
          </w:p>
        </w:tc>
        <w:tc>
          <w:tcPr>
            <w:tcW w:w="4538" w:type="dxa"/>
            <w:noWrap/>
            <w:hideMark/>
          </w:tcPr>
          <w:p w14:paraId="6C144794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610AE748" w14:textId="77777777" w:rsidR="004551A8" w:rsidRPr="004551A8" w:rsidRDefault="004551A8">
            <w:r w:rsidRPr="004551A8">
              <w:t>3141</w:t>
            </w:r>
          </w:p>
        </w:tc>
        <w:tc>
          <w:tcPr>
            <w:tcW w:w="942" w:type="dxa"/>
            <w:noWrap/>
            <w:hideMark/>
          </w:tcPr>
          <w:p w14:paraId="7A57B25C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1162614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63A52A3" w14:textId="77777777" w:rsidR="004551A8" w:rsidRPr="004551A8" w:rsidRDefault="004551A8">
            <w:r w:rsidRPr="004551A8">
              <w:t>RP-241035</w:t>
            </w:r>
          </w:p>
        </w:tc>
      </w:tr>
      <w:tr w:rsidR="004551A8" w:rsidRPr="004551A8" w14:paraId="6582601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8D28FD5" w14:textId="77777777" w:rsidR="004551A8" w:rsidRPr="004551A8" w:rsidRDefault="004551A8">
            <w:r w:rsidRPr="004551A8">
              <w:t>R5-244016</w:t>
            </w:r>
          </w:p>
        </w:tc>
        <w:tc>
          <w:tcPr>
            <w:tcW w:w="4593" w:type="dxa"/>
            <w:noWrap/>
            <w:hideMark/>
          </w:tcPr>
          <w:p w14:paraId="60E49753" w14:textId="77777777" w:rsidR="004551A8" w:rsidRPr="004551A8" w:rsidRDefault="004551A8">
            <w:r w:rsidRPr="004551A8">
              <w:t>TT analysis for RedCap RRM test case 16.2.1.1</w:t>
            </w:r>
          </w:p>
        </w:tc>
        <w:tc>
          <w:tcPr>
            <w:tcW w:w="2265" w:type="dxa"/>
            <w:noWrap/>
            <w:hideMark/>
          </w:tcPr>
          <w:p w14:paraId="3C8E26CA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3472F2D8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8DB0BAE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465BE96D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4F16E4EC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3C5901E8" w14:textId="77777777" w:rsidR="004551A8" w:rsidRPr="004551A8" w:rsidRDefault="004551A8">
            <w:r w:rsidRPr="004551A8">
              <w:t>0739</w:t>
            </w:r>
          </w:p>
        </w:tc>
        <w:tc>
          <w:tcPr>
            <w:tcW w:w="942" w:type="dxa"/>
            <w:noWrap/>
            <w:hideMark/>
          </w:tcPr>
          <w:p w14:paraId="3DAB08C2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657BCE65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59A9E350" w14:textId="77777777" w:rsidR="004551A8" w:rsidRPr="004551A8" w:rsidRDefault="004551A8">
            <w:r w:rsidRPr="004551A8">
              <w:t>RP-241035</w:t>
            </w:r>
          </w:p>
        </w:tc>
      </w:tr>
      <w:tr w:rsidR="004551A8" w:rsidRPr="004551A8" w14:paraId="6E9466BA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55ADE92A" w14:textId="77777777" w:rsidR="004551A8" w:rsidRPr="004551A8" w:rsidRDefault="004551A8">
            <w:r w:rsidRPr="004551A8">
              <w:t>R5-244017</w:t>
            </w:r>
          </w:p>
        </w:tc>
        <w:tc>
          <w:tcPr>
            <w:tcW w:w="4593" w:type="dxa"/>
            <w:noWrap/>
            <w:hideMark/>
          </w:tcPr>
          <w:p w14:paraId="0BD6C5AE" w14:textId="77777777" w:rsidR="004551A8" w:rsidRPr="004551A8" w:rsidRDefault="004551A8">
            <w:r w:rsidRPr="004551A8">
              <w:t>TT analysis for RedCap RRM test case 16.2.1.2</w:t>
            </w:r>
          </w:p>
        </w:tc>
        <w:tc>
          <w:tcPr>
            <w:tcW w:w="2265" w:type="dxa"/>
            <w:noWrap/>
            <w:hideMark/>
          </w:tcPr>
          <w:p w14:paraId="496A5A62" w14:textId="77777777" w:rsidR="004551A8" w:rsidRPr="004551A8" w:rsidRDefault="004551A8">
            <w:r w:rsidRPr="004551A8">
              <w:t>Huawei, HiSilicon</w:t>
            </w:r>
          </w:p>
        </w:tc>
        <w:tc>
          <w:tcPr>
            <w:tcW w:w="923" w:type="dxa"/>
            <w:noWrap/>
            <w:hideMark/>
          </w:tcPr>
          <w:p w14:paraId="101A47F5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B473A20" w14:textId="77777777" w:rsidR="004551A8" w:rsidRPr="004551A8" w:rsidRDefault="004551A8">
            <w:r w:rsidRPr="004551A8">
              <w:t>38.903</w:t>
            </w:r>
          </w:p>
        </w:tc>
        <w:tc>
          <w:tcPr>
            <w:tcW w:w="914" w:type="dxa"/>
            <w:noWrap/>
            <w:hideMark/>
          </w:tcPr>
          <w:p w14:paraId="568DB956" w14:textId="77777777" w:rsidR="004551A8" w:rsidRPr="004551A8" w:rsidRDefault="004551A8">
            <w:r w:rsidRPr="004551A8">
              <w:t>18.2.0</w:t>
            </w:r>
          </w:p>
        </w:tc>
        <w:tc>
          <w:tcPr>
            <w:tcW w:w="4538" w:type="dxa"/>
            <w:noWrap/>
            <w:hideMark/>
          </w:tcPr>
          <w:p w14:paraId="160BFEAC" w14:textId="77777777" w:rsidR="004551A8" w:rsidRPr="004551A8" w:rsidRDefault="004551A8">
            <w:r w:rsidRPr="004551A8">
              <w:t>TEI17_Test</w:t>
            </w:r>
          </w:p>
        </w:tc>
        <w:tc>
          <w:tcPr>
            <w:tcW w:w="934" w:type="dxa"/>
            <w:noWrap/>
            <w:hideMark/>
          </w:tcPr>
          <w:p w14:paraId="6535CB92" w14:textId="77777777" w:rsidR="004551A8" w:rsidRPr="004551A8" w:rsidRDefault="004551A8">
            <w:r w:rsidRPr="004551A8">
              <w:t>0740</w:t>
            </w:r>
          </w:p>
        </w:tc>
        <w:tc>
          <w:tcPr>
            <w:tcW w:w="942" w:type="dxa"/>
            <w:noWrap/>
            <w:hideMark/>
          </w:tcPr>
          <w:p w14:paraId="5BCF9DFE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46ED0013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0D28BAD6" w14:textId="77777777" w:rsidR="004551A8" w:rsidRPr="004551A8" w:rsidRDefault="004551A8">
            <w:r w:rsidRPr="004551A8">
              <w:t>RP-241035</w:t>
            </w:r>
          </w:p>
        </w:tc>
      </w:tr>
      <w:tr w:rsidR="004551A8" w:rsidRPr="004551A8" w14:paraId="73E42550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4E35D63F" w14:textId="77777777" w:rsidR="004551A8" w:rsidRPr="004551A8" w:rsidRDefault="004551A8">
            <w:r w:rsidRPr="004551A8">
              <w:t>R5-244018</w:t>
            </w:r>
          </w:p>
        </w:tc>
        <w:tc>
          <w:tcPr>
            <w:tcW w:w="4593" w:type="dxa"/>
            <w:noWrap/>
            <w:hideMark/>
          </w:tcPr>
          <w:p w14:paraId="0268FF4A" w14:textId="77777777" w:rsidR="004551A8" w:rsidRPr="004551A8" w:rsidRDefault="004551A8">
            <w:r w:rsidRPr="004551A8">
              <w:t>Update NB-IoT NTN timing advance test cases</w:t>
            </w:r>
          </w:p>
        </w:tc>
        <w:tc>
          <w:tcPr>
            <w:tcW w:w="2265" w:type="dxa"/>
            <w:noWrap/>
            <w:hideMark/>
          </w:tcPr>
          <w:p w14:paraId="1116698A" w14:textId="77777777" w:rsidR="004551A8" w:rsidRPr="004551A8" w:rsidRDefault="004551A8">
            <w:r w:rsidRPr="004551A8">
              <w:t>MediaTek Beijing Inc.</w:t>
            </w:r>
          </w:p>
        </w:tc>
        <w:tc>
          <w:tcPr>
            <w:tcW w:w="923" w:type="dxa"/>
            <w:noWrap/>
            <w:hideMark/>
          </w:tcPr>
          <w:p w14:paraId="23DB9AB2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3ACA54B0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7F1FBC59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7F89AF6B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601B9D45" w14:textId="77777777" w:rsidR="004551A8" w:rsidRPr="004551A8" w:rsidRDefault="004551A8">
            <w:r w:rsidRPr="004551A8">
              <w:t>3029</w:t>
            </w:r>
          </w:p>
        </w:tc>
        <w:tc>
          <w:tcPr>
            <w:tcW w:w="942" w:type="dxa"/>
            <w:noWrap/>
            <w:hideMark/>
          </w:tcPr>
          <w:p w14:paraId="1E6D5495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63529CE9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735A8D1A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5EDA784B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12786C78" w14:textId="77777777" w:rsidR="004551A8" w:rsidRPr="004551A8" w:rsidRDefault="004551A8">
            <w:r w:rsidRPr="004551A8">
              <w:t>R5-244019</w:t>
            </w:r>
          </w:p>
        </w:tc>
        <w:tc>
          <w:tcPr>
            <w:tcW w:w="4593" w:type="dxa"/>
            <w:noWrap/>
            <w:hideMark/>
          </w:tcPr>
          <w:p w14:paraId="30E5FB8E" w14:textId="77777777" w:rsidR="004551A8" w:rsidRPr="004551A8" w:rsidRDefault="004551A8">
            <w:r w:rsidRPr="004551A8">
              <w:t>Update NB-IoT NTN test case TC 13.4.1.1</w:t>
            </w:r>
          </w:p>
        </w:tc>
        <w:tc>
          <w:tcPr>
            <w:tcW w:w="2265" w:type="dxa"/>
            <w:noWrap/>
            <w:hideMark/>
          </w:tcPr>
          <w:p w14:paraId="01F046C3" w14:textId="77777777" w:rsidR="004551A8" w:rsidRPr="004551A8" w:rsidRDefault="004551A8">
            <w:r w:rsidRPr="004551A8">
              <w:t>MediaTek Beijing Inc.</w:t>
            </w:r>
          </w:p>
        </w:tc>
        <w:tc>
          <w:tcPr>
            <w:tcW w:w="923" w:type="dxa"/>
            <w:noWrap/>
            <w:hideMark/>
          </w:tcPr>
          <w:p w14:paraId="79D767F3" w14:textId="77777777" w:rsidR="004551A8" w:rsidRPr="004551A8" w:rsidRDefault="004551A8">
            <w:r w:rsidRPr="004551A8">
              <w:t>Rel-18</w:t>
            </w:r>
          </w:p>
        </w:tc>
        <w:tc>
          <w:tcPr>
            <w:tcW w:w="1069" w:type="dxa"/>
            <w:noWrap/>
            <w:hideMark/>
          </w:tcPr>
          <w:p w14:paraId="57BBCF90" w14:textId="77777777" w:rsidR="004551A8" w:rsidRPr="004551A8" w:rsidRDefault="004551A8">
            <w:r w:rsidRPr="004551A8">
              <w:t>36.521-3</w:t>
            </w:r>
          </w:p>
        </w:tc>
        <w:tc>
          <w:tcPr>
            <w:tcW w:w="914" w:type="dxa"/>
            <w:noWrap/>
            <w:hideMark/>
          </w:tcPr>
          <w:p w14:paraId="5B16A2A6" w14:textId="77777777" w:rsidR="004551A8" w:rsidRPr="004551A8" w:rsidRDefault="004551A8">
            <w:r w:rsidRPr="004551A8">
              <w:t>18.4.0</w:t>
            </w:r>
          </w:p>
        </w:tc>
        <w:tc>
          <w:tcPr>
            <w:tcW w:w="4538" w:type="dxa"/>
            <w:noWrap/>
            <w:hideMark/>
          </w:tcPr>
          <w:p w14:paraId="0E6AA442" w14:textId="77777777" w:rsidR="004551A8" w:rsidRPr="004551A8" w:rsidRDefault="004551A8">
            <w:r w:rsidRPr="004551A8">
              <w:t>TEI18_Test</w:t>
            </w:r>
          </w:p>
        </w:tc>
        <w:tc>
          <w:tcPr>
            <w:tcW w:w="934" w:type="dxa"/>
            <w:noWrap/>
            <w:hideMark/>
          </w:tcPr>
          <w:p w14:paraId="2C2C254F" w14:textId="77777777" w:rsidR="004551A8" w:rsidRPr="004551A8" w:rsidRDefault="004551A8">
            <w:r w:rsidRPr="004551A8">
              <w:t>3031</w:t>
            </w:r>
          </w:p>
        </w:tc>
        <w:tc>
          <w:tcPr>
            <w:tcW w:w="942" w:type="dxa"/>
            <w:noWrap/>
            <w:hideMark/>
          </w:tcPr>
          <w:p w14:paraId="34A01D6B" w14:textId="77777777" w:rsidR="004551A8" w:rsidRPr="004551A8" w:rsidRDefault="004551A8">
            <w:r w:rsidRPr="004551A8">
              <w:t>1</w:t>
            </w:r>
          </w:p>
        </w:tc>
        <w:tc>
          <w:tcPr>
            <w:tcW w:w="1009" w:type="dxa"/>
            <w:noWrap/>
            <w:hideMark/>
          </w:tcPr>
          <w:p w14:paraId="7D9563EA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6727043D" w14:textId="77777777" w:rsidR="004551A8" w:rsidRPr="004551A8" w:rsidRDefault="004551A8">
            <w:r w:rsidRPr="004551A8">
              <w:t>RP-241003</w:t>
            </w:r>
          </w:p>
        </w:tc>
      </w:tr>
      <w:tr w:rsidR="004551A8" w:rsidRPr="004551A8" w14:paraId="0DAA3E62" w14:textId="77777777" w:rsidTr="0069306C">
        <w:trPr>
          <w:trHeight w:val="290"/>
        </w:trPr>
        <w:tc>
          <w:tcPr>
            <w:tcW w:w="1413" w:type="dxa"/>
            <w:noWrap/>
            <w:hideMark/>
          </w:tcPr>
          <w:p w14:paraId="7E45B0CE" w14:textId="77777777" w:rsidR="004551A8" w:rsidRPr="004551A8" w:rsidRDefault="004551A8">
            <w:r w:rsidRPr="004551A8">
              <w:t>R5-244020</w:t>
            </w:r>
          </w:p>
        </w:tc>
        <w:tc>
          <w:tcPr>
            <w:tcW w:w="4593" w:type="dxa"/>
            <w:noWrap/>
            <w:hideMark/>
          </w:tcPr>
          <w:p w14:paraId="529CCDB0" w14:textId="77777777" w:rsidR="004551A8" w:rsidRPr="004551A8" w:rsidRDefault="004551A8">
            <w:r w:rsidRPr="004551A8">
              <w:t>Corrections to BWP test case 7.1.1.8.1</w:t>
            </w:r>
          </w:p>
        </w:tc>
        <w:tc>
          <w:tcPr>
            <w:tcW w:w="2265" w:type="dxa"/>
            <w:noWrap/>
            <w:hideMark/>
          </w:tcPr>
          <w:p w14:paraId="648BC6B5" w14:textId="77777777" w:rsidR="004551A8" w:rsidRPr="004551A8" w:rsidRDefault="004551A8">
            <w:r w:rsidRPr="004551A8">
              <w:t>Qualcomm Incorporated</w:t>
            </w:r>
          </w:p>
        </w:tc>
        <w:tc>
          <w:tcPr>
            <w:tcW w:w="923" w:type="dxa"/>
            <w:noWrap/>
            <w:hideMark/>
          </w:tcPr>
          <w:p w14:paraId="6152EB90" w14:textId="77777777" w:rsidR="004551A8" w:rsidRPr="004551A8" w:rsidRDefault="004551A8">
            <w:r w:rsidRPr="004551A8">
              <w:t>Rel-17</w:t>
            </w:r>
          </w:p>
        </w:tc>
        <w:tc>
          <w:tcPr>
            <w:tcW w:w="1069" w:type="dxa"/>
            <w:noWrap/>
            <w:hideMark/>
          </w:tcPr>
          <w:p w14:paraId="4523DD09" w14:textId="77777777" w:rsidR="004551A8" w:rsidRPr="004551A8" w:rsidRDefault="004551A8">
            <w:r w:rsidRPr="004551A8">
              <w:t>38.523-1</w:t>
            </w:r>
          </w:p>
        </w:tc>
        <w:tc>
          <w:tcPr>
            <w:tcW w:w="914" w:type="dxa"/>
            <w:noWrap/>
            <w:hideMark/>
          </w:tcPr>
          <w:p w14:paraId="0BE3876D" w14:textId="77777777" w:rsidR="004551A8" w:rsidRPr="004551A8" w:rsidRDefault="004551A8">
            <w:r w:rsidRPr="004551A8">
              <w:t>17.6.0</w:t>
            </w:r>
          </w:p>
        </w:tc>
        <w:tc>
          <w:tcPr>
            <w:tcW w:w="4538" w:type="dxa"/>
            <w:noWrap/>
            <w:hideMark/>
          </w:tcPr>
          <w:p w14:paraId="32CF1C51" w14:textId="77777777" w:rsidR="004551A8" w:rsidRPr="004551A8" w:rsidRDefault="004551A8">
            <w:r w:rsidRPr="004551A8">
              <w:t>TEI15_Test</w:t>
            </w:r>
          </w:p>
        </w:tc>
        <w:tc>
          <w:tcPr>
            <w:tcW w:w="934" w:type="dxa"/>
            <w:noWrap/>
            <w:hideMark/>
          </w:tcPr>
          <w:p w14:paraId="4E7E2059" w14:textId="77777777" w:rsidR="004551A8" w:rsidRPr="004551A8" w:rsidRDefault="004551A8">
            <w:r w:rsidRPr="004551A8">
              <w:t>4379</w:t>
            </w:r>
          </w:p>
        </w:tc>
        <w:tc>
          <w:tcPr>
            <w:tcW w:w="942" w:type="dxa"/>
            <w:noWrap/>
            <w:hideMark/>
          </w:tcPr>
          <w:p w14:paraId="57ABD6C3" w14:textId="77777777" w:rsidR="004551A8" w:rsidRPr="004551A8" w:rsidRDefault="004551A8">
            <w:r w:rsidRPr="004551A8">
              <w:t>2</w:t>
            </w:r>
          </w:p>
        </w:tc>
        <w:tc>
          <w:tcPr>
            <w:tcW w:w="1009" w:type="dxa"/>
            <w:noWrap/>
            <w:hideMark/>
          </w:tcPr>
          <w:p w14:paraId="765AEE46" w14:textId="77777777" w:rsidR="004551A8" w:rsidRPr="004551A8" w:rsidRDefault="004551A8">
            <w:r w:rsidRPr="004551A8">
              <w:t>F</w:t>
            </w:r>
          </w:p>
        </w:tc>
        <w:tc>
          <w:tcPr>
            <w:tcW w:w="1240" w:type="dxa"/>
            <w:noWrap/>
            <w:hideMark/>
          </w:tcPr>
          <w:p w14:paraId="1973E1CD" w14:textId="77777777" w:rsidR="004551A8" w:rsidRPr="004551A8" w:rsidRDefault="004551A8">
            <w:r w:rsidRPr="004551A8">
              <w:t>RP-241023</w:t>
            </w:r>
          </w:p>
        </w:tc>
      </w:tr>
    </w:tbl>
    <w:p w14:paraId="733FAAC2" w14:textId="77777777" w:rsidR="00B21529" w:rsidRDefault="00B21529" w:rsidP="003443A1"/>
    <w:p w14:paraId="226E2C1C" w14:textId="35A744CA" w:rsidR="0007678C" w:rsidRDefault="0007678C" w:rsidP="003443A1">
      <w:r>
        <w:t>97</w:t>
      </w:r>
      <w:r>
        <w:t xml:space="preserve"> CRs were agreed </w:t>
      </w:r>
      <w:r>
        <w:t xml:space="preserve">via email </w:t>
      </w:r>
      <w:r w:rsidRPr="0007678C">
        <w:t>in the 2. trimester</w:t>
      </w:r>
      <w:r>
        <w:t xml:space="preserve"> </w:t>
      </w:r>
      <w:r>
        <w:t xml:space="preserve">at </w:t>
      </w:r>
      <w:r>
        <w:t xml:space="preserve">the </w:t>
      </w:r>
      <w:r w:rsidRPr="0007678C">
        <w:t>RAN5 electronic meeting ‘#2024-TTCN email’</w:t>
      </w:r>
    </w:p>
    <w:tbl>
      <w:tblPr>
        <w:tblW w:w="15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4026"/>
        <w:gridCol w:w="1247"/>
        <w:gridCol w:w="1015"/>
        <w:gridCol w:w="942"/>
        <w:gridCol w:w="791"/>
        <w:gridCol w:w="2928"/>
        <w:gridCol w:w="727"/>
        <w:gridCol w:w="946"/>
        <w:gridCol w:w="703"/>
        <w:gridCol w:w="1346"/>
      </w:tblGrid>
      <w:tr w:rsidR="0007678C" w:rsidRPr="0007678C" w14:paraId="522184DB" w14:textId="77777777" w:rsidTr="0007678C">
        <w:trPr>
          <w:trHeight w:val="900"/>
        </w:trPr>
        <w:tc>
          <w:tcPr>
            <w:tcW w:w="1129" w:type="dxa"/>
            <w:shd w:val="clear" w:color="000000" w:fill="75B91A"/>
            <w:hideMark/>
          </w:tcPr>
          <w:p w14:paraId="00DEEE4B" w14:textId="77777777" w:rsidR="0007678C" w:rsidRPr="0007678C" w:rsidRDefault="0007678C" w:rsidP="0007678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767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4026" w:type="dxa"/>
            <w:shd w:val="clear" w:color="000000" w:fill="75B91A"/>
            <w:hideMark/>
          </w:tcPr>
          <w:p w14:paraId="03685CD6" w14:textId="77777777" w:rsidR="0007678C" w:rsidRPr="0007678C" w:rsidRDefault="0007678C" w:rsidP="0007678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767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247" w:type="dxa"/>
            <w:shd w:val="clear" w:color="000000" w:fill="75B91A"/>
            <w:hideMark/>
          </w:tcPr>
          <w:p w14:paraId="55BE29F3" w14:textId="77777777" w:rsidR="0007678C" w:rsidRPr="0007678C" w:rsidRDefault="0007678C" w:rsidP="0007678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767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015" w:type="dxa"/>
            <w:shd w:val="clear" w:color="000000" w:fill="75B91A"/>
            <w:hideMark/>
          </w:tcPr>
          <w:p w14:paraId="7B5C3B0E" w14:textId="77777777" w:rsidR="0007678C" w:rsidRPr="0007678C" w:rsidRDefault="0007678C" w:rsidP="0007678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767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Release</w:t>
            </w:r>
          </w:p>
        </w:tc>
        <w:tc>
          <w:tcPr>
            <w:tcW w:w="942" w:type="dxa"/>
            <w:shd w:val="clear" w:color="000000" w:fill="75B91A"/>
            <w:hideMark/>
          </w:tcPr>
          <w:p w14:paraId="1C5278A1" w14:textId="77777777" w:rsidR="0007678C" w:rsidRPr="0007678C" w:rsidRDefault="0007678C" w:rsidP="0007678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767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Spec</w:t>
            </w:r>
          </w:p>
        </w:tc>
        <w:tc>
          <w:tcPr>
            <w:tcW w:w="791" w:type="dxa"/>
            <w:shd w:val="clear" w:color="000000" w:fill="75B91A"/>
            <w:hideMark/>
          </w:tcPr>
          <w:p w14:paraId="22EA8BBC" w14:textId="77777777" w:rsidR="0007678C" w:rsidRPr="0007678C" w:rsidRDefault="0007678C" w:rsidP="0007678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767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Version</w:t>
            </w:r>
          </w:p>
        </w:tc>
        <w:tc>
          <w:tcPr>
            <w:tcW w:w="2928" w:type="dxa"/>
            <w:shd w:val="clear" w:color="000000" w:fill="75B91A"/>
            <w:hideMark/>
          </w:tcPr>
          <w:p w14:paraId="1AFF7D92" w14:textId="77777777" w:rsidR="0007678C" w:rsidRPr="0007678C" w:rsidRDefault="0007678C" w:rsidP="0007678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767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Related WIs</w:t>
            </w:r>
          </w:p>
        </w:tc>
        <w:tc>
          <w:tcPr>
            <w:tcW w:w="727" w:type="dxa"/>
            <w:shd w:val="clear" w:color="000000" w:fill="75B91A"/>
            <w:hideMark/>
          </w:tcPr>
          <w:p w14:paraId="56810E73" w14:textId="77777777" w:rsidR="0007678C" w:rsidRPr="0007678C" w:rsidRDefault="0007678C" w:rsidP="0007678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767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</w:t>
            </w:r>
          </w:p>
        </w:tc>
        <w:tc>
          <w:tcPr>
            <w:tcW w:w="946" w:type="dxa"/>
            <w:shd w:val="clear" w:color="000000" w:fill="75B91A"/>
            <w:hideMark/>
          </w:tcPr>
          <w:p w14:paraId="30142566" w14:textId="77777777" w:rsidR="0007678C" w:rsidRPr="0007678C" w:rsidRDefault="0007678C" w:rsidP="0007678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767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revision</w:t>
            </w:r>
          </w:p>
        </w:tc>
        <w:tc>
          <w:tcPr>
            <w:tcW w:w="703" w:type="dxa"/>
            <w:shd w:val="clear" w:color="000000" w:fill="75B91A"/>
            <w:hideMark/>
          </w:tcPr>
          <w:p w14:paraId="0FEB88CF" w14:textId="77777777" w:rsidR="0007678C" w:rsidRPr="0007678C" w:rsidRDefault="0007678C" w:rsidP="0007678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767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CR category</w:t>
            </w:r>
          </w:p>
        </w:tc>
        <w:tc>
          <w:tcPr>
            <w:tcW w:w="1346" w:type="dxa"/>
            <w:shd w:val="clear" w:color="000000" w:fill="75B91A"/>
            <w:hideMark/>
          </w:tcPr>
          <w:p w14:paraId="59EC1D01" w14:textId="77777777" w:rsidR="0007678C" w:rsidRPr="0007678C" w:rsidRDefault="0007678C" w:rsidP="0007678C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7678C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TSG CR Pack</w:t>
            </w:r>
          </w:p>
        </w:tc>
      </w:tr>
      <w:tr w:rsidR="0007678C" w:rsidRPr="0007678C" w14:paraId="4D34FB4B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6AF2A91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R5s240270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7A4CAD0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NBIOT testcase 22.2.4 (for NTN)</w:t>
            </w:r>
          </w:p>
        </w:tc>
        <w:tc>
          <w:tcPr>
            <w:tcW w:w="1247" w:type="dxa"/>
            <w:shd w:val="clear" w:color="auto" w:fill="auto"/>
            <w:hideMark/>
          </w:tcPr>
          <w:p w14:paraId="6A975DE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4BFB52B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3A04B5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3776DF7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666774B4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TEI13_Test, NB_IOT-UEConTest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29F4F82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4803</w:t>
            </w:r>
          </w:p>
        </w:tc>
        <w:tc>
          <w:tcPr>
            <w:tcW w:w="946" w:type="dxa"/>
            <w:shd w:val="clear" w:color="000000" w:fill="BFBFBF"/>
            <w:hideMark/>
          </w:tcPr>
          <w:p w14:paraId="35DFE28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69032FE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A50EA30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3A4B9BAD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04994D8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R5s240273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083F1ED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of f_IMS_CC_PostambleWithCallReleaseMT</w:t>
            </w:r>
          </w:p>
        </w:tc>
        <w:tc>
          <w:tcPr>
            <w:tcW w:w="1247" w:type="dxa"/>
            <w:shd w:val="clear" w:color="auto" w:fill="auto"/>
            <w:hideMark/>
          </w:tcPr>
          <w:p w14:paraId="788FC55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015" w:type="dxa"/>
            <w:shd w:val="clear" w:color="auto" w:fill="auto"/>
            <w:hideMark/>
          </w:tcPr>
          <w:p w14:paraId="3E91CE1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A9CAA4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73CBEF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928" w:type="dxa"/>
            <w:shd w:val="clear" w:color="auto" w:fill="auto"/>
            <w:hideMark/>
          </w:tcPr>
          <w:p w14:paraId="207779BA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2285A68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0944</w:t>
            </w:r>
          </w:p>
        </w:tc>
        <w:tc>
          <w:tcPr>
            <w:tcW w:w="946" w:type="dxa"/>
            <w:shd w:val="clear" w:color="000000" w:fill="BFBFBF"/>
            <w:hideMark/>
          </w:tcPr>
          <w:p w14:paraId="7C52F16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150393C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549C65C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1815401C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01A0170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R5s240274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75A0904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Updates to test cases including InterBandTC attribute</w:t>
            </w:r>
          </w:p>
        </w:tc>
        <w:tc>
          <w:tcPr>
            <w:tcW w:w="1247" w:type="dxa"/>
            <w:shd w:val="clear" w:color="auto" w:fill="auto"/>
            <w:hideMark/>
          </w:tcPr>
          <w:p w14:paraId="2BCBF61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015" w:type="dxa"/>
            <w:shd w:val="clear" w:color="auto" w:fill="auto"/>
            <w:hideMark/>
          </w:tcPr>
          <w:p w14:paraId="4AACD74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3CC83F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37F01A5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112E38A5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353FD3A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3405</w:t>
            </w:r>
          </w:p>
        </w:tc>
        <w:tc>
          <w:tcPr>
            <w:tcW w:w="946" w:type="dxa"/>
            <w:shd w:val="clear" w:color="000000" w:fill="BFBFBF"/>
            <w:hideMark/>
          </w:tcPr>
          <w:p w14:paraId="6CA792F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73BE241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07C354A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47D892AD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02493F0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R5s240275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F04972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testcase 11.4.12</w:t>
            </w:r>
          </w:p>
        </w:tc>
        <w:tc>
          <w:tcPr>
            <w:tcW w:w="1247" w:type="dxa"/>
            <w:shd w:val="clear" w:color="auto" w:fill="auto"/>
            <w:hideMark/>
          </w:tcPr>
          <w:p w14:paraId="7E26E32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34E4F39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E617FC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0D6F0D2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78580BD8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64CB61A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3406</w:t>
            </w:r>
          </w:p>
        </w:tc>
        <w:tc>
          <w:tcPr>
            <w:tcW w:w="946" w:type="dxa"/>
            <w:shd w:val="clear" w:color="000000" w:fill="BFBFBF"/>
            <w:hideMark/>
          </w:tcPr>
          <w:p w14:paraId="696DBA4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3191012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2E50AB5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524CE681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5A7FD74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R5s240276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7572B63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Aligning UE capability PICS mnemonics</w:t>
            </w:r>
          </w:p>
        </w:tc>
        <w:tc>
          <w:tcPr>
            <w:tcW w:w="1247" w:type="dxa"/>
            <w:shd w:val="clear" w:color="auto" w:fill="auto"/>
            <w:hideMark/>
          </w:tcPr>
          <w:p w14:paraId="4CC5BD7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015" w:type="dxa"/>
            <w:shd w:val="clear" w:color="auto" w:fill="auto"/>
            <w:hideMark/>
          </w:tcPr>
          <w:p w14:paraId="590160F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4F166B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5BFED19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59BBC73A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13D6E47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3407</w:t>
            </w:r>
          </w:p>
        </w:tc>
        <w:tc>
          <w:tcPr>
            <w:tcW w:w="946" w:type="dxa"/>
            <w:shd w:val="clear" w:color="000000" w:fill="BFBFBF"/>
            <w:hideMark/>
          </w:tcPr>
          <w:p w14:paraId="3606C43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3CA2C49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B5D387D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5F0B1412" w14:textId="77777777" w:rsidTr="0007678C">
        <w:trPr>
          <w:trHeight w:val="2025"/>
        </w:trPr>
        <w:tc>
          <w:tcPr>
            <w:tcW w:w="1129" w:type="dxa"/>
            <w:shd w:val="clear" w:color="auto" w:fill="auto"/>
            <w:hideMark/>
          </w:tcPr>
          <w:p w14:paraId="6B33CD8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R5s240277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3D61D9F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NBIOT testcase 22.1.1 (for NTN)</w:t>
            </w:r>
          </w:p>
        </w:tc>
        <w:tc>
          <w:tcPr>
            <w:tcW w:w="1247" w:type="dxa"/>
            <w:shd w:val="clear" w:color="auto" w:fill="auto"/>
            <w:hideMark/>
          </w:tcPr>
          <w:p w14:paraId="6DF3ABA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380DE89C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8A17DB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3660B58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372143BA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TEI13_Test, NB_IOT-UEConTest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1230132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4804</w:t>
            </w:r>
          </w:p>
        </w:tc>
        <w:tc>
          <w:tcPr>
            <w:tcW w:w="946" w:type="dxa"/>
            <w:shd w:val="clear" w:color="000000" w:fill="BFBFBF"/>
            <w:hideMark/>
          </w:tcPr>
          <w:p w14:paraId="595CB90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5533424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A822D28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43007E8A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470DEDC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R5s240278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7C66B83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 case 6.1.2.13</w:t>
            </w:r>
          </w:p>
        </w:tc>
        <w:tc>
          <w:tcPr>
            <w:tcW w:w="1247" w:type="dxa"/>
            <w:shd w:val="clear" w:color="auto" w:fill="auto"/>
            <w:hideMark/>
          </w:tcPr>
          <w:p w14:paraId="0BB5EB2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5D0BE50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C5F1D6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57F7F80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5EF2BE77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2181D59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3408</w:t>
            </w:r>
          </w:p>
        </w:tc>
        <w:tc>
          <w:tcPr>
            <w:tcW w:w="946" w:type="dxa"/>
            <w:shd w:val="clear" w:color="000000" w:fill="BFBFBF"/>
            <w:hideMark/>
          </w:tcPr>
          <w:p w14:paraId="0CEBCD1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4D27868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061CCF5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63A919B0" w14:textId="77777777" w:rsidTr="0007678C">
        <w:trPr>
          <w:trHeight w:val="2925"/>
        </w:trPr>
        <w:tc>
          <w:tcPr>
            <w:tcW w:w="1129" w:type="dxa"/>
            <w:shd w:val="clear" w:color="auto" w:fill="auto"/>
            <w:hideMark/>
          </w:tcPr>
          <w:p w14:paraId="05033C1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R5s240279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6824286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Corrections for MCX registration</w:t>
            </w:r>
          </w:p>
        </w:tc>
        <w:tc>
          <w:tcPr>
            <w:tcW w:w="1247" w:type="dxa"/>
            <w:shd w:val="clear" w:color="auto" w:fill="auto"/>
            <w:hideMark/>
          </w:tcPr>
          <w:p w14:paraId="4E2FA5A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MCC TF160, UPV/EHU</w:t>
            </w:r>
          </w:p>
        </w:tc>
        <w:tc>
          <w:tcPr>
            <w:tcW w:w="1015" w:type="dxa"/>
            <w:shd w:val="clear" w:color="auto" w:fill="auto"/>
            <w:hideMark/>
          </w:tcPr>
          <w:p w14:paraId="14F3D40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9193BB9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36.579-5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081510B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928" w:type="dxa"/>
            <w:shd w:val="clear" w:color="auto" w:fill="auto"/>
            <w:hideMark/>
          </w:tcPr>
          <w:p w14:paraId="2B2FBEAF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TEI14_Test, MCImp-UEConTest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61B316D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0108</w:t>
            </w:r>
          </w:p>
        </w:tc>
        <w:tc>
          <w:tcPr>
            <w:tcW w:w="946" w:type="dxa"/>
            <w:shd w:val="clear" w:color="000000" w:fill="BFBFBF"/>
            <w:hideMark/>
          </w:tcPr>
          <w:p w14:paraId="2E810D9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27F2B2D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4C2E3C7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64A63A5F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694B715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R5s240280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0E471E5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 case 8.1.1.1a.3</w:t>
            </w:r>
          </w:p>
        </w:tc>
        <w:tc>
          <w:tcPr>
            <w:tcW w:w="1247" w:type="dxa"/>
            <w:shd w:val="clear" w:color="auto" w:fill="auto"/>
            <w:hideMark/>
          </w:tcPr>
          <w:p w14:paraId="596401B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6CA2AAF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785854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1856831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49F070E2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NR_UE_pow_sav_enh_plus_CT-UEConTest, TEI17_Test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2827724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3409</w:t>
            </w:r>
          </w:p>
        </w:tc>
        <w:tc>
          <w:tcPr>
            <w:tcW w:w="946" w:type="dxa"/>
            <w:shd w:val="clear" w:color="000000" w:fill="BFBFBF"/>
            <w:hideMark/>
          </w:tcPr>
          <w:p w14:paraId="0C58086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28462B0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6ECC74A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72097CAB" w14:textId="77777777" w:rsidTr="0007678C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581A3C3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R5s240281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0184941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the AT commands in NB-NTN testcases</w:t>
            </w:r>
          </w:p>
        </w:tc>
        <w:tc>
          <w:tcPr>
            <w:tcW w:w="1247" w:type="dxa"/>
            <w:shd w:val="clear" w:color="auto" w:fill="auto"/>
            <w:hideMark/>
          </w:tcPr>
          <w:p w14:paraId="56324A9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62635B1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8AA726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5DF476B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067C4B3E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TEI13_Test, NB_IOT-UEConTest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695F326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4805</w:t>
            </w:r>
          </w:p>
        </w:tc>
        <w:tc>
          <w:tcPr>
            <w:tcW w:w="946" w:type="dxa"/>
            <w:shd w:val="clear" w:color="000000" w:fill="BFBFBF"/>
            <w:hideMark/>
          </w:tcPr>
          <w:p w14:paraId="041EACE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27DC1F4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2A94003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36AD11AB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7100943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R5s240282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3E42278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 CA test case 8.1.4.1.9.2</w:t>
            </w:r>
          </w:p>
        </w:tc>
        <w:tc>
          <w:tcPr>
            <w:tcW w:w="1247" w:type="dxa"/>
            <w:shd w:val="clear" w:color="auto" w:fill="auto"/>
            <w:hideMark/>
          </w:tcPr>
          <w:p w14:paraId="0AF3D03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4686D9B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E5A38B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263F718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6AF3B4E4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226F6F0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3410</w:t>
            </w:r>
          </w:p>
        </w:tc>
        <w:tc>
          <w:tcPr>
            <w:tcW w:w="946" w:type="dxa"/>
            <w:shd w:val="clear" w:color="000000" w:fill="BFBFBF"/>
            <w:hideMark/>
          </w:tcPr>
          <w:p w14:paraId="28038EC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2B8A22D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D67802C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32BE4C71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288BA65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R5s240283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1079FE1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 case 7.1.1.8.1</w:t>
            </w:r>
          </w:p>
        </w:tc>
        <w:tc>
          <w:tcPr>
            <w:tcW w:w="1247" w:type="dxa"/>
            <w:shd w:val="clear" w:color="auto" w:fill="auto"/>
            <w:hideMark/>
          </w:tcPr>
          <w:p w14:paraId="3314F2E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45B72CC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F3DDC9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2344177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0646350A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4E6D623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3411</w:t>
            </w:r>
          </w:p>
        </w:tc>
        <w:tc>
          <w:tcPr>
            <w:tcW w:w="946" w:type="dxa"/>
            <w:shd w:val="clear" w:color="000000" w:fill="BFBFBF"/>
            <w:hideMark/>
          </w:tcPr>
          <w:p w14:paraId="555D26C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71A486F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FDB7FAF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1570EFAD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49876C2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R5s240284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6B4D23F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Processing Delay test cases</w:t>
            </w:r>
          </w:p>
        </w:tc>
        <w:tc>
          <w:tcPr>
            <w:tcW w:w="1247" w:type="dxa"/>
            <w:shd w:val="clear" w:color="auto" w:fill="auto"/>
            <w:hideMark/>
          </w:tcPr>
          <w:p w14:paraId="0969374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247AB7E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2ECC36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200FF9C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1FEE91E7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1E60046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3412</w:t>
            </w:r>
          </w:p>
        </w:tc>
        <w:tc>
          <w:tcPr>
            <w:tcW w:w="946" w:type="dxa"/>
            <w:shd w:val="clear" w:color="000000" w:fill="BFBFBF"/>
            <w:hideMark/>
          </w:tcPr>
          <w:p w14:paraId="6495300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4A5FF26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DE42BCB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53A353D5" w14:textId="77777777" w:rsidTr="0007678C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28A78D0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R5s240285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3ED9FC7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NBIOT MAC Testcases (for NTN)</w:t>
            </w:r>
          </w:p>
        </w:tc>
        <w:tc>
          <w:tcPr>
            <w:tcW w:w="1247" w:type="dxa"/>
            <w:shd w:val="clear" w:color="auto" w:fill="auto"/>
            <w:hideMark/>
          </w:tcPr>
          <w:p w14:paraId="4BB7408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5033C9C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4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DD06A0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F8051C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28CD3068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TEI13_Test, NB_IOT-UEConTest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62C6D0C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4806</w:t>
            </w:r>
          </w:p>
        </w:tc>
        <w:tc>
          <w:tcPr>
            <w:tcW w:w="946" w:type="dxa"/>
            <w:shd w:val="clear" w:color="000000" w:fill="BFBFBF"/>
            <w:hideMark/>
          </w:tcPr>
          <w:p w14:paraId="0044820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5F3D9D5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9CAC98F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6E5D51EA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3BD3E6E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R5s240286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B4DDB3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 case 7.1.1.8.3</w:t>
            </w:r>
          </w:p>
        </w:tc>
        <w:tc>
          <w:tcPr>
            <w:tcW w:w="1247" w:type="dxa"/>
            <w:shd w:val="clear" w:color="auto" w:fill="auto"/>
            <w:hideMark/>
          </w:tcPr>
          <w:p w14:paraId="04DEFE9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79DA5A4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8C6F53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13BA367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69C94EBF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NR_redcap_plus_ARCH-UEConTest, TEI17_Test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6ADEE07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3413</w:t>
            </w:r>
          </w:p>
        </w:tc>
        <w:tc>
          <w:tcPr>
            <w:tcW w:w="946" w:type="dxa"/>
            <w:shd w:val="clear" w:color="000000" w:fill="BFBFBF"/>
            <w:hideMark/>
          </w:tcPr>
          <w:p w14:paraId="0355D80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0F4C364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9CAA65E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40DC037F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0D1C824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R5s240287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19BDE86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Rel-16 ENDC CA testcase 8.2.4.1.1.5 in FR2</w:t>
            </w:r>
          </w:p>
        </w:tc>
        <w:tc>
          <w:tcPr>
            <w:tcW w:w="1247" w:type="dxa"/>
            <w:shd w:val="clear" w:color="auto" w:fill="auto"/>
            <w:hideMark/>
          </w:tcPr>
          <w:p w14:paraId="2588B93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0937378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658D0E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3853695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72FC06C3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TEI16_Test, LTE_NR_DC_CA_enh-UEConTest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499C6BD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3414</w:t>
            </w:r>
          </w:p>
        </w:tc>
        <w:tc>
          <w:tcPr>
            <w:tcW w:w="946" w:type="dxa"/>
            <w:shd w:val="clear" w:color="000000" w:fill="BFBFBF"/>
            <w:hideMark/>
          </w:tcPr>
          <w:p w14:paraId="10E1DA7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4386EC6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A274DAF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3A5E88C6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537EFF9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R5s240289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A1F551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Rel-15 ENDC CA testcase 8.2.4.2.1.2 in FR2</w:t>
            </w:r>
          </w:p>
        </w:tc>
        <w:tc>
          <w:tcPr>
            <w:tcW w:w="1247" w:type="dxa"/>
            <w:shd w:val="clear" w:color="auto" w:fill="auto"/>
            <w:hideMark/>
          </w:tcPr>
          <w:p w14:paraId="2F11018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EMEA Ltd</w:t>
            </w:r>
          </w:p>
        </w:tc>
        <w:tc>
          <w:tcPr>
            <w:tcW w:w="1015" w:type="dxa"/>
            <w:shd w:val="clear" w:color="auto" w:fill="auto"/>
            <w:hideMark/>
          </w:tcPr>
          <w:p w14:paraId="3A74FA5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4B4314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5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7FD30C3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5E888640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3693313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3415</w:t>
            </w:r>
          </w:p>
        </w:tc>
        <w:tc>
          <w:tcPr>
            <w:tcW w:w="946" w:type="dxa"/>
            <w:shd w:val="clear" w:color="000000" w:fill="BFBFBF"/>
            <w:hideMark/>
          </w:tcPr>
          <w:p w14:paraId="47D427B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31050A7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96FA01F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6A2165A7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57B1E0A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R5s240291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5E0466D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IMS emergency call test cases 10.9 and 10.10</w:t>
            </w:r>
          </w:p>
        </w:tc>
        <w:tc>
          <w:tcPr>
            <w:tcW w:w="1247" w:type="dxa"/>
            <w:shd w:val="clear" w:color="auto" w:fill="auto"/>
            <w:hideMark/>
          </w:tcPr>
          <w:p w14:paraId="69EB4AA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029CF4F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5A6E75F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5AB003C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928" w:type="dxa"/>
            <w:shd w:val="clear" w:color="auto" w:fill="auto"/>
            <w:hideMark/>
          </w:tcPr>
          <w:p w14:paraId="2D8D0C75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1723BC5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0945</w:t>
            </w:r>
          </w:p>
        </w:tc>
        <w:tc>
          <w:tcPr>
            <w:tcW w:w="946" w:type="dxa"/>
            <w:shd w:val="clear" w:color="000000" w:fill="BFBFBF"/>
            <w:hideMark/>
          </w:tcPr>
          <w:p w14:paraId="50FC6B2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7EA6CCE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0103DD8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2A535665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1E459DD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R5s240292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6FC6448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of NR5GC test case 8.1.1.3.8</w:t>
            </w:r>
          </w:p>
        </w:tc>
        <w:tc>
          <w:tcPr>
            <w:tcW w:w="1247" w:type="dxa"/>
            <w:shd w:val="clear" w:color="auto" w:fill="auto"/>
            <w:hideMark/>
          </w:tcPr>
          <w:p w14:paraId="244105E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6D8C54BE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B9BF77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97115D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3260179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727" w:type="dxa"/>
            <w:shd w:val="clear" w:color="000000" w:fill="BFBFBF"/>
            <w:hideMark/>
          </w:tcPr>
          <w:p w14:paraId="2B7531E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3416</w:t>
            </w:r>
          </w:p>
        </w:tc>
        <w:tc>
          <w:tcPr>
            <w:tcW w:w="946" w:type="dxa"/>
            <w:shd w:val="clear" w:color="000000" w:fill="BFBFBF"/>
            <w:hideMark/>
          </w:tcPr>
          <w:p w14:paraId="4A083A0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38A78AA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E7E9CD5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4B109D97" w14:textId="77777777" w:rsidTr="0007678C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5A26315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R5s240293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063EB4F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LTE DRX testcase 7.1.6.2</w:t>
            </w:r>
          </w:p>
        </w:tc>
        <w:tc>
          <w:tcPr>
            <w:tcW w:w="1247" w:type="dxa"/>
            <w:shd w:val="clear" w:color="auto" w:fill="auto"/>
            <w:hideMark/>
          </w:tcPr>
          <w:p w14:paraId="2EB2091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7F14175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0CF555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6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D09DF6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2ECCEC8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727" w:type="dxa"/>
            <w:shd w:val="clear" w:color="000000" w:fill="BFBFBF"/>
            <w:hideMark/>
          </w:tcPr>
          <w:p w14:paraId="069ADD2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4807</w:t>
            </w:r>
          </w:p>
        </w:tc>
        <w:tc>
          <w:tcPr>
            <w:tcW w:w="946" w:type="dxa"/>
            <w:shd w:val="clear" w:color="000000" w:fill="BFBFBF"/>
            <w:hideMark/>
          </w:tcPr>
          <w:p w14:paraId="7E23AA8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39533E6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98D4158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3B588CAA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577A94C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R5s240295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14AA77D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NBIOT-NTN testcase 22.4.30</w:t>
            </w:r>
          </w:p>
        </w:tc>
        <w:tc>
          <w:tcPr>
            <w:tcW w:w="1247" w:type="dxa"/>
            <w:shd w:val="clear" w:color="auto" w:fill="auto"/>
            <w:hideMark/>
          </w:tcPr>
          <w:p w14:paraId="6AC4ACB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16224C4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CD6412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028E2F7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23BFA7D9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TEI17_Test, LTE_NBIOT_eMTC_NTN_plus_EPS-UEConTest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0A96EB7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4809</w:t>
            </w:r>
          </w:p>
        </w:tc>
        <w:tc>
          <w:tcPr>
            <w:tcW w:w="946" w:type="dxa"/>
            <w:shd w:val="clear" w:color="000000" w:fill="BFBFBF"/>
            <w:hideMark/>
          </w:tcPr>
          <w:p w14:paraId="5AD4884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267CE74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0C186AE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751CF42F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4F192C39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R5s240296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13C2781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NR5GC FR1: Re-verification of Rel-17 eNS test case 9.3.1.4</w:t>
            </w:r>
          </w:p>
        </w:tc>
        <w:tc>
          <w:tcPr>
            <w:tcW w:w="1247" w:type="dxa"/>
            <w:shd w:val="clear" w:color="auto" w:fill="auto"/>
            <w:hideMark/>
          </w:tcPr>
          <w:p w14:paraId="268543E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618B987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364DE0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0FA59ED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5FCC373C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eNS_Ph2-UEConTest, TEI17_Test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386FE66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3417</w:t>
            </w:r>
          </w:p>
        </w:tc>
        <w:tc>
          <w:tcPr>
            <w:tcW w:w="946" w:type="dxa"/>
            <w:shd w:val="clear" w:color="000000" w:fill="BFBFBF"/>
            <w:hideMark/>
          </w:tcPr>
          <w:p w14:paraId="37E766B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435D78F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3F76650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71154B2C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72D0A94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R5s240298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9FB12E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of Multi-PDU handling in f_NR5GC_508RRC_InterRAT_HO_ToNR</w:t>
            </w:r>
          </w:p>
        </w:tc>
        <w:tc>
          <w:tcPr>
            <w:tcW w:w="1247" w:type="dxa"/>
            <w:shd w:val="clear" w:color="auto" w:fill="auto"/>
            <w:hideMark/>
          </w:tcPr>
          <w:p w14:paraId="40105F5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015" w:type="dxa"/>
            <w:shd w:val="clear" w:color="auto" w:fill="auto"/>
            <w:hideMark/>
          </w:tcPr>
          <w:p w14:paraId="4F25598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6E8653C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7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7C809CC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6D0BE418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7C3A708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3418</w:t>
            </w:r>
          </w:p>
        </w:tc>
        <w:tc>
          <w:tcPr>
            <w:tcW w:w="946" w:type="dxa"/>
            <w:shd w:val="clear" w:color="000000" w:fill="BFBFBF"/>
            <w:hideMark/>
          </w:tcPr>
          <w:p w14:paraId="68FB654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0F6908D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B860FB4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37CC35F4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58F1CE9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R5s240300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F8E8CF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of NR5GC Testcase 8.1.3.1.20</w:t>
            </w:r>
          </w:p>
        </w:tc>
        <w:tc>
          <w:tcPr>
            <w:tcW w:w="1247" w:type="dxa"/>
            <w:shd w:val="clear" w:color="auto" w:fill="auto"/>
            <w:hideMark/>
          </w:tcPr>
          <w:p w14:paraId="2AC3602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015" w:type="dxa"/>
            <w:shd w:val="clear" w:color="auto" w:fill="auto"/>
            <w:hideMark/>
          </w:tcPr>
          <w:p w14:paraId="244BE839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F188D7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3BF75E3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1BE5BA2C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5723F62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3419</w:t>
            </w:r>
          </w:p>
        </w:tc>
        <w:tc>
          <w:tcPr>
            <w:tcW w:w="946" w:type="dxa"/>
            <w:shd w:val="clear" w:color="000000" w:fill="BFBFBF"/>
            <w:hideMark/>
          </w:tcPr>
          <w:p w14:paraId="19A85ED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6B4C0C7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F8621D1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6B929CC2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303EA21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R5s240301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6DDE0F8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of GNSS 15s test cases for BDS</w:t>
            </w:r>
          </w:p>
        </w:tc>
        <w:tc>
          <w:tcPr>
            <w:tcW w:w="1247" w:type="dxa"/>
            <w:shd w:val="clear" w:color="auto" w:fill="auto"/>
            <w:hideMark/>
          </w:tcPr>
          <w:p w14:paraId="7B064B1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015" w:type="dxa"/>
            <w:shd w:val="clear" w:color="auto" w:fill="auto"/>
            <w:hideMark/>
          </w:tcPr>
          <w:p w14:paraId="3B7C83A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2D3A21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37.571-4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7BFD3E7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928" w:type="dxa"/>
            <w:shd w:val="clear" w:color="auto" w:fill="auto"/>
            <w:hideMark/>
          </w:tcPr>
          <w:p w14:paraId="3D514DD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NR_pos-UEConTest</w:t>
              </w:r>
            </w:hyperlink>
          </w:p>
        </w:tc>
        <w:tc>
          <w:tcPr>
            <w:tcW w:w="727" w:type="dxa"/>
            <w:shd w:val="clear" w:color="000000" w:fill="BFBFBF"/>
            <w:hideMark/>
          </w:tcPr>
          <w:p w14:paraId="7324146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0202</w:t>
            </w:r>
          </w:p>
        </w:tc>
        <w:tc>
          <w:tcPr>
            <w:tcW w:w="946" w:type="dxa"/>
            <w:shd w:val="clear" w:color="000000" w:fill="BFBFBF"/>
            <w:hideMark/>
          </w:tcPr>
          <w:p w14:paraId="4A2EE74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046BED1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B73FBE0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759C6FF2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7294BD4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R5s240302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F2D4D5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testcase 7.1.1.1.2</w:t>
            </w:r>
          </w:p>
        </w:tc>
        <w:tc>
          <w:tcPr>
            <w:tcW w:w="1247" w:type="dxa"/>
            <w:shd w:val="clear" w:color="auto" w:fill="auto"/>
            <w:hideMark/>
          </w:tcPr>
          <w:p w14:paraId="17FCDDA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Starpoint</w:t>
            </w:r>
          </w:p>
        </w:tc>
        <w:tc>
          <w:tcPr>
            <w:tcW w:w="1015" w:type="dxa"/>
            <w:shd w:val="clear" w:color="auto" w:fill="auto"/>
            <w:hideMark/>
          </w:tcPr>
          <w:p w14:paraId="5ACFD10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1926AA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19119D1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53C39BAC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1237F10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3420</w:t>
            </w:r>
          </w:p>
        </w:tc>
        <w:tc>
          <w:tcPr>
            <w:tcW w:w="946" w:type="dxa"/>
            <w:shd w:val="clear" w:color="000000" w:fill="BFBFBF"/>
            <w:hideMark/>
          </w:tcPr>
          <w:p w14:paraId="072731D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05B03F8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581F4E2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51241C08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0D7F7BB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R5s240303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6EB91AF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testcase 9.1.4.1</w:t>
            </w:r>
          </w:p>
        </w:tc>
        <w:tc>
          <w:tcPr>
            <w:tcW w:w="1247" w:type="dxa"/>
            <w:shd w:val="clear" w:color="auto" w:fill="auto"/>
            <w:hideMark/>
          </w:tcPr>
          <w:p w14:paraId="4E4CD55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Starpoint</w:t>
            </w:r>
          </w:p>
        </w:tc>
        <w:tc>
          <w:tcPr>
            <w:tcW w:w="1015" w:type="dxa"/>
            <w:shd w:val="clear" w:color="auto" w:fill="auto"/>
            <w:hideMark/>
          </w:tcPr>
          <w:p w14:paraId="74A05ED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764275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846138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6368744A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39422EF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3421</w:t>
            </w:r>
          </w:p>
        </w:tc>
        <w:tc>
          <w:tcPr>
            <w:tcW w:w="946" w:type="dxa"/>
            <w:shd w:val="clear" w:color="000000" w:fill="BFBFBF"/>
            <w:hideMark/>
          </w:tcPr>
          <w:p w14:paraId="3B0FE19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6B4F2CD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778D22E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0850738C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7154394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R5s240305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725E82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testcase 10.1.2.1</w:t>
            </w:r>
          </w:p>
        </w:tc>
        <w:tc>
          <w:tcPr>
            <w:tcW w:w="1247" w:type="dxa"/>
            <w:shd w:val="clear" w:color="auto" w:fill="auto"/>
            <w:hideMark/>
          </w:tcPr>
          <w:p w14:paraId="1448032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29ADA09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4F7C91C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30EAE66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3E94DB59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6FAFC37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3422</w:t>
            </w:r>
          </w:p>
        </w:tc>
        <w:tc>
          <w:tcPr>
            <w:tcW w:w="946" w:type="dxa"/>
            <w:shd w:val="clear" w:color="000000" w:fill="BFBFBF"/>
            <w:hideMark/>
          </w:tcPr>
          <w:p w14:paraId="44E9A54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5276B64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F3B12E4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42C22B44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116D769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R5s240306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2F6C13B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testcase 6.3.2.4</w:t>
            </w:r>
          </w:p>
        </w:tc>
        <w:tc>
          <w:tcPr>
            <w:tcW w:w="1247" w:type="dxa"/>
            <w:shd w:val="clear" w:color="auto" w:fill="auto"/>
            <w:hideMark/>
          </w:tcPr>
          <w:p w14:paraId="603D338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26EF09B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B55012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71B2F0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78E82044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TEI17_Test, eCPSOR_CON-UEConTest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7C2AD32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3423</w:t>
            </w:r>
          </w:p>
        </w:tc>
        <w:tc>
          <w:tcPr>
            <w:tcW w:w="946" w:type="dxa"/>
            <w:shd w:val="clear" w:color="000000" w:fill="BFBFBF"/>
            <w:hideMark/>
          </w:tcPr>
          <w:p w14:paraId="11F3622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410923B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6AB3FFB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111C3D8B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2E02BA8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R5s240307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39BB8DD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LTE test case 9.2.2.1.9 (for CAT-M mode)</w:t>
            </w:r>
          </w:p>
        </w:tc>
        <w:tc>
          <w:tcPr>
            <w:tcW w:w="1247" w:type="dxa"/>
            <w:shd w:val="clear" w:color="auto" w:fill="auto"/>
            <w:hideMark/>
          </w:tcPr>
          <w:p w14:paraId="6B3C2F3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7EEB415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2369F0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247F326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3EBD33A5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TEI8_Test, LTE_MTCe2_L1-UEConTest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7B730A7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4810</w:t>
            </w:r>
          </w:p>
        </w:tc>
        <w:tc>
          <w:tcPr>
            <w:tcW w:w="946" w:type="dxa"/>
            <w:shd w:val="clear" w:color="000000" w:fill="BFBFBF"/>
            <w:hideMark/>
          </w:tcPr>
          <w:p w14:paraId="0764988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393C0FB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034B54D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7DACD918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0371A69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R5s240308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3A0F841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LTE testcase 8.3.1.9 (Cat-M)</w:t>
            </w:r>
          </w:p>
        </w:tc>
        <w:tc>
          <w:tcPr>
            <w:tcW w:w="1247" w:type="dxa"/>
            <w:shd w:val="clear" w:color="auto" w:fill="auto"/>
            <w:hideMark/>
          </w:tcPr>
          <w:p w14:paraId="004BD69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7873AC4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8A508B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3E4B61E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6CF83242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TEI8_Test, LTE_MTCe2_L1-UEConTest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08AD0F8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4811</w:t>
            </w:r>
          </w:p>
        </w:tc>
        <w:tc>
          <w:tcPr>
            <w:tcW w:w="946" w:type="dxa"/>
            <w:shd w:val="clear" w:color="000000" w:fill="BFBFBF"/>
            <w:hideMark/>
          </w:tcPr>
          <w:p w14:paraId="72398A2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2474F6E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630800A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7AB495D7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6B11694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R5s240309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1600908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NR5GC FR1: Addition of Rel-17 eCPSOR test case 6.3.2.5</w:t>
            </w:r>
          </w:p>
        </w:tc>
        <w:tc>
          <w:tcPr>
            <w:tcW w:w="1247" w:type="dxa"/>
            <w:shd w:val="clear" w:color="auto" w:fill="auto"/>
            <w:hideMark/>
          </w:tcPr>
          <w:p w14:paraId="2EB451E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56B69E6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6E7919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CC8FBD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757314FD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TEI17_Test, eCPSOR_CON-UEConTest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5AF927A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3424</w:t>
            </w:r>
          </w:p>
        </w:tc>
        <w:tc>
          <w:tcPr>
            <w:tcW w:w="946" w:type="dxa"/>
            <w:shd w:val="clear" w:color="000000" w:fill="BFBFBF"/>
            <w:hideMark/>
          </w:tcPr>
          <w:p w14:paraId="2373AB6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278377E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99C429E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337FA087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7CE54F6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R5s240311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04248E8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NBIOT testcase 22.4.13</w:t>
            </w:r>
          </w:p>
        </w:tc>
        <w:tc>
          <w:tcPr>
            <w:tcW w:w="1247" w:type="dxa"/>
            <w:shd w:val="clear" w:color="auto" w:fill="auto"/>
            <w:hideMark/>
          </w:tcPr>
          <w:p w14:paraId="097C454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7F7AA12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E84AE9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32A4F2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692AD6B7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TEI13_Test, NB_IOT-UEConTest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2B7C24F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4812</w:t>
            </w:r>
          </w:p>
        </w:tc>
        <w:tc>
          <w:tcPr>
            <w:tcW w:w="946" w:type="dxa"/>
            <w:shd w:val="clear" w:color="000000" w:fill="BFBFBF"/>
            <w:hideMark/>
          </w:tcPr>
          <w:p w14:paraId="54A3D71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2C7ED39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887F99C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227FC101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423E202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R5s240312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6463579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Corrections to selection expressions of UTRAN Test Suite</w:t>
            </w:r>
          </w:p>
        </w:tc>
        <w:tc>
          <w:tcPr>
            <w:tcW w:w="1247" w:type="dxa"/>
            <w:shd w:val="clear" w:color="auto" w:fill="auto"/>
            <w:hideMark/>
          </w:tcPr>
          <w:p w14:paraId="5224589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015" w:type="dxa"/>
            <w:shd w:val="clear" w:color="auto" w:fill="auto"/>
            <w:hideMark/>
          </w:tcPr>
          <w:p w14:paraId="57680BD9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D9B5FFE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34.123-3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5CBE7D2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17.4.0</w:t>
            </w:r>
          </w:p>
        </w:tc>
        <w:tc>
          <w:tcPr>
            <w:tcW w:w="2928" w:type="dxa"/>
            <w:shd w:val="clear" w:color="auto" w:fill="auto"/>
            <w:hideMark/>
          </w:tcPr>
          <w:p w14:paraId="12D3E789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TEI10_Test</w:t>
              </w:r>
            </w:hyperlink>
          </w:p>
        </w:tc>
        <w:tc>
          <w:tcPr>
            <w:tcW w:w="727" w:type="dxa"/>
            <w:shd w:val="clear" w:color="000000" w:fill="BFBFBF"/>
            <w:hideMark/>
          </w:tcPr>
          <w:p w14:paraId="6666263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3677</w:t>
            </w:r>
          </w:p>
        </w:tc>
        <w:tc>
          <w:tcPr>
            <w:tcW w:w="946" w:type="dxa"/>
            <w:shd w:val="clear" w:color="000000" w:fill="BFBFBF"/>
            <w:hideMark/>
          </w:tcPr>
          <w:p w14:paraId="77D6108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6A46175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DFA32E8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06C1AEED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1A1C0B39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R5s240314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0E7449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EUTRA EIEI test case 8.2.4.28</w:t>
            </w:r>
          </w:p>
        </w:tc>
        <w:tc>
          <w:tcPr>
            <w:tcW w:w="1247" w:type="dxa"/>
            <w:shd w:val="clear" w:color="auto" w:fill="auto"/>
            <w:hideMark/>
          </w:tcPr>
          <w:p w14:paraId="033F98F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015" w:type="dxa"/>
            <w:shd w:val="clear" w:color="auto" w:fill="auto"/>
            <w:hideMark/>
          </w:tcPr>
          <w:p w14:paraId="39DB3CF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ABE2999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5C4E8B9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4C4E758D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TEI14_Test, EIEI-UEConTest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79007D8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4813</w:t>
            </w:r>
          </w:p>
        </w:tc>
        <w:tc>
          <w:tcPr>
            <w:tcW w:w="946" w:type="dxa"/>
            <w:shd w:val="clear" w:color="000000" w:fill="BFBFBF"/>
            <w:hideMark/>
          </w:tcPr>
          <w:p w14:paraId="22DDC0E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303E0B6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7482BB5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0DC1A6E1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4F606A5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R5s240315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0DCD7A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NB-IoT RLC test case 22.3.2.1</w:t>
            </w:r>
          </w:p>
        </w:tc>
        <w:tc>
          <w:tcPr>
            <w:tcW w:w="1247" w:type="dxa"/>
            <w:shd w:val="clear" w:color="auto" w:fill="auto"/>
            <w:hideMark/>
          </w:tcPr>
          <w:p w14:paraId="734952F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015" w:type="dxa"/>
            <w:shd w:val="clear" w:color="auto" w:fill="auto"/>
            <w:hideMark/>
          </w:tcPr>
          <w:p w14:paraId="5F01BEC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0FFBBE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DD8FCF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186E4EDA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TEI13_Test, NB_IOT-UEConTest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5AD3CBF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4814</w:t>
            </w:r>
          </w:p>
        </w:tc>
        <w:tc>
          <w:tcPr>
            <w:tcW w:w="946" w:type="dxa"/>
            <w:shd w:val="clear" w:color="000000" w:fill="BFBFBF"/>
            <w:hideMark/>
          </w:tcPr>
          <w:p w14:paraId="0A44F3F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124F07E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CEF9204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5A9028B0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592BD04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R5s240316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00E29CD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eCPSOR test case 6.3.2.4</w:t>
            </w:r>
          </w:p>
        </w:tc>
        <w:tc>
          <w:tcPr>
            <w:tcW w:w="1247" w:type="dxa"/>
            <w:shd w:val="clear" w:color="auto" w:fill="auto"/>
            <w:hideMark/>
          </w:tcPr>
          <w:p w14:paraId="10A6FA6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015" w:type="dxa"/>
            <w:shd w:val="clear" w:color="auto" w:fill="auto"/>
            <w:hideMark/>
          </w:tcPr>
          <w:p w14:paraId="70E0502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86ECEC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7DFE8C5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295BCC37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TEI17_Test, eCPSOR_CON-UEConTest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41B61A5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3426</w:t>
            </w:r>
          </w:p>
        </w:tc>
        <w:tc>
          <w:tcPr>
            <w:tcW w:w="946" w:type="dxa"/>
            <w:shd w:val="clear" w:color="000000" w:fill="BFBFBF"/>
            <w:hideMark/>
          </w:tcPr>
          <w:p w14:paraId="021D7CF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404EA3E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3F3C9C4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3A3BD3DF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6775C28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R5s240318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2BB47FA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NBIOT testcase 22.5.21</w:t>
            </w:r>
          </w:p>
        </w:tc>
        <w:tc>
          <w:tcPr>
            <w:tcW w:w="1247" w:type="dxa"/>
            <w:shd w:val="clear" w:color="auto" w:fill="auto"/>
            <w:hideMark/>
          </w:tcPr>
          <w:p w14:paraId="4692C00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06DD9E8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F16FCD9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2FEF1B4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02F7263A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TEI14_Test, NB_IOTenh-UEConTest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5E823CF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4815</w:t>
            </w:r>
          </w:p>
        </w:tc>
        <w:tc>
          <w:tcPr>
            <w:tcW w:w="946" w:type="dxa"/>
            <w:shd w:val="clear" w:color="000000" w:fill="BFBFBF"/>
            <w:hideMark/>
          </w:tcPr>
          <w:p w14:paraId="4569848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7C0F2E9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D7B9CD0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48F56F95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243BD2A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R5s240320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260E075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testcase 11.4.5</w:t>
            </w:r>
          </w:p>
        </w:tc>
        <w:tc>
          <w:tcPr>
            <w:tcW w:w="1247" w:type="dxa"/>
            <w:shd w:val="clear" w:color="auto" w:fill="auto"/>
            <w:hideMark/>
          </w:tcPr>
          <w:p w14:paraId="033BB1C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241FE2B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649E5B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0BFDAC4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1DC67503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6183B26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3319</w:t>
            </w:r>
          </w:p>
        </w:tc>
        <w:tc>
          <w:tcPr>
            <w:tcW w:w="946" w:type="dxa"/>
            <w:shd w:val="clear" w:color="000000" w:fill="BFBFBF"/>
            <w:hideMark/>
          </w:tcPr>
          <w:p w14:paraId="1461049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68FA24D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F6536D5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09B391A3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0AC677AE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R5s240321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7AEA0BC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NR5GC FR1 : Addition of Rel-17 NR Slice test case 6.4.2.3</w:t>
            </w:r>
          </w:p>
        </w:tc>
        <w:tc>
          <w:tcPr>
            <w:tcW w:w="1247" w:type="dxa"/>
            <w:shd w:val="clear" w:color="auto" w:fill="auto"/>
            <w:hideMark/>
          </w:tcPr>
          <w:p w14:paraId="7FD39D2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7440A75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F61EF5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1B285C0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765FA759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TEI17_Test, NR_slice-UEConTest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4EA3F89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3325</w:t>
            </w:r>
          </w:p>
        </w:tc>
        <w:tc>
          <w:tcPr>
            <w:tcW w:w="946" w:type="dxa"/>
            <w:shd w:val="clear" w:color="000000" w:fill="BFBFBF"/>
            <w:hideMark/>
          </w:tcPr>
          <w:p w14:paraId="0385A5D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3937AD7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8060326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410128C8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48E6E2F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R5s240322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5C9E2C3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NR5GC FR1 : Addition of Rel-17 NR Slice test case 6.1.2.24</w:t>
            </w:r>
          </w:p>
        </w:tc>
        <w:tc>
          <w:tcPr>
            <w:tcW w:w="1247" w:type="dxa"/>
            <w:shd w:val="clear" w:color="auto" w:fill="auto"/>
            <w:hideMark/>
          </w:tcPr>
          <w:p w14:paraId="3B1432C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10ED81A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293600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AD6974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45771A66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TEI17_Test, NR_slice-UEConTest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053C991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3326</w:t>
            </w:r>
          </w:p>
        </w:tc>
        <w:tc>
          <w:tcPr>
            <w:tcW w:w="946" w:type="dxa"/>
            <w:shd w:val="clear" w:color="000000" w:fill="BFBFBF"/>
            <w:hideMark/>
          </w:tcPr>
          <w:p w14:paraId="00C9DFA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5B94AF8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21F976D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5A56DB93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648667F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R5s240323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134FF48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 MAC testcase 7.1.1.6.2</w:t>
            </w:r>
          </w:p>
        </w:tc>
        <w:tc>
          <w:tcPr>
            <w:tcW w:w="1247" w:type="dxa"/>
            <w:shd w:val="clear" w:color="auto" w:fill="auto"/>
            <w:hideMark/>
          </w:tcPr>
          <w:p w14:paraId="7D64D1E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1FD59C9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0E4B7C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16C0BB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690B2A73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6C6860F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3338</w:t>
            </w:r>
          </w:p>
        </w:tc>
        <w:tc>
          <w:tcPr>
            <w:tcW w:w="946" w:type="dxa"/>
            <w:shd w:val="clear" w:color="000000" w:fill="BFBFBF"/>
            <w:hideMark/>
          </w:tcPr>
          <w:p w14:paraId="7B5D69E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49B4B25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42A6AFB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3F5EFBF3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51327FA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R5s240324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1958F18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NR5GC testcase 9.1.5.1.4 in FR1</w:t>
            </w:r>
          </w:p>
        </w:tc>
        <w:tc>
          <w:tcPr>
            <w:tcW w:w="1247" w:type="dxa"/>
            <w:shd w:val="clear" w:color="auto" w:fill="auto"/>
            <w:hideMark/>
          </w:tcPr>
          <w:p w14:paraId="0437A90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665C669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1D8315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5DE93D2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57DAFE1F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0753C1A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3349</w:t>
            </w:r>
          </w:p>
        </w:tc>
        <w:tc>
          <w:tcPr>
            <w:tcW w:w="946" w:type="dxa"/>
            <w:shd w:val="clear" w:color="000000" w:fill="BFBFBF"/>
            <w:hideMark/>
          </w:tcPr>
          <w:p w14:paraId="33390E1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2EDD795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183FBC9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6D6CE209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39F4806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R5s240325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73EDEC2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 cases 11.3.6 and 11.3.6a</w:t>
            </w:r>
          </w:p>
        </w:tc>
        <w:tc>
          <w:tcPr>
            <w:tcW w:w="1247" w:type="dxa"/>
            <w:shd w:val="clear" w:color="auto" w:fill="auto"/>
            <w:hideMark/>
          </w:tcPr>
          <w:p w14:paraId="0989184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015" w:type="dxa"/>
            <w:shd w:val="clear" w:color="auto" w:fill="auto"/>
            <w:hideMark/>
          </w:tcPr>
          <w:p w14:paraId="6B75A86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BCB136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58B3F3B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0A998E26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3FEEF30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3354</w:t>
            </w:r>
          </w:p>
        </w:tc>
        <w:tc>
          <w:tcPr>
            <w:tcW w:w="946" w:type="dxa"/>
            <w:shd w:val="clear" w:color="000000" w:fill="BFBFBF"/>
            <w:hideMark/>
          </w:tcPr>
          <w:p w14:paraId="4CEE990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7872806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BB5EDB3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2CB4A8DF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052876B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R5s240326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7C5E553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 MAC testcase 7.1.1.6.1</w:t>
            </w:r>
          </w:p>
        </w:tc>
        <w:tc>
          <w:tcPr>
            <w:tcW w:w="1247" w:type="dxa"/>
            <w:shd w:val="clear" w:color="auto" w:fill="auto"/>
            <w:hideMark/>
          </w:tcPr>
          <w:p w14:paraId="49F814E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SCHWARZ, 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4D47519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412D07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20D5778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38570BEC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7E71381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3371</w:t>
            </w:r>
          </w:p>
        </w:tc>
        <w:tc>
          <w:tcPr>
            <w:tcW w:w="946" w:type="dxa"/>
            <w:shd w:val="clear" w:color="000000" w:fill="BFBFBF"/>
            <w:hideMark/>
          </w:tcPr>
          <w:p w14:paraId="5880F47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6630334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22B2844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4A149882" w14:textId="77777777" w:rsidTr="0007678C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29BF49A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R5s240328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2A787E6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NBIOT Common functions</w:t>
            </w:r>
          </w:p>
        </w:tc>
        <w:tc>
          <w:tcPr>
            <w:tcW w:w="1247" w:type="dxa"/>
            <w:shd w:val="clear" w:color="auto" w:fill="auto"/>
            <w:hideMark/>
          </w:tcPr>
          <w:p w14:paraId="6B970CB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1CD0932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8A995E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CE7D5B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14FECCC9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TEI13_Test, NB_IOT-UEConTest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0E0305E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4787</w:t>
            </w:r>
          </w:p>
        </w:tc>
        <w:tc>
          <w:tcPr>
            <w:tcW w:w="946" w:type="dxa"/>
            <w:shd w:val="clear" w:color="000000" w:fill="BFBFBF"/>
            <w:hideMark/>
          </w:tcPr>
          <w:p w14:paraId="2505277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51C79F7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23DDB57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40A9602C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132B8F7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R5s240329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092B92B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ENDC testcase 7.1.2.3.5a in FR2</w:t>
            </w:r>
          </w:p>
        </w:tc>
        <w:tc>
          <w:tcPr>
            <w:tcW w:w="1247" w:type="dxa"/>
            <w:shd w:val="clear" w:color="auto" w:fill="auto"/>
            <w:hideMark/>
          </w:tcPr>
          <w:p w14:paraId="67A818B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36C94B6C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35F3C6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579C66B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261EA3DA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00809C5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3381</w:t>
            </w:r>
          </w:p>
        </w:tc>
        <w:tc>
          <w:tcPr>
            <w:tcW w:w="946" w:type="dxa"/>
            <w:shd w:val="clear" w:color="000000" w:fill="BFBFBF"/>
            <w:hideMark/>
          </w:tcPr>
          <w:p w14:paraId="60FA8DA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0718DD3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FEA7578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51C9C4AC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3CDB612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R5s240330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72C22D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NR5GC FR2: Addition of RLC test case 7.1.2.3.5a</w:t>
            </w:r>
          </w:p>
        </w:tc>
        <w:tc>
          <w:tcPr>
            <w:tcW w:w="1247" w:type="dxa"/>
            <w:shd w:val="clear" w:color="auto" w:fill="auto"/>
            <w:hideMark/>
          </w:tcPr>
          <w:p w14:paraId="03405E2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Keysight Technologies UK Ltd</w:t>
            </w:r>
          </w:p>
        </w:tc>
        <w:tc>
          <w:tcPr>
            <w:tcW w:w="1015" w:type="dxa"/>
            <w:shd w:val="clear" w:color="auto" w:fill="auto"/>
            <w:hideMark/>
          </w:tcPr>
          <w:p w14:paraId="5767E64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7FA779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ECB542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0968CDD1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14AC767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3382</w:t>
            </w:r>
          </w:p>
        </w:tc>
        <w:tc>
          <w:tcPr>
            <w:tcW w:w="946" w:type="dxa"/>
            <w:shd w:val="clear" w:color="000000" w:fill="BFBFBF"/>
            <w:hideMark/>
          </w:tcPr>
          <w:p w14:paraId="374954C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1346FE5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597F61F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RP-241005</w:t>
            </w:r>
          </w:p>
        </w:tc>
      </w:tr>
      <w:tr w:rsidR="0007678C" w:rsidRPr="0007678C" w14:paraId="2CBFFBFF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448AEA4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R5s240331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204A7FE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function f_EUTRA38_MultiPDN_EstAddPDNs_DefaultActivated</w:t>
            </w:r>
          </w:p>
        </w:tc>
        <w:tc>
          <w:tcPr>
            <w:tcW w:w="1247" w:type="dxa"/>
            <w:shd w:val="clear" w:color="auto" w:fill="auto"/>
            <w:hideMark/>
          </w:tcPr>
          <w:p w14:paraId="651ABB0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4D8504A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30F8A9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06440D6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7BC4219B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2E4A36A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3384</w:t>
            </w:r>
          </w:p>
        </w:tc>
        <w:tc>
          <w:tcPr>
            <w:tcW w:w="946" w:type="dxa"/>
            <w:shd w:val="clear" w:color="000000" w:fill="BFBFBF"/>
            <w:hideMark/>
          </w:tcPr>
          <w:p w14:paraId="702073D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28082B7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C7918F9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3E7335BB" w14:textId="77777777" w:rsidTr="0007678C">
        <w:trPr>
          <w:trHeight w:val="6525"/>
        </w:trPr>
        <w:tc>
          <w:tcPr>
            <w:tcW w:w="1129" w:type="dxa"/>
            <w:shd w:val="clear" w:color="auto" w:fill="auto"/>
            <w:hideMark/>
          </w:tcPr>
          <w:p w14:paraId="5C3342EC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R5s240332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359B370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Misc corrections for MCX</w:t>
            </w:r>
          </w:p>
        </w:tc>
        <w:tc>
          <w:tcPr>
            <w:tcW w:w="1247" w:type="dxa"/>
            <w:shd w:val="clear" w:color="auto" w:fill="auto"/>
            <w:hideMark/>
          </w:tcPr>
          <w:p w14:paraId="1E9B7CA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015" w:type="dxa"/>
            <w:shd w:val="clear" w:color="auto" w:fill="auto"/>
            <w:hideMark/>
          </w:tcPr>
          <w:p w14:paraId="4E09324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51DBEA4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36.579-5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7CB756A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928" w:type="dxa"/>
            <w:shd w:val="clear" w:color="auto" w:fill="auto"/>
            <w:hideMark/>
          </w:tcPr>
          <w:p w14:paraId="2083E244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TEI14_Test, MCImp-UEConTest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7E8C1AF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0106</w:t>
            </w:r>
          </w:p>
        </w:tc>
        <w:tc>
          <w:tcPr>
            <w:tcW w:w="946" w:type="dxa"/>
            <w:shd w:val="clear" w:color="000000" w:fill="BFBFBF"/>
            <w:hideMark/>
          </w:tcPr>
          <w:p w14:paraId="5FF2CAB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0057EB2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7E5301A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2100DFC1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64E1187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R5s240333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2A740BF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testcase 8.1.5.8.1</w:t>
            </w:r>
          </w:p>
        </w:tc>
        <w:tc>
          <w:tcPr>
            <w:tcW w:w="1247" w:type="dxa"/>
            <w:shd w:val="clear" w:color="auto" w:fill="auto"/>
            <w:hideMark/>
          </w:tcPr>
          <w:p w14:paraId="40FB8C7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0D48C8F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C52586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3E15B1B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614ECA6F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26B8FD2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3385</w:t>
            </w:r>
          </w:p>
        </w:tc>
        <w:tc>
          <w:tcPr>
            <w:tcW w:w="946" w:type="dxa"/>
            <w:shd w:val="clear" w:color="000000" w:fill="BFBFBF"/>
            <w:hideMark/>
          </w:tcPr>
          <w:p w14:paraId="21D5CD6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22353C9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F62165D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2164472A" w14:textId="77777777" w:rsidTr="0007678C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3994AD3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R5s240334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17C67A2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NBIOT testcase 22.4.23 (for NTN)</w:t>
            </w:r>
          </w:p>
        </w:tc>
        <w:tc>
          <w:tcPr>
            <w:tcW w:w="1247" w:type="dxa"/>
            <w:shd w:val="clear" w:color="auto" w:fill="auto"/>
            <w:hideMark/>
          </w:tcPr>
          <w:p w14:paraId="34496CE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7FE3DD5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3AF435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55B87B9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216A0ECC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TEI13_Test, NB_IOT-UEConTest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7CC671C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4795</w:t>
            </w:r>
          </w:p>
        </w:tc>
        <w:tc>
          <w:tcPr>
            <w:tcW w:w="946" w:type="dxa"/>
            <w:shd w:val="clear" w:color="000000" w:fill="BFBFBF"/>
            <w:hideMark/>
          </w:tcPr>
          <w:p w14:paraId="640734E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0384A37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27EB14B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6A946E33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1F0AE39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R5s240335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7FC9B65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function  fl_EUTRA38_IRAT_InitListOfFrequencies</w:t>
            </w:r>
          </w:p>
        </w:tc>
        <w:tc>
          <w:tcPr>
            <w:tcW w:w="1247" w:type="dxa"/>
            <w:shd w:val="clear" w:color="auto" w:fill="auto"/>
            <w:hideMark/>
          </w:tcPr>
          <w:p w14:paraId="786571C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66CA226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395A34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EA6A66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6A4B7B56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6CC786F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3386</w:t>
            </w:r>
          </w:p>
        </w:tc>
        <w:tc>
          <w:tcPr>
            <w:tcW w:w="946" w:type="dxa"/>
            <w:shd w:val="clear" w:color="000000" w:fill="BFBFBF"/>
            <w:hideMark/>
          </w:tcPr>
          <w:p w14:paraId="3D9224E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2A9D693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3D918AC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4AA7D759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5B54942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R5s240336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56C3D4F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IMS 5GS Call Control test case 7.1</w:t>
            </w:r>
          </w:p>
        </w:tc>
        <w:tc>
          <w:tcPr>
            <w:tcW w:w="1247" w:type="dxa"/>
            <w:shd w:val="clear" w:color="auto" w:fill="auto"/>
            <w:hideMark/>
          </w:tcPr>
          <w:p w14:paraId="31CEB25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619BC76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03DD5E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34.229-3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F43885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928" w:type="dxa"/>
            <w:shd w:val="clear" w:color="auto" w:fill="auto"/>
            <w:hideMark/>
          </w:tcPr>
          <w:p w14:paraId="6CD306EA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76BD228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0943</w:t>
            </w:r>
          </w:p>
        </w:tc>
        <w:tc>
          <w:tcPr>
            <w:tcW w:w="946" w:type="dxa"/>
            <w:shd w:val="clear" w:color="000000" w:fill="BFBFBF"/>
            <w:hideMark/>
          </w:tcPr>
          <w:p w14:paraId="50E1DDD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0407A03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39A89DE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13AE388F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23FD5909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R5s240337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94D70B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testcase 11.4.1</w:t>
            </w:r>
          </w:p>
        </w:tc>
        <w:tc>
          <w:tcPr>
            <w:tcW w:w="1247" w:type="dxa"/>
            <w:shd w:val="clear" w:color="auto" w:fill="auto"/>
            <w:hideMark/>
          </w:tcPr>
          <w:p w14:paraId="3AEA943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Starpoint</w:t>
            </w:r>
          </w:p>
        </w:tc>
        <w:tc>
          <w:tcPr>
            <w:tcW w:w="1015" w:type="dxa"/>
            <w:shd w:val="clear" w:color="auto" w:fill="auto"/>
            <w:hideMark/>
          </w:tcPr>
          <w:p w14:paraId="544408F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511904E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7DD366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0C7DFC1F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583DE2C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3387</w:t>
            </w:r>
          </w:p>
        </w:tc>
        <w:tc>
          <w:tcPr>
            <w:tcW w:w="946" w:type="dxa"/>
            <w:shd w:val="clear" w:color="000000" w:fill="BFBFBF"/>
            <w:hideMark/>
          </w:tcPr>
          <w:p w14:paraId="59323BB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7728ED1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81D3604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1815A94E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1DBC783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R5s240338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625D1E5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NBIOT testcase 22.4.24 (for NTN)</w:t>
            </w:r>
          </w:p>
        </w:tc>
        <w:tc>
          <w:tcPr>
            <w:tcW w:w="1247" w:type="dxa"/>
            <w:shd w:val="clear" w:color="auto" w:fill="auto"/>
            <w:hideMark/>
          </w:tcPr>
          <w:p w14:paraId="2961BE3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25CABF7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E20D5C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7CB63C6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76387191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TEI14_Test, NB_IOTenh-UEConTest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6E69B76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4796</w:t>
            </w:r>
          </w:p>
        </w:tc>
        <w:tc>
          <w:tcPr>
            <w:tcW w:w="946" w:type="dxa"/>
            <w:shd w:val="clear" w:color="000000" w:fill="BFBFBF"/>
            <w:hideMark/>
          </w:tcPr>
          <w:p w14:paraId="68AD70E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60D2798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58D4827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1DACBF7D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120CE47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R5s240339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13A5558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testcase 8.1.6.1.4.2</w:t>
            </w:r>
          </w:p>
        </w:tc>
        <w:tc>
          <w:tcPr>
            <w:tcW w:w="1247" w:type="dxa"/>
            <w:shd w:val="clear" w:color="auto" w:fill="auto"/>
            <w:hideMark/>
          </w:tcPr>
          <w:p w14:paraId="48CE69D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31BF427C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1665FAC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1F710E0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4F349D8D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TEI16_Test, NR_SON_MDT-UEConTest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308D171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3388</w:t>
            </w:r>
          </w:p>
        </w:tc>
        <w:tc>
          <w:tcPr>
            <w:tcW w:w="946" w:type="dxa"/>
            <w:shd w:val="clear" w:color="000000" w:fill="BFBFBF"/>
            <w:hideMark/>
          </w:tcPr>
          <w:p w14:paraId="2FBBCAA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52599DA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302636A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6D808D77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073ADA0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R5s240340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77CC150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testcase 7.1.1.9.1</w:t>
            </w:r>
          </w:p>
        </w:tc>
        <w:tc>
          <w:tcPr>
            <w:tcW w:w="1247" w:type="dxa"/>
            <w:shd w:val="clear" w:color="auto" w:fill="auto"/>
            <w:hideMark/>
          </w:tcPr>
          <w:p w14:paraId="6B50052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77E3D34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A2D710E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3C5728B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76C0B27D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598C5B5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3390</w:t>
            </w:r>
          </w:p>
        </w:tc>
        <w:tc>
          <w:tcPr>
            <w:tcW w:w="946" w:type="dxa"/>
            <w:shd w:val="clear" w:color="000000" w:fill="BFBFBF"/>
            <w:hideMark/>
          </w:tcPr>
          <w:p w14:paraId="78993B9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298F52D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A6AC7D1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307B67F5" w14:textId="77777777" w:rsidTr="0007678C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77C007D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R5s240341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1CF9957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NR5GC testcase 11.3.11 in FR1</w:t>
            </w:r>
          </w:p>
        </w:tc>
        <w:tc>
          <w:tcPr>
            <w:tcW w:w="1247" w:type="dxa"/>
            <w:shd w:val="clear" w:color="auto" w:fill="auto"/>
            <w:hideMark/>
          </w:tcPr>
          <w:p w14:paraId="2DE74E9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1DBEF3B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19771F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9FAFD9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5CDEADC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727" w:type="dxa"/>
            <w:shd w:val="clear" w:color="000000" w:fill="BFBFBF"/>
            <w:hideMark/>
          </w:tcPr>
          <w:p w14:paraId="65BD2F5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3391</w:t>
            </w:r>
          </w:p>
        </w:tc>
        <w:tc>
          <w:tcPr>
            <w:tcW w:w="946" w:type="dxa"/>
            <w:shd w:val="clear" w:color="000000" w:fill="BFBFBF"/>
            <w:hideMark/>
          </w:tcPr>
          <w:p w14:paraId="25CDEF1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685A91C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596AD18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417709EC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094FEDC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R5s240342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5A60F77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testcase 6.1.1.5</w:t>
            </w:r>
          </w:p>
        </w:tc>
        <w:tc>
          <w:tcPr>
            <w:tcW w:w="1247" w:type="dxa"/>
            <w:shd w:val="clear" w:color="auto" w:fill="auto"/>
            <w:hideMark/>
          </w:tcPr>
          <w:p w14:paraId="5501FE0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487B00B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1D6A8AC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1311999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253D034E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30B4809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3392</w:t>
            </w:r>
          </w:p>
        </w:tc>
        <w:tc>
          <w:tcPr>
            <w:tcW w:w="946" w:type="dxa"/>
            <w:shd w:val="clear" w:color="000000" w:fill="BFBFBF"/>
            <w:hideMark/>
          </w:tcPr>
          <w:p w14:paraId="17B5A54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2E9263C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10A4147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5C2E4B48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0EC4875E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R5s240343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2489D27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NR5GC FR2: Addition of RRC test case 8.1.3.1.2</w:t>
            </w:r>
          </w:p>
        </w:tc>
        <w:tc>
          <w:tcPr>
            <w:tcW w:w="1247" w:type="dxa"/>
            <w:shd w:val="clear" w:color="auto" w:fill="auto"/>
            <w:hideMark/>
          </w:tcPr>
          <w:p w14:paraId="565B738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Keysight Technologies UK Ltd, Anritsu</w:t>
            </w:r>
          </w:p>
        </w:tc>
        <w:tc>
          <w:tcPr>
            <w:tcW w:w="1015" w:type="dxa"/>
            <w:shd w:val="clear" w:color="auto" w:fill="auto"/>
            <w:hideMark/>
          </w:tcPr>
          <w:p w14:paraId="0D6C9FAC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B364CD9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0D2EDFA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5A45B8D7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3FD1076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3394</w:t>
            </w:r>
          </w:p>
        </w:tc>
        <w:tc>
          <w:tcPr>
            <w:tcW w:w="946" w:type="dxa"/>
            <w:shd w:val="clear" w:color="000000" w:fill="BFBFBF"/>
            <w:hideMark/>
          </w:tcPr>
          <w:p w14:paraId="511567C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3D3A74E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6A3FD05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29E65410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770AF84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R5s240344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7AE37D9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NR5GC FR2: Addition of UAC test case 11.3.9</w:t>
            </w:r>
          </w:p>
        </w:tc>
        <w:tc>
          <w:tcPr>
            <w:tcW w:w="1247" w:type="dxa"/>
            <w:shd w:val="clear" w:color="auto" w:fill="auto"/>
            <w:hideMark/>
          </w:tcPr>
          <w:p w14:paraId="0455833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Keysight Technologies UK Ltd, Anritsu, 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5F969BF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FEADA5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5FC6A2C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62608DF4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2D32B0A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3395</w:t>
            </w:r>
          </w:p>
        </w:tc>
        <w:tc>
          <w:tcPr>
            <w:tcW w:w="946" w:type="dxa"/>
            <w:shd w:val="clear" w:color="000000" w:fill="BFBFBF"/>
            <w:hideMark/>
          </w:tcPr>
          <w:p w14:paraId="0CB0609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6576843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EBAA8B1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4B42A825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0433A16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R5s240345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BC40A7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MDT testcases 8.1.6.1.2.x</w:t>
            </w:r>
          </w:p>
        </w:tc>
        <w:tc>
          <w:tcPr>
            <w:tcW w:w="1247" w:type="dxa"/>
            <w:shd w:val="clear" w:color="auto" w:fill="auto"/>
            <w:hideMark/>
          </w:tcPr>
          <w:p w14:paraId="3AD16DF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0F74593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D8EC36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8EB4A5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2590CD0B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TEI16_Test, NR_SON_MDT-UEConTest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3F16F11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3396</w:t>
            </w:r>
          </w:p>
        </w:tc>
        <w:tc>
          <w:tcPr>
            <w:tcW w:w="946" w:type="dxa"/>
            <w:shd w:val="clear" w:color="000000" w:fill="BFBFBF"/>
            <w:hideMark/>
          </w:tcPr>
          <w:p w14:paraId="6E2CE8B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4BE9502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0B5030B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51344BEB" w14:textId="77777777" w:rsidTr="0007678C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5739638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R5s240346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FAC85A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NBIOT testcase 22.5.6 (for NB-NTN UE)</w:t>
            </w:r>
          </w:p>
        </w:tc>
        <w:tc>
          <w:tcPr>
            <w:tcW w:w="1247" w:type="dxa"/>
            <w:shd w:val="clear" w:color="auto" w:fill="auto"/>
            <w:hideMark/>
          </w:tcPr>
          <w:p w14:paraId="288FBC9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2D43E3A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081208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14C906D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7F17A032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TEI13_Test, NB_IOT-UEConTest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48698C4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4799</w:t>
            </w:r>
          </w:p>
        </w:tc>
        <w:tc>
          <w:tcPr>
            <w:tcW w:w="946" w:type="dxa"/>
            <w:shd w:val="clear" w:color="000000" w:fill="BFBFBF"/>
            <w:hideMark/>
          </w:tcPr>
          <w:p w14:paraId="14388D2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588B5AC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5261659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65231B60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5E514C5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R5s240347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6FE9800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function f_NR_Capability</w:t>
            </w:r>
          </w:p>
        </w:tc>
        <w:tc>
          <w:tcPr>
            <w:tcW w:w="1247" w:type="dxa"/>
            <w:shd w:val="clear" w:color="auto" w:fill="auto"/>
            <w:hideMark/>
          </w:tcPr>
          <w:p w14:paraId="6BE0E2F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2D6FB23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113A58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59C2919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18596F95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3A1A736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3398</w:t>
            </w:r>
          </w:p>
        </w:tc>
        <w:tc>
          <w:tcPr>
            <w:tcW w:w="946" w:type="dxa"/>
            <w:shd w:val="clear" w:color="000000" w:fill="BFBFBF"/>
            <w:hideMark/>
          </w:tcPr>
          <w:p w14:paraId="23CA332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1F1A096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4E6CBBE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62DF081E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0EDE2C89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R5s240348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7C5F448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function f_EUTRA_CellInfo_SetSysInfo_SIB1_v1700_IEs</w:t>
            </w:r>
          </w:p>
        </w:tc>
        <w:tc>
          <w:tcPr>
            <w:tcW w:w="1247" w:type="dxa"/>
            <w:shd w:val="clear" w:color="auto" w:fill="auto"/>
            <w:hideMark/>
          </w:tcPr>
          <w:p w14:paraId="6DD406A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7A10A70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BE5DBA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C28F44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7A303ACE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727" w:type="dxa"/>
            <w:shd w:val="clear" w:color="000000" w:fill="BFBFBF"/>
            <w:hideMark/>
          </w:tcPr>
          <w:p w14:paraId="274CEA2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4801</w:t>
            </w:r>
          </w:p>
        </w:tc>
        <w:tc>
          <w:tcPr>
            <w:tcW w:w="946" w:type="dxa"/>
            <w:shd w:val="clear" w:color="000000" w:fill="BFBFBF"/>
            <w:hideMark/>
          </w:tcPr>
          <w:p w14:paraId="4CBF6A4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665D01A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9155809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34A9CB10" w14:textId="77777777" w:rsidTr="0007678C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21473F3E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R5s240349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551E6E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the NB-NTN testcases</w:t>
            </w:r>
          </w:p>
        </w:tc>
        <w:tc>
          <w:tcPr>
            <w:tcW w:w="1247" w:type="dxa"/>
            <w:shd w:val="clear" w:color="auto" w:fill="auto"/>
            <w:hideMark/>
          </w:tcPr>
          <w:p w14:paraId="7214A47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1CF5E33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01B609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555675D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70F3E79C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TEI13_Test, NB_IOT-UEConTest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58094D7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4802</w:t>
            </w:r>
          </w:p>
        </w:tc>
        <w:tc>
          <w:tcPr>
            <w:tcW w:w="946" w:type="dxa"/>
            <w:shd w:val="clear" w:color="000000" w:fill="BFBFBF"/>
            <w:hideMark/>
          </w:tcPr>
          <w:p w14:paraId="77ECFF5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5A0C2F7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0854B63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28C70D0F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70E0043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R5s240350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5D0DD4C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 case 9.1.5.1.4</w:t>
            </w:r>
          </w:p>
        </w:tc>
        <w:tc>
          <w:tcPr>
            <w:tcW w:w="1247" w:type="dxa"/>
            <w:shd w:val="clear" w:color="auto" w:fill="auto"/>
            <w:hideMark/>
          </w:tcPr>
          <w:p w14:paraId="76A864E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3533DBDE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186A77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5D4706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01E9F5C5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078636D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3429</w:t>
            </w:r>
          </w:p>
        </w:tc>
        <w:tc>
          <w:tcPr>
            <w:tcW w:w="946" w:type="dxa"/>
            <w:shd w:val="clear" w:color="000000" w:fill="BFBFBF"/>
            <w:hideMark/>
          </w:tcPr>
          <w:p w14:paraId="42F1EF3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56738C3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9D69962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52B42418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774CC4B9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R5s240351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5723E9F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Re-verification of LTE NAS RACS testcase 9.2.5.1</w:t>
            </w:r>
          </w:p>
        </w:tc>
        <w:tc>
          <w:tcPr>
            <w:tcW w:w="1247" w:type="dxa"/>
            <w:shd w:val="clear" w:color="auto" w:fill="auto"/>
            <w:hideMark/>
          </w:tcPr>
          <w:p w14:paraId="17D36CD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2503523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B75E73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533FDA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7696ACE2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TEI16_Test, RACS-UEConTest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0D73434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4817</w:t>
            </w:r>
          </w:p>
        </w:tc>
        <w:tc>
          <w:tcPr>
            <w:tcW w:w="946" w:type="dxa"/>
            <w:shd w:val="clear" w:color="000000" w:fill="BFBFBF"/>
            <w:hideMark/>
          </w:tcPr>
          <w:p w14:paraId="19E9BBB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36D30DA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9C0C0DF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2F575951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63D99AF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R5s240354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2E19CA7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Re-verification of LTE NAS RACS testcase 9.2.5.3</w:t>
            </w:r>
          </w:p>
        </w:tc>
        <w:tc>
          <w:tcPr>
            <w:tcW w:w="1247" w:type="dxa"/>
            <w:shd w:val="clear" w:color="auto" w:fill="auto"/>
            <w:hideMark/>
          </w:tcPr>
          <w:p w14:paraId="2E78486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577ECB8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65386D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3D67A1F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4BBC8639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TEI16_Test, RACS-UEConTest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1A76133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4818</w:t>
            </w:r>
          </w:p>
        </w:tc>
        <w:tc>
          <w:tcPr>
            <w:tcW w:w="946" w:type="dxa"/>
            <w:shd w:val="clear" w:color="000000" w:fill="BFBFBF"/>
            <w:hideMark/>
          </w:tcPr>
          <w:p w14:paraId="3ECC355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3B2831D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00BCA2A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18BF7F9C" w14:textId="77777777" w:rsidTr="0007678C">
        <w:trPr>
          <w:trHeight w:val="1350"/>
        </w:trPr>
        <w:tc>
          <w:tcPr>
            <w:tcW w:w="1129" w:type="dxa"/>
            <w:shd w:val="clear" w:color="auto" w:fill="auto"/>
            <w:hideMark/>
          </w:tcPr>
          <w:p w14:paraId="450A4AC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R5s240356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36E3594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 RRC testcases 8.1.5.8.2.x</w:t>
            </w:r>
          </w:p>
        </w:tc>
        <w:tc>
          <w:tcPr>
            <w:tcW w:w="1247" w:type="dxa"/>
            <w:shd w:val="clear" w:color="auto" w:fill="auto"/>
            <w:hideMark/>
          </w:tcPr>
          <w:p w14:paraId="4AE5FB3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73E2A2A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5886B35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299EB6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25E82150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5552C69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3431</w:t>
            </w:r>
          </w:p>
        </w:tc>
        <w:tc>
          <w:tcPr>
            <w:tcW w:w="946" w:type="dxa"/>
            <w:shd w:val="clear" w:color="000000" w:fill="BFBFBF"/>
            <w:hideMark/>
          </w:tcPr>
          <w:p w14:paraId="63986D9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69B1D7B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6AD1304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4F72125F" w14:textId="77777777" w:rsidTr="0007678C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058F408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R5s240357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63AACE4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mnemonic for FDD HS-DSCH physical layer category Dual Cell extensions</w:t>
            </w:r>
          </w:p>
        </w:tc>
        <w:tc>
          <w:tcPr>
            <w:tcW w:w="1247" w:type="dxa"/>
            <w:shd w:val="clear" w:color="auto" w:fill="auto"/>
            <w:hideMark/>
          </w:tcPr>
          <w:p w14:paraId="2AB99C0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015" w:type="dxa"/>
            <w:shd w:val="clear" w:color="auto" w:fill="auto"/>
            <w:hideMark/>
          </w:tcPr>
          <w:p w14:paraId="2DA428B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DB9C7D9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34.123-3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2B34967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17.4.0</w:t>
            </w:r>
          </w:p>
        </w:tc>
        <w:tc>
          <w:tcPr>
            <w:tcW w:w="2928" w:type="dxa"/>
            <w:shd w:val="clear" w:color="auto" w:fill="auto"/>
            <w:hideMark/>
          </w:tcPr>
          <w:p w14:paraId="1B7E1E4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727" w:type="dxa"/>
            <w:shd w:val="clear" w:color="000000" w:fill="BFBFBF"/>
            <w:hideMark/>
          </w:tcPr>
          <w:p w14:paraId="505BDCE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3679</w:t>
            </w:r>
          </w:p>
        </w:tc>
        <w:tc>
          <w:tcPr>
            <w:tcW w:w="946" w:type="dxa"/>
            <w:shd w:val="clear" w:color="000000" w:fill="BFBFBF"/>
            <w:hideMark/>
          </w:tcPr>
          <w:p w14:paraId="6F36B80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213FA9A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25C7144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772F6B59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6637AA1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R5s240358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00851D8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NR5GC testcase 8.1.5.9.3 in FR1</w:t>
            </w:r>
          </w:p>
        </w:tc>
        <w:tc>
          <w:tcPr>
            <w:tcW w:w="1247" w:type="dxa"/>
            <w:shd w:val="clear" w:color="auto" w:fill="auto"/>
            <w:hideMark/>
          </w:tcPr>
          <w:p w14:paraId="0DCBAB5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597867B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B2FD7A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7570B65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0010534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TEI16_Test</w:t>
              </w:r>
            </w:hyperlink>
          </w:p>
        </w:tc>
        <w:tc>
          <w:tcPr>
            <w:tcW w:w="727" w:type="dxa"/>
            <w:shd w:val="clear" w:color="000000" w:fill="BFBFBF"/>
            <w:hideMark/>
          </w:tcPr>
          <w:p w14:paraId="0D5736F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3436</w:t>
            </w:r>
          </w:p>
        </w:tc>
        <w:tc>
          <w:tcPr>
            <w:tcW w:w="946" w:type="dxa"/>
            <w:shd w:val="clear" w:color="000000" w:fill="BFBFBF"/>
            <w:hideMark/>
          </w:tcPr>
          <w:p w14:paraId="65E369D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6060E7C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0A93A54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0888AB64" w14:textId="77777777" w:rsidTr="0007678C">
        <w:trPr>
          <w:trHeight w:val="3375"/>
        </w:trPr>
        <w:tc>
          <w:tcPr>
            <w:tcW w:w="1129" w:type="dxa"/>
            <w:shd w:val="clear" w:color="auto" w:fill="auto"/>
            <w:hideMark/>
          </w:tcPr>
          <w:p w14:paraId="7136366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R5s240360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7D3248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CSK upload</w:t>
            </w:r>
          </w:p>
        </w:tc>
        <w:tc>
          <w:tcPr>
            <w:tcW w:w="1247" w:type="dxa"/>
            <w:shd w:val="clear" w:color="auto" w:fill="auto"/>
            <w:hideMark/>
          </w:tcPr>
          <w:p w14:paraId="0A2C3D2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MCC TF160, UPV/EHU</w:t>
            </w:r>
          </w:p>
        </w:tc>
        <w:tc>
          <w:tcPr>
            <w:tcW w:w="1015" w:type="dxa"/>
            <w:shd w:val="clear" w:color="auto" w:fill="auto"/>
            <w:hideMark/>
          </w:tcPr>
          <w:p w14:paraId="5E330EA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7C5344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36.579-5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1373FA1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928" w:type="dxa"/>
            <w:shd w:val="clear" w:color="auto" w:fill="auto"/>
            <w:hideMark/>
          </w:tcPr>
          <w:p w14:paraId="634EEE58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TEI14_Test, MCImp-UEConTest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661A8E9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0112</w:t>
            </w:r>
          </w:p>
        </w:tc>
        <w:tc>
          <w:tcPr>
            <w:tcW w:w="946" w:type="dxa"/>
            <w:shd w:val="clear" w:color="000000" w:fill="BFBFBF"/>
            <w:hideMark/>
          </w:tcPr>
          <w:p w14:paraId="23DC406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539F35D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DE22A97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6ACAEDBA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7E23C83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R5s240365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3DC491E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Corrections to NBIOT testcase 22.3.1.2</w:t>
            </w:r>
          </w:p>
        </w:tc>
        <w:tc>
          <w:tcPr>
            <w:tcW w:w="1247" w:type="dxa"/>
            <w:shd w:val="clear" w:color="auto" w:fill="auto"/>
            <w:hideMark/>
          </w:tcPr>
          <w:p w14:paraId="391D9C6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4005638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9C7D23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71D7525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6C7F3B82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TEI13_Test, NB_IOT-UEConTest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681ACAF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4823</w:t>
            </w:r>
          </w:p>
        </w:tc>
        <w:tc>
          <w:tcPr>
            <w:tcW w:w="946" w:type="dxa"/>
            <w:shd w:val="clear" w:color="000000" w:fill="BFBFBF"/>
            <w:hideMark/>
          </w:tcPr>
          <w:p w14:paraId="66E9060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1498F90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4B96947A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4363C5EF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060ED78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R5s240366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026E4F1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for NR MAC TC 7.1.1.1.17</w:t>
            </w:r>
          </w:p>
        </w:tc>
        <w:tc>
          <w:tcPr>
            <w:tcW w:w="1247" w:type="dxa"/>
            <w:shd w:val="clear" w:color="auto" w:fill="auto"/>
            <w:hideMark/>
          </w:tcPr>
          <w:p w14:paraId="5CDD46C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2FF0175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8BBF1B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D34F18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03222E59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NR_redcap_plus_ARCH-UEConTest, TEI17_Test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5158B43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3440</w:t>
            </w:r>
          </w:p>
        </w:tc>
        <w:tc>
          <w:tcPr>
            <w:tcW w:w="946" w:type="dxa"/>
            <w:shd w:val="clear" w:color="000000" w:fill="BFBFBF"/>
            <w:hideMark/>
          </w:tcPr>
          <w:p w14:paraId="5305ADE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1BEDF35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29D9B84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20A5C97E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65AD376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R5s240367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132E1C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LTE testcase 7.1.3.9</w:t>
            </w:r>
          </w:p>
        </w:tc>
        <w:tc>
          <w:tcPr>
            <w:tcW w:w="1247" w:type="dxa"/>
            <w:shd w:val="clear" w:color="auto" w:fill="auto"/>
            <w:hideMark/>
          </w:tcPr>
          <w:p w14:paraId="580D539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124C5A5E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633767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F5423B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69EB330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TEI8_Test</w:t>
              </w:r>
            </w:hyperlink>
          </w:p>
        </w:tc>
        <w:tc>
          <w:tcPr>
            <w:tcW w:w="727" w:type="dxa"/>
            <w:shd w:val="clear" w:color="000000" w:fill="BFBFBF"/>
            <w:hideMark/>
          </w:tcPr>
          <w:p w14:paraId="7F1207B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4824</w:t>
            </w:r>
          </w:p>
        </w:tc>
        <w:tc>
          <w:tcPr>
            <w:tcW w:w="946" w:type="dxa"/>
            <w:shd w:val="clear" w:color="000000" w:fill="BFBFBF"/>
            <w:hideMark/>
          </w:tcPr>
          <w:p w14:paraId="71BF8FD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5CFEDFB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8DA1008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32085D1A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132F9E4C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4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R5s240368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24D893F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NR5GC testcase 9.1.5.1.8 in FR2</w:t>
            </w:r>
          </w:p>
        </w:tc>
        <w:tc>
          <w:tcPr>
            <w:tcW w:w="1247" w:type="dxa"/>
            <w:shd w:val="clear" w:color="auto" w:fill="auto"/>
            <w:hideMark/>
          </w:tcPr>
          <w:p w14:paraId="23B03F3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3B7629C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F2E6AE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72C6DF3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526DA0D6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52C00E9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3441</w:t>
            </w:r>
          </w:p>
        </w:tc>
        <w:tc>
          <w:tcPr>
            <w:tcW w:w="946" w:type="dxa"/>
            <w:shd w:val="clear" w:color="000000" w:fill="BFBFBF"/>
            <w:hideMark/>
          </w:tcPr>
          <w:p w14:paraId="2CFC1FA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5F56317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8B565A0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14D138F8" w14:textId="77777777" w:rsidTr="0007678C">
        <w:trPr>
          <w:trHeight w:val="1125"/>
        </w:trPr>
        <w:tc>
          <w:tcPr>
            <w:tcW w:w="1129" w:type="dxa"/>
            <w:shd w:val="clear" w:color="auto" w:fill="auto"/>
            <w:hideMark/>
          </w:tcPr>
          <w:p w14:paraId="05E88E3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R5s240370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5A43FF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NR5GC testcase 6.1.1.3 in FR2</w:t>
            </w:r>
          </w:p>
        </w:tc>
        <w:tc>
          <w:tcPr>
            <w:tcW w:w="1247" w:type="dxa"/>
            <w:shd w:val="clear" w:color="auto" w:fill="auto"/>
            <w:hideMark/>
          </w:tcPr>
          <w:p w14:paraId="4937208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SCHWARZ, 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62E8AD0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343677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1BE4623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2397F394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17683F5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3442</w:t>
            </w:r>
          </w:p>
        </w:tc>
        <w:tc>
          <w:tcPr>
            <w:tcW w:w="946" w:type="dxa"/>
            <w:shd w:val="clear" w:color="000000" w:fill="BFBFBF"/>
            <w:hideMark/>
          </w:tcPr>
          <w:p w14:paraId="1551FC5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054B51E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590F344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15320467" w14:textId="77777777" w:rsidTr="0007678C">
        <w:trPr>
          <w:trHeight w:val="1125"/>
        </w:trPr>
        <w:tc>
          <w:tcPr>
            <w:tcW w:w="1129" w:type="dxa"/>
            <w:shd w:val="clear" w:color="auto" w:fill="auto"/>
            <w:hideMark/>
          </w:tcPr>
          <w:p w14:paraId="39833D9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R5s240372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7ADE85D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NR5GC testcase 8.1.4.1.2 in FR2</w:t>
            </w:r>
          </w:p>
        </w:tc>
        <w:tc>
          <w:tcPr>
            <w:tcW w:w="1247" w:type="dxa"/>
            <w:shd w:val="clear" w:color="auto" w:fill="auto"/>
            <w:hideMark/>
          </w:tcPr>
          <w:p w14:paraId="45C2A8C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SCHWARZ, Anritsu Ltd, Keysight</w:t>
            </w:r>
          </w:p>
        </w:tc>
        <w:tc>
          <w:tcPr>
            <w:tcW w:w="1015" w:type="dxa"/>
            <w:shd w:val="clear" w:color="auto" w:fill="auto"/>
            <w:hideMark/>
          </w:tcPr>
          <w:p w14:paraId="57D2DD2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F7ACD6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3525BC2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03B03409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19C8E72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3443</w:t>
            </w:r>
          </w:p>
        </w:tc>
        <w:tc>
          <w:tcPr>
            <w:tcW w:w="946" w:type="dxa"/>
            <w:shd w:val="clear" w:color="000000" w:fill="BFBFBF"/>
            <w:hideMark/>
          </w:tcPr>
          <w:p w14:paraId="4B58B19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24A2A3D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E740D61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7A064795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3ADFA5CE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R5s240374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30E8A72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NR5GC testcase 8.1.6.1.4.6 in FR2</w:t>
            </w:r>
          </w:p>
        </w:tc>
        <w:tc>
          <w:tcPr>
            <w:tcW w:w="1247" w:type="dxa"/>
            <w:shd w:val="clear" w:color="auto" w:fill="auto"/>
            <w:hideMark/>
          </w:tcPr>
          <w:p w14:paraId="686067E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SCHWARZ, Anritsu Ltd, Keysight</w:t>
            </w:r>
          </w:p>
        </w:tc>
        <w:tc>
          <w:tcPr>
            <w:tcW w:w="1015" w:type="dxa"/>
            <w:shd w:val="clear" w:color="auto" w:fill="auto"/>
            <w:hideMark/>
          </w:tcPr>
          <w:p w14:paraId="557F6E6C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5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4BC0D1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0D4ED565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245D3359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TEI16_Test, NR_SON_MDT-UEConTest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2687A4E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3444</w:t>
            </w:r>
          </w:p>
        </w:tc>
        <w:tc>
          <w:tcPr>
            <w:tcW w:w="946" w:type="dxa"/>
            <w:shd w:val="clear" w:color="000000" w:fill="BFBFBF"/>
            <w:hideMark/>
          </w:tcPr>
          <w:p w14:paraId="3CCD843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3355ED1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275BDFD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1B5ABD75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5DF5139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R5s240376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1DFC9CE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NR5GC testcase 8.1.6.1.4.7 in FR2</w:t>
            </w:r>
          </w:p>
        </w:tc>
        <w:tc>
          <w:tcPr>
            <w:tcW w:w="1247" w:type="dxa"/>
            <w:shd w:val="clear" w:color="auto" w:fill="auto"/>
            <w:hideMark/>
          </w:tcPr>
          <w:p w14:paraId="7F1D4EF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SCHWARZ, Anritsu Ltd, Keysight</w:t>
            </w:r>
          </w:p>
        </w:tc>
        <w:tc>
          <w:tcPr>
            <w:tcW w:w="1015" w:type="dxa"/>
            <w:shd w:val="clear" w:color="auto" w:fill="auto"/>
            <w:hideMark/>
          </w:tcPr>
          <w:p w14:paraId="226A76C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95A7FA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FE157E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12F63860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TEI16_Test, NR_SON_MDT-UEConTest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0ADD6D3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3445</w:t>
            </w:r>
          </w:p>
        </w:tc>
        <w:tc>
          <w:tcPr>
            <w:tcW w:w="946" w:type="dxa"/>
            <w:shd w:val="clear" w:color="000000" w:fill="BFBFBF"/>
            <w:hideMark/>
          </w:tcPr>
          <w:p w14:paraId="6BB4264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792E6F2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56C0078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3A7398D8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0322FE6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R5s240378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7085B70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testcase 7.1.1.1.2</w:t>
            </w:r>
          </w:p>
        </w:tc>
        <w:tc>
          <w:tcPr>
            <w:tcW w:w="1247" w:type="dxa"/>
            <w:shd w:val="clear" w:color="auto" w:fill="auto"/>
            <w:hideMark/>
          </w:tcPr>
          <w:p w14:paraId="54CADDE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Starpoint</w:t>
            </w:r>
          </w:p>
        </w:tc>
        <w:tc>
          <w:tcPr>
            <w:tcW w:w="1015" w:type="dxa"/>
            <w:shd w:val="clear" w:color="auto" w:fill="auto"/>
            <w:hideMark/>
          </w:tcPr>
          <w:p w14:paraId="05AF185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944C6E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E8E44F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42F94792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703B859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3446</w:t>
            </w:r>
          </w:p>
        </w:tc>
        <w:tc>
          <w:tcPr>
            <w:tcW w:w="946" w:type="dxa"/>
            <w:shd w:val="clear" w:color="000000" w:fill="BFBFBF"/>
            <w:hideMark/>
          </w:tcPr>
          <w:p w14:paraId="36805AE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752D201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F361FEC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6BF92AEB" w14:textId="77777777" w:rsidTr="0007678C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7FBB76D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R5s240399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55CA6D1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NR5GC FR1 : Addition of Rel-17 eNS test case 9.3.1.4</w:t>
            </w:r>
          </w:p>
        </w:tc>
        <w:tc>
          <w:tcPr>
            <w:tcW w:w="1247" w:type="dxa"/>
            <w:shd w:val="clear" w:color="auto" w:fill="auto"/>
            <w:hideMark/>
          </w:tcPr>
          <w:p w14:paraId="51C90A7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28A346A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ADA633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6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71BFF3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181A54C5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eNS_Ph2-UEConTest, TEI17_Test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4532CC1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3380</w:t>
            </w:r>
          </w:p>
        </w:tc>
        <w:tc>
          <w:tcPr>
            <w:tcW w:w="946" w:type="dxa"/>
            <w:shd w:val="clear" w:color="000000" w:fill="BFBFBF"/>
            <w:hideMark/>
          </w:tcPr>
          <w:p w14:paraId="48CCE6A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03" w:type="dxa"/>
            <w:shd w:val="clear" w:color="auto" w:fill="auto"/>
            <w:hideMark/>
          </w:tcPr>
          <w:p w14:paraId="77BA3D8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ED77D92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5C6BD112" w14:textId="77777777" w:rsidTr="0007678C">
        <w:trPr>
          <w:trHeight w:val="1800"/>
        </w:trPr>
        <w:tc>
          <w:tcPr>
            <w:tcW w:w="1129" w:type="dxa"/>
            <w:shd w:val="clear" w:color="auto" w:fill="auto"/>
            <w:hideMark/>
          </w:tcPr>
          <w:p w14:paraId="50F0744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R5s240400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33A8B74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  LTE NAS RACS testcase 9.2.5.1</w:t>
            </w:r>
          </w:p>
        </w:tc>
        <w:tc>
          <w:tcPr>
            <w:tcW w:w="1247" w:type="dxa"/>
            <w:shd w:val="clear" w:color="auto" w:fill="auto"/>
            <w:hideMark/>
          </w:tcPr>
          <w:p w14:paraId="6A8B2A0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77D9351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2D5F98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5D1E7B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20B40CA3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TEI16_Test, RACS-UEConTest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36558DE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4792</w:t>
            </w:r>
          </w:p>
        </w:tc>
        <w:tc>
          <w:tcPr>
            <w:tcW w:w="946" w:type="dxa"/>
            <w:shd w:val="clear" w:color="000000" w:fill="BFBFBF"/>
            <w:hideMark/>
          </w:tcPr>
          <w:p w14:paraId="0B32863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2C5443B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7B601B2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6163B665" w14:textId="77777777" w:rsidTr="0007678C">
        <w:trPr>
          <w:trHeight w:val="1800"/>
        </w:trPr>
        <w:tc>
          <w:tcPr>
            <w:tcW w:w="1129" w:type="dxa"/>
            <w:shd w:val="clear" w:color="auto" w:fill="auto"/>
            <w:hideMark/>
          </w:tcPr>
          <w:p w14:paraId="2F407D5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R5s240401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5815A90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  LTE NAS RACS testcase 9.2.5.3</w:t>
            </w:r>
          </w:p>
        </w:tc>
        <w:tc>
          <w:tcPr>
            <w:tcW w:w="1247" w:type="dxa"/>
            <w:shd w:val="clear" w:color="auto" w:fill="auto"/>
            <w:hideMark/>
          </w:tcPr>
          <w:p w14:paraId="5203633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6702FD3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8BA047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134969D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026E7AFC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TEI16_Test, RACS-UEConTest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6370BE2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4794</w:t>
            </w:r>
          </w:p>
        </w:tc>
        <w:tc>
          <w:tcPr>
            <w:tcW w:w="946" w:type="dxa"/>
            <w:shd w:val="clear" w:color="000000" w:fill="BFBFBF"/>
            <w:hideMark/>
          </w:tcPr>
          <w:p w14:paraId="773BEF9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5163ED7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0198E3B1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62ACA792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49592A4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R5s240402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7CB7556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 NB-IoT NTN test case 22.3.1.13</w:t>
            </w:r>
          </w:p>
        </w:tc>
        <w:tc>
          <w:tcPr>
            <w:tcW w:w="1247" w:type="dxa"/>
            <w:shd w:val="clear" w:color="auto" w:fill="auto"/>
            <w:hideMark/>
          </w:tcPr>
          <w:p w14:paraId="205372E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3C6C141C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94C4A3E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1EC8FEB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1FE0BCA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7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LTE_NBIOT_eMTC_NTN_plus_EPS-UEConTest</w:t>
              </w:r>
            </w:hyperlink>
          </w:p>
        </w:tc>
        <w:tc>
          <w:tcPr>
            <w:tcW w:w="727" w:type="dxa"/>
            <w:shd w:val="clear" w:color="000000" w:fill="BFBFBF"/>
            <w:hideMark/>
          </w:tcPr>
          <w:p w14:paraId="0BB2040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4798</w:t>
            </w:r>
          </w:p>
        </w:tc>
        <w:tc>
          <w:tcPr>
            <w:tcW w:w="946" w:type="dxa"/>
            <w:shd w:val="clear" w:color="000000" w:fill="BFBFBF"/>
            <w:hideMark/>
          </w:tcPr>
          <w:p w14:paraId="47520EB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320C1BF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59A7CA6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4BC55802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14A57FE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R5s240403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2C27AD8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NR5GC FR1 : Addition of Rel-17 eCPSOR test case 6.3.2.2</w:t>
            </w:r>
          </w:p>
        </w:tc>
        <w:tc>
          <w:tcPr>
            <w:tcW w:w="1247" w:type="dxa"/>
            <w:shd w:val="clear" w:color="auto" w:fill="auto"/>
            <w:hideMark/>
          </w:tcPr>
          <w:p w14:paraId="09392F9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ANRITSU LTD</w:t>
            </w:r>
          </w:p>
        </w:tc>
        <w:tc>
          <w:tcPr>
            <w:tcW w:w="1015" w:type="dxa"/>
            <w:shd w:val="clear" w:color="auto" w:fill="auto"/>
            <w:hideMark/>
          </w:tcPr>
          <w:p w14:paraId="71E3B75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7FDEF6E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73D732F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21CC008F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TEI17_Test, eCPSOR_CON-UEConTest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2A3E301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3399</w:t>
            </w:r>
          </w:p>
        </w:tc>
        <w:tc>
          <w:tcPr>
            <w:tcW w:w="946" w:type="dxa"/>
            <w:shd w:val="clear" w:color="000000" w:fill="BFBFBF"/>
            <w:hideMark/>
          </w:tcPr>
          <w:p w14:paraId="2EC88AE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5E86570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2C57278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2C8087B2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6CCE2C9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R5s240404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3C90FA2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NBIOT testcase 22.5.1</w:t>
            </w:r>
          </w:p>
        </w:tc>
        <w:tc>
          <w:tcPr>
            <w:tcW w:w="1247" w:type="dxa"/>
            <w:shd w:val="clear" w:color="auto" w:fill="auto"/>
            <w:hideMark/>
          </w:tcPr>
          <w:p w14:paraId="20D9F35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6459923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5B4B55F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742DECF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20E808A9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TEI13_Test, NB_IOT-UEConTest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00A101E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4800</w:t>
            </w:r>
          </w:p>
        </w:tc>
        <w:tc>
          <w:tcPr>
            <w:tcW w:w="946" w:type="dxa"/>
            <w:shd w:val="clear" w:color="000000" w:fill="BFBFBF"/>
            <w:hideMark/>
          </w:tcPr>
          <w:p w14:paraId="3BD2D1D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21C8CD3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F74BCEC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5BF5A7D3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59E288F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R5s240405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62AD224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testcase 11.3.12</w:t>
            </w:r>
          </w:p>
        </w:tc>
        <w:tc>
          <w:tcPr>
            <w:tcW w:w="1247" w:type="dxa"/>
            <w:shd w:val="clear" w:color="auto" w:fill="auto"/>
            <w:hideMark/>
          </w:tcPr>
          <w:p w14:paraId="2708E0A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1A9E240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3FD817F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01B9A1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1DF37C3D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8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TEI15_Test</w:t>
              </w:r>
            </w:hyperlink>
          </w:p>
        </w:tc>
        <w:tc>
          <w:tcPr>
            <w:tcW w:w="727" w:type="dxa"/>
            <w:shd w:val="clear" w:color="000000" w:fill="BFBFBF"/>
            <w:hideMark/>
          </w:tcPr>
          <w:p w14:paraId="20F1EAC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3401</w:t>
            </w:r>
          </w:p>
        </w:tc>
        <w:tc>
          <w:tcPr>
            <w:tcW w:w="946" w:type="dxa"/>
            <w:shd w:val="clear" w:color="000000" w:fill="BFBFBF"/>
            <w:hideMark/>
          </w:tcPr>
          <w:p w14:paraId="7BC7C99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3A8DEA7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168C90B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104167C6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7A343B2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R5s240406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40CEC194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NR5GC testcase 6.3.1.10</w:t>
            </w:r>
          </w:p>
        </w:tc>
        <w:tc>
          <w:tcPr>
            <w:tcW w:w="1247" w:type="dxa"/>
            <w:shd w:val="clear" w:color="auto" w:fill="auto"/>
            <w:hideMark/>
          </w:tcPr>
          <w:p w14:paraId="56E5266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2FFF1CE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6903A6F2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4C288F7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4B15BF19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1C50F24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3402</w:t>
            </w:r>
          </w:p>
        </w:tc>
        <w:tc>
          <w:tcPr>
            <w:tcW w:w="946" w:type="dxa"/>
            <w:shd w:val="clear" w:color="000000" w:fill="BFBFBF"/>
            <w:hideMark/>
          </w:tcPr>
          <w:p w14:paraId="686A8F1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5B00394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2A21D0E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2592CAAF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3836C78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R5s240415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28928E5F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NR5GC testcase 11.7.2 in FR1</w:t>
            </w:r>
          </w:p>
        </w:tc>
        <w:tc>
          <w:tcPr>
            <w:tcW w:w="1247" w:type="dxa"/>
            <w:shd w:val="clear" w:color="auto" w:fill="auto"/>
            <w:hideMark/>
          </w:tcPr>
          <w:p w14:paraId="196C88B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73C487EC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559F6D95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03BC8E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7097A66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NR_redcap_plus_ARCH-UEConTest</w:t>
              </w:r>
            </w:hyperlink>
          </w:p>
        </w:tc>
        <w:tc>
          <w:tcPr>
            <w:tcW w:w="727" w:type="dxa"/>
            <w:shd w:val="clear" w:color="000000" w:fill="BFBFBF"/>
            <w:hideMark/>
          </w:tcPr>
          <w:p w14:paraId="04D79EC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3287</w:t>
            </w:r>
          </w:p>
        </w:tc>
        <w:tc>
          <w:tcPr>
            <w:tcW w:w="946" w:type="dxa"/>
            <w:shd w:val="clear" w:color="000000" w:fill="BFBFBF"/>
            <w:hideMark/>
          </w:tcPr>
          <w:p w14:paraId="5EF203C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058846A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580A7E0E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789B3289" w14:textId="77777777" w:rsidTr="0007678C">
        <w:trPr>
          <w:trHeight w:val="900"/>
        </w:trPr>
        <w:tc>
          <w:tcPr>
            <w:tcW w:w="1129" w:type="dxa"/>
            <w:shd w:val="clear" w:color="auto" w:fill="auto"/>
            <w:hideMark/>
          </w:tcPr>
          <w:p w14:paraId="0B766F1F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R5s240416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5991C00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Addition of NR5GC testcase 11.7.3 in FR1</w:t>
            </w:r>
          </w:p>
        </w:tc>
        <w:tc>
          <w:tcPr>
            <w:tcW w:w="1247" w:type="dxa"/>
            <w:shd w:val="clear" w:color="auto" w:fill="auto"/>
            <w:hideMark/>
          </w:tcPr>
          <w:p w14:paraId="47814049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448C05A3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4AC1253E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9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EBE8BF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1F0D92A0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NR_redcap_plus_ARCH-UEConTest</w:t>
              </w:r>
            </w:hyperlink>
          </w:p>
        </w:tc>
        <w:tc>
          <w:tcPr>
            <w:tcW w:w="727" w:type="dxa"/>
            <w:shd w:val="clear" w:color="000000" w:fill="BFBFBF"/>
            <w:hideMark/>
          </w:tcPr>
          <w:p w14:paraId="66BEC7A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3289</w:t>
            </w:r>
          </w:p>
        </w:tc>
        <w:tc>
          <w:tcPr>
            <w:tcW w:w="946" w:type="dxa"/>
            <w:shd w:val="clear" w:color="000000" w:fill="BFBFBF"/>
            <w:hideMark/>
          </w:tcPr>
          <w:p w14:paraId="3FFD84F1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7BE1EB6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25102D00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5EEA6608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74EEB44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R5s240417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04878B4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Correction to NR MAC test case 7.1.1.6.2</w:t>
            </w:r>
          </w:p>
        </w:tc>
        <w:tc>
          <w:tcPr>
            <w:tcW w:w="1247" w:type="dxa"/>
            <w:shd w:val="clear" w:color="auto" w:fill="auto"/>
            <w:hideMark/>
          </w:tcPr>
          <w:p w14:paraId="5EF6B0C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ROHDE &amp; SCHWARZ</w:t>
            </w:r>
          </w:p>
        </w:tc>
        <w:tc>
          <w:tcPr>
            <w:tcW w:w="1015" w:type="dxa"/>
            <w:shd w:val="clear" w:color="auto" w:fill="auto"/>
            <w:hideMark/>
          </w:tcPr>
          <w:p w14:paraId="38E9A76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76C7E8B7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3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6E37AD9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690A5B88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4D6651B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3404</w:t>
            </w:r>
          </w:p>
        </w:tc>
        <w:tc>
          <w:tcPr>
            <w:tcW w:w="946" w:type="dxa"/>
            <w:shd w:val="clear" w:color="000000" w:fill="BFBFBF"/>
            <w:hideMark/>
          </w:tcPr>
          <w:p w14:paraId="695A97A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03" w:type="dxa"/>
            <w:shd w:val="clear" w:color="auto" w:fill="auto"/>
            <w:hideMark/>
          </w:tcPr>
          <w:p w14:paraId="5377B86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32EA3B1C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4000C100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615917F9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4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R5s240418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31F987D8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1247" w:type="dxa"/>
            <w:shd w:val="clear" w:color="auto" w:fill="auto"/>
            <w:hideMark/>
          </w:tcPr>
          <w:p w14:paraId="4CDD41E2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015" w:type="dxa"/>
            <w:shd w:val="clear" w:color="auto" w:fill="auto"/>
            <w:hideMark/>
          </w:tcPr>
          <w:p w14:paraId="5F3561D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5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1DF6DCFB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6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38.523-3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2288504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17.10.0</w:t>
            </w:r>
          </w:p>
        </w:tc>
        <w:tc>
          <w:tcPr>
            <w:tcW w:w="2928" w:type="dxa"/>
            <w:shd w:val="clear" w:color="auto" w:fill="auto"/>
            <w:hideMark/>
          </w:tcPr>
          <w:p w14:paraId="627D0F2E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TEI15_Test, 5GS_NR_LTE-UEConTest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72BC51E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3461</w:t>
            </w:r>
          </w:p>
        </w:tc>
        <w:tc>
          <w:tcPr>
            <w:tcW w:w="946" w:type="dxa"/>
            <w:shd w:val="clear" w:color="000000" w:fill="BFBFBF"/>
            <w:hideMark/>
          </w:tcPr>
          <w:p w14:paraId="3D9F880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2C323E80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1E9472B1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RP-241006</w:t>
            </w:r>
          </w:p>
        </w:tc>
      </w:tr>
      <w:tr w:rsidR="0007678C" w:rsidRPr="0007678C" w14:paraId="7D84C025" w14:textId="77777777" w:rsidTr="0007678C">
        <w:trPr>
          <w:trHeight w:val="450"/>
        </w:trPr>
        <w:tc>
          <w:tcPr>
            <w:tcW w:w="1129" w:type="dxa"/>
            <w:shd w:val="clear" w:color="auto" w:fill="auto"/>
            <w:hideMark/>
          </w:tcPr>
          <w:p w14:paraId="77F8E886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7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R5s240419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22FD607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Add new verified and e-mail agreed TTCN test cases in the TC lists in 36.523-3 (prose), Annex A</w:t>
            </w:r>
          </w:p>
        </w:tc>
        <w:tc>
          <w:tcPr>
            <w:tcW w:w="1247" w:type="dxa"/>
            <w:shd w:val="clear" w:color="auto" w:fill="auto"/>
            <w:hideMark/>
          </w:tcPr>
          <w:p w14:paraId="6D6B15A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015" w:type="dxa"/>
            <w:shd w:val="clear" w:color="auto" w:fill="auto"/>
            <w:hideMark/>
          </w:tcPr>
          <w:p w14:paraId="402A0EF1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8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Rel-18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288C0FC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09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36.523-3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204682DD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18.3.0</w:t>
            </w:r>
          </w:p>
        </w:tc>
        <w:tc>
          <w:tcPr>
            <w:tcW w:w="2928" w:type="dxa"/>
            <w:shd w:val="clear" w:color="auto" w:fill="auto"/>
            <w:hideMark/>
          </w:tcPr>
          <w:p w14:paraId="4C1720E4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TEI16_Test, RACS-UEConTest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2E55A50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4830</w:t>
            </w:r>
          </w:p>
        </w:tc>
        <w:tc>
          <w:tcPr>
            <w:tcW w:w="946" w:type="dxa"/>
            <w:shd w:val="clear" w:color="000000" w:fill="BFBFBF"/>
            <w:hideMark/>
          </w:tcPr>
          <w:p w14:paraId="26A9652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4B9A2797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73ED9BF3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  <w:tr w:rsidR="0007678C" w:rsidRPr="0007678C" w14:paraId="2C12AA70" w14:textId="77777777" w:rsidTr="0007678C">
        <w:trPr>
          <w:trHeight w:val="675"/>
        </w:trPr>
        <w:tc>
          <w:tcPr>
            <w:tcW w:w="1129" w:type="dxa"/>
            <w:shd w:val="clear" w:color="auto" w:fill="auto"/>
            <w:hideMark/>
          </w:tcPr>
          <w:p w14:paraId="68CC49D8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0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R5s240420</w:t>
              </w:r>
            </w:hyperlink>
          </w:p>
        </w:tc>
        <w:tc>
          <w:tcPr>
            <w:tcW w:w="4026" w:type="dxa"/>
            <w:shd w:val="clear" w:color="auto" w:fill="auto"/>
            <w:hideMark/>
          </w:tcPr>
          <w:p w14:paraId="0039CDCC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Update of TTCN type definitions, Annex E</w:t>
            </w:r>
          </w:p>
        </w:tc>
        <w:tc>
          <w:tcPr>
            <w:tcW w:w="1247" w:type="dxa"/>
            <w:shd w:val="clear" w:color="auto" w:fill="auto"/>
            <w:hideMark/>
          </w:tcPr>
          <w:p w14:paraId="4498B4EB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MCC TF160</w:t>
            </w:r>
          </w:p>
        </w:tc>
        <w:tc>
          <w:tcPr>
            <w:tcW w:w="1015" w:type="dxa"/>
            <w:shd w:val="clear" w:color="auto" w:fill="auto"/>
            <w:hideMark/>
          </w:tcPr>
          <w:p w14:paraId="316182DA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1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Rel-17</w:t>
              </w:r>
            </w:hyperlink>
          </w:p>
        </w:tc>
        <w:tc>
          <w:tcPr>
            <w:tcW w:w="942" w:type="dxa"/>
            <w:shd w:val="clear" w:color="auto" w:fill="auto"/>
            <w:hideMark/>
          </w:tcPr>
          <w:p w14:paraId="04E5A124" w14:textId="77777777" w:rsidR="0007678C" w:rsidRPr="0007678C" w:rsidRDefault="0007678C" w:rsidP="0007678C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312" w:history="1">
              <w:r w:rsidRPr="0007678C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36.579-5</w:t>
              </w:r>
            </w:hyperlink>
          </w:p>
        </w:tc>
        <w:tc>
          <w:tcPr>
            <w:tcW w:w="791" w:type="dxa"/>
            <w:shd w:val="clear" w:color="auto" w:fill="auto"/>
            <w:hideMark/>
          </w:tcPr>
          <w:p w14:paraId="7863A18A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17.5.0</w:t>
            </w:r>
          </w:p>
        </w:tc>
        <w:tc>
          <w:tcPr>
            <w:tcW w:w="2928" w:type="dxa"/>
            <w:shd w:val="clear" w:color="auto" w:fill="auto"/>
            <w:hideMark/>
          </w:tcPr>
          <w:p w14:paraId="21392591" w14:textId="77777777" w:rsidR="0007678C" w:rsidRPr="0007678C" w:rsidRDefault="0007678C" w:rsidP="0007678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7678C">
              <w:rPr>
                <w:rFonts w:ascii="Arial" w:hAnsi="Arial" w:cs="Arial"/>
                <w:color w:val="000000"/>
                <w:sz w:val="16"/>
                <w:szCs w:val="16"/>
              </w:rPr>
              <w:t>TEI14_Test, MCImp-UEConTest</w:t>
            </w:r>
          </w:p>
        </w:tc>
        <w:tc>
          <w:tcPr>
            <w:tcW w:w="727" w:type="dxa"/>
            <w:shd w:val="clear" w:color="000000" w:fill="BFBFBF"/>
            <w:hideMark/>
          </w:tcPr>
          <w:p w14:paraId="2862FE06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0114</w:t>
            </w:r>
          </w:p>
        </w:tc>
        <w:tc>
          <w:tcPr>
            <w:tcW w:w="946" w:type="dxa"/>
            <w:shd w:val="clear" w:color="000000" w:fill="BFBFBF"/>
            <w:hideMark/>
          </w:tcPr>
          <w:p w14:paraId="78B7F78E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dxa"/>
            <w:shd w:val="clear" w:color="auto" w:fill="auto"/>
            <w:hideMark/>
          </w:tcPr>
          <w:p w14:paraId="44A0F873" w14:textId="77777777" w:rsidR="0007678C" w:rsidRPr="0007678C" w:rsidRDefault="0007678C" w:rsidP="0007678C">
            <w:pPr>
              <w:rPr>
                <w:rFonts w:ascii="Arial" w:hAnsi="Arial" w:cs="Arial"/>
                <w:sz w:val="16"/>
                <w:szCs w:val="16"/>
              </w:rPr>
            </w:pPr>
            <w:r w:rsidRPr="0007678C">
              <w:rPr>
                <w:rFonts w:ascii="Arial" w:hAnsi="Arial" w:cs="Arial"/>
                <w:sz w:val="16"/>
                <w:szCs w:val="16"/>
              </w:rPr>
              <w:t>F</w:t>
            </w:r>
          </w:p>
        </w:tc>
        <w:tc>
          <w:tcPr>
            <w:tcW w:w="1346" w:type="dxa"/>
            <w:shd w:val="clear" w:color="auto" w:fill="auto"/>
            <w:noWrap/>
            <w:vAlign w:val="bottom"/>
            <w:hideMark/>
          </w:tcPr>
          <w:p w14:paraId="6E6822F9" w14:textId="77777777" w:rsidR="0007678C" w:rsidRPr="0007678C" w:rsidRDefault="0007678C" w:rsidP="0007678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7678C">
              <w:rPr>
                <w:rFonts w:ascii="Calibri" w:hAnsi="Calibri" w:cs="Calibri"/>
                <w:color w:val="000000"/>
                <w:sz w:val="22"/>
                <w:szCs w:val="22"/>
              </w:rPr>
              <w:t>RP-241004</w:t>
            </w:r>
          </w:p>
        </w:tc>
      </w:tr>
    </w:tbl>
    <w:p w14:paraId="4B915B73" w14:textId="77777777" w:rsidR="0007678C" w:rsidRDefault="0007678C" w:rsidP="0014272E"/>
    <w:sectPr w:rsidR="0007678C" w:rsidSect="00D24DB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0E955" w14:textId="77777777" w:rsidR="00FB5FD1" w:rsidRDefault="00FB5FD1">
      <w:r>
        <w:separator/>
      </w:r>
    </w:p>
  </w:endnote>
  <w:endnote w:type="continuationSeparator" w:id="0">
    <w:p w14:paraId="6C455334" w14:textId="77777777" w:rsidR="00FB5FD1" w:rsidRDefault="00FB5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47257" w14:textId="77777777" w:rsidR="00FB5FD1" w:rsidRDefault="00FB5FD1">
      <w:r>
        <w:separator/>
      </w:r>
    </w:p>
  </w:footnote>
  <w:footnote w:type="continuationSeparator" w:id="0">
    <w:p w14:paraId="7BCDF7E1" w14:textId="77777777" w:rsidR="00FB5FD1" w:rsidRDefault="00FB5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40DE"/>
    <w:rsid w:val="00005450"/>
    <w:rsid w:val="00005829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526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70B"/>
    <w:rsid w:val="00043846"/>
    <w:rsid w:val="00043956"/>
    <w:rsid w:val="00044406"/>
    <w:rsid w:val="00044594"/>
    <w:rsid w:val="000446B0"/>
    <w:rsid w:val="00044CFF"/>
    <w:rsid w:val="00045A90"/>
    <w:rsid w:val="0004699D"/>
    <w:rsid w:val="000473DB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263"/>
    <w:rsid w:val="00066EBF"/>
    <w:rsid w:val="000679EB"/>
    <w:rsid w:val="00067B07"/>
    <w:rsid w:val="00070C91"/>
    <w:rsid w:val="0007113D"/>
    <w:rsid w:val="000714EE"/>
    <w:rsid w:val="00071EA4"/>
    <w:rsid w:val="00072398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3A6"/>
    <w:rsid w:val="00074F3F"/>
    <w:rsid w:val="000752FB"/>
    <w:rsid w:val="000753CE"/>
    <w:rsid w:val="000755EF"/>
    <w:rsid w:val="00075616"/>
    <w:rsid w:val="00075DF1"/>
    <w:rsid w:val="000761E6"/>
    <w:rsid w:val="000763A1"/>
    <w:rsid w:val="0007654E"/>
    <w:rsid w:val="000765C2"/>
    <w:rsid w:val="0007678C"/>
    <w:rsid w:val="00076FFC"/>
    <w:rsid w:val="0007756F"/>
    <w:rsid w:val="00077674"/>
    <w:rsid w:val="000813D4"/>
    <w:rsid w:val="00081407"/>
    <w:rsid w:val="00081A86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3C39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97D72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3FCB"/>
    <w:rsid w:val="000A43F4"/>
    <w:rsid w:val="000A4ADC"/>
    <w:rsid w:val="000A5038"/>
    <w:rsid w:val="000A50DF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AD0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2A3"/>
    <w:rsid w:val="000C13CC"/>
    <w:rsid w:val="000C181B"/>
    <w:rsid w:val="000C1937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19F"/>
    <w:rsid w:val="000C7775"/>
    <w:rsid w:val="000D0253"/>
    <w:rsid w:val="000D02FB"/>
    <w:rsid w:val="000D0E7B"/>
    <w:rsid w:val="000D1115"/>
    <w:rsid w:val="000D1D29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4E46"/>
    <w:rsid w:val="000E5872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1D8E"/>
    <w:rsid w:val="000F2245"/>
    <w:rsid w:val="000F228D"/>
    <w:rsid w:val="000F22E1"/>
    <w:rsid w:val="000F256B"/>
    <w:rsid w:val="000F3783"/>
    <w:rsid w:val="000F3ED3"/>
    <w:rsid w:val="000F5304"/>
    <w:rsid w:val="000F5A9F"/>
    <w:rsid w:val="000F5AD1"/>
    <w:rsid w:val="000F675A"/>
    <w:rsid w:val="000F6B11"/>
    <w:rsid w:val="000F6E0B"/>
    <w:rsid w:val="000F7098"/>
    <w:rsid w:val="000F7569"/>
    <w:rsid w:val="00100010"/>
    <w:rsid w:val="00100290"/>
    <w:rsid w:val="001006D1"/>
    <w:rsid w:val="00100AA8"/>
    <w:rsid w:val="00100AC3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033"/>
    <w:rsid w:val="001054EE"/>
    <w:rsid w:val="0010553F"/>
    <w:rsid w:val="00105614"/>
    <w:rsid w:val="00105EB8"/>
    <w:rsid w:val="00105F18"/>
    <w:rsid w:val="001067C3"/>
    <w:rsid w:val="00106D65"/>
    <w:rsid w:val="00106EF6"/>
    <w:rsid w:val="00107460"/>
    <w:rsid w:val="00107558"/>
    <w:rsid w:val="00110329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0D70"/>
    <w:rsid w:val="00121028"/>
    <w:rsid w:val="0012109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666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5FF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72E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943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1D42"/>
    <w:rsid w:val="00182080"/>
    <w:rsid w:val="0018219E"/>
    <w:rsid w:val="00182211"/>
    <w:rsid w:val="001836D7"/>
    <w:rsid w:val="00183A1A"/>
    <w:rsid w:val="00183CBF"/>
    <w:rsid w:val="00183FEF"/>
    <w:rsid w:val="00184386"/>
    <w:rsid w:val="00184565"/>
    <w:rsid w:val="00184B27"/>
    <w:rsid w:val="0018522E"/>
    <w:rsid w:val="00185494"/>
    <w:rsid w:val="00185D5D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6B2"/>
    <w:rsid w:val="001957B3"/>
    <w:rsid w:val="00195BDF"/>
    <w:rsid w:val="00195EA7"/>
    <w:rsid w:val="001964EB"/>
    <w:rsid w:val="00196BD9"/>
    <w:rsid w:val="001972BC"/>
    <w:rsid w:val="00197798"/>
    <w:rsid w:val="00197F59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47A0"/>
    <w:rsid w:val="001A56A2"/>
    <w:rsid w:val="001A5A10"/>
    <w:rsid w:val="001A5AC1"/>
    <w:rsid w:val="001A5E13"/>
    <w:rsid w:val="001A6429"/>
    <w:rsid w:val="001A6999"/>
    <w:rsid w:val="001A6CA2"/>
    <w:rsid w:val="001A6E21"/>
    <w:rsid w:val="001A7043"/>
    <w:rsid w:val="001A7845"/>
    <w:rsid w:val="001B009A"/>
    <w:rsid w:val="001B03EC"/>
    <w:rsid w:val="001B0711"/>
    <w:rsid w:val="001B09C6"/>
    <w:rsid w:val="001B0E86"/>
    <w:rsid w:val="001B1EA1"/>
    <w:rsid w:val="001B1F9C"/>
    <w:rsid w:val="001B22C4"/>
    <w:rsid w:val="001B30BB"/>
    <w:rsid w:val="001B3107"/>
    <w:rsid w:val="001B3B5A"/>
    <w:rsid w:val="001B3F1D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3584"/>
    <w:rsid w:val="001C39BE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9B7"/>
    <w:rsid w:val="001D2B80"/>
    <w:rsid w:val="001D347F"/>
    <w:rsid w:val="001D3620"/>
    <w:rsid w:val="001D39F7"/>
    <w:rsid w:val="001D4472"/>
    <w:rsid w:val="001D452D"/>
    <w:rsid w:val="001D503B"/>
    <w:rsid w:val="001D5511"/>
    <w:rsid w:val="001D580C"/>
    <w:rsid w:val="001D5852"/>
    <w:rsid w:val="001D6070"/>
    <w:rsid w:val="001D691C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36"/>
    <w:rsid w:val="001E22B4"/>
    <w:rsid w:val="001E24E7"/>
    <w:rsid w:val="001E2A1C"/>
    <w:rsid w:val="001E2D98"/>
    <w:rsid w:val="001E2F5A"/>
    <w:rsid w:val="001E30D9"/>
    <w:rsid w:val="001E3AE2"/>
    <w:rsid w:val="001E49C9"/>
    <w:rsid w:val="001E576E"/>
    <w:rsid w:val="001E5A36"/>
    <w:rsid w:val="001E624F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4C9A"/>
    <w:rsid w:val="001F50F4"/>
    <w:rsid w:val="001F5CF7"/>
    <w:rsid w:val="001F6A06"/>
    <w:rsid w:val="001F70B4"/>
    <w:rsid w:val="001F7501"/>
    <w:rsid w:val="00200857"/>
    <w:rsid w:val="00200A9A"/>
    <w:rsid w:val="00200E86"/>
    <w:rsid w:val="00201040"/>
    <w:rsid w:val="0020133C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1D73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4E5"/>
    <w:rsid w:val="00217613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5C9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1E4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2C52"/>
    <w:rsid w:val="002332BF"/>
    <w:rsid w:val="00233556"/>
    <w:rsid w:val="00233CE1"/>
    <w:rsid w:val="002345A0"/>
    <w:rsid w:val="00234E56"/>
    <w:rsid w:val="00235033"/>
    <w:rsid w:val="002354E1"/>
    <w:rsid w:val="00236653"/>
    <w:rsid w:val="0023668E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0B9"/>
    <w:rsid w:val="0024079D"/>
    <w:rsid w:val="00240CEB"/>
    <w:rsid w:val="00240DCB"/>
    <w:rsid w:val="00240F30"/>
    <w:rsid w:val="00240FA6"/>
    <w:rsid w:val="002412BA"/>
    <w:rsid w:val="00241372"/>
    <w:rsid w:val="00241533"/>
    <w:rsid w:val="00242271"/>
    <w:rsid w:val="002422A3"/>
    <w:rsid w:val="002422C1"/>
    <w:rsid w:val="00242859"/>
    <w:rsid w:val="00242899"/>
    <w:rsid w:val="00242D7E"/>
    <w:rsid w:val="00242ED1"/>
    <w:rsid w:val="00243816"/>
    <w:rsid w:val="00243824"/>
    <w:rsid w:val="00243D48"/>
    <w:rsid w:val="00243E3F"/>
    <w:rsid w:val="002441A9"/>
    <w:rsid w:val="002445BF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2E15"/>
    <w:rsid w:val="00253BCE"/>
    <w:rsid w:val="002548A4"/>
    <w:rsid w:val="00255A02"/>
    <w:rsid w:val="002561CE"/>
    <w:rsid w:val="00256964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83E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1B00"/>
    <w:rsid w:val="00271BB8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478"/>
    <w:rsid w:val="002809C1"/>
    <w:rsid w:val="00280A66"/>
    <w:rsid w:val="00281355"/>
    <w:rsid w:val="00282983"/>
    <w:rsid w:val="00282E1D"/>
    <w:rsid w:val="00283711"/>
    <w:rsid w:val="0028399A"/>
    <w:rsid w:val="00283EE6"/>
    <w:rsid w:val="00285337"/>
    <w:rsid w:val="0028539A"/>
    <w:rsid w:val="0028593B"/>
    <w:rsid w:val="0028620C"/>
    <w:rsid w:val="00286531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065"/>
    <w:rsid w:val="00292088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6835"/>
    <w:rsid w:val="00296FF7"/>
    <w:rsid w:val="00297F4A"/>
    <w:rsid w:val="002A04BB"/>
    <w:rsid w:val="002A0818"/>
    <w:rsid w:val="002A0F9C"/>
    <w:rsid w:val="002A109D"/>
    <w:rsid w:val="002A160F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071A"/>
    <w:rsid w:val="002B17E9"/>
    <w:rsid w:val="002B1F37"/>
    <w:rsid w:val="002B2220"/>
    <w:rsid w:val="002B2256"/>
    <w:rsid w:val="002B22BD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7DA"/>
    <w:rsid w:val="002C2E31"/>
    <w:rsid w:val="002C3270"/>
    <w:rsid w:val="002C3D3A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841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51A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910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39F"/>
    <w:rsid w:val="002F67E6"/>
    <w:rsid w:val="002F6B48"/>
    <w:rsid w:val="002F6FED"/>
    <w:rsid w:val="002F7054"/>
    <w:rsid w:val="002F7873"/>
    <w:rsid w:val="002F7F01"/>
    <w:rsid w:val="0030042B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7EA"/>
    <w:rsid w:val="00304AA2"/>
    <w:rsid w:val="00304EF7"/>
    <w:rsid w:val="003064B0"/>
    <w:rsid w:val="00306DE6"/>
    <w:rsid w:val="003073ED"/>
    <w:rsid w:val="003106A5"/>
    <w:rsid w:val="00310863"/>
    <w:rsid w:val="00310FA9"/>
    <w:rsid w:val="00311346"/>
    <w:rsid w:val="003116BA"/>
    <w:rsid w:val="003119AF"/>
    <w:rsid w:val="00311C3B"/>
    <w:rsid w:val="00311FD6"/>
    <w:rsid w:val="0031265C"/>
    <w:rsid w:val="003126F3"/>
    <w:rsid w:val="00312766"/>
    <w:rsid w:val="00312BB0"/>
    <w:rsid w:val="00312F2D"/>
    <w:rsid w:val="0031359F"/>
    <w:rsid w:val="0031438E"/>
    <w:rsid w:val="0031484D"/>
    <w:rsid w:val="003153CD"/>
    <w:rsid w:val="00315577"/>
    <w:rsid w:val="00315862"/>
    <w:rsid w:val="00315B73"/>
    <w:rsid w:val="00315DFD"/>
    <w:rsid w:val="003163DE"/>
    <w:rsid w:val="00316503"/>
    <w:rsid w:val="00316EEA"/>
    <w:rsid w:val="00317B7D"/>
    <w:rsid w:val="00317B94"/>
    <w:rsid w:val="00320C23"/>
    <w:rsid w:val="00321369"/>
    <w:rsid w:val="00322F36"/>
    <w:rsid w:val="0032335F"/>
    <w:rsid w:val="003233A4"/>
    <w:rsid w:val="003237A9"/>
    <w:rsid w:val="00323E65"/>
    <w:rsid w:val="00323F27"/>
    <w:rsid w:val="00324028"/>
    <w:rsid w:val="003245C5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579B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095C"/>
    <w:rsid w:val="003410AA"/>
    <w:rsid w:val="00341148"/>
    <w:rsid w:val="003412E6"/>
    <w:rsid w:val="0034161F"/>
    <w:rsid w:val="00341AA7"/>
    <w:rsid w:val="003424C3"/>
    <w:rsid w:val="0034344C"/>
    <w:rsid w:val="0034383F"/>
    <w:rsid w:val="00343A69"/>
    <w:rsid w:val="00343E9F"/>
    <w:rsid w:val="00344275"/>
    <w:rsid w:val="003442E6"/>
    <w:rsid w:val="003443A1"/>
    <w:rsid w:val="0034445D"/>
    <w:rsid w:val="003444F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B88"/>
    <w:rsid w:val="00351C76"/>
    <w:rsid w:val="0035292C"/>
    <w:rsid w:val="00352970"/>
    <w:rsid w:val="00352AC1"/>
    <w:rsid w:val="00352C12"/>
    <w:rsid w:val="00353983"/>
    <w:rsid w:val="003539E1"/>
    <w:rsid w:val="00353D6E"/>
    <w:rsid w:val="00354022"/>
    <w:rsid w:val="00354271"/>
    <w:rsid w:val="003549A5"/>
    <w:rsid w:val="003555AF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1B42"/>
    <w:rsid w:val="00361BBB"/>
    <w:rsid w:val="0036211B"/>
    <w:rsid w:val="0036212F"/>
    <w:rsid w:val="0036275A"/>
    <w:rsid w:val="0036280A"/>
    <w:rsid w:val="00362935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3D07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B02"/>
    <w:rsid w:val="00382FF8"/>
    <w:rsid w:val="003836BD"/>
    <w:rsid w:val="00384158"/>
    <w:rsid w:val="00384891"/>
    <w:rsid w:val="003854D8"/>
    <w:rsid w:val="003857C1"/>
    <w:rsid w:val="00386392"/>
    <w:rsid w:val="0038669F"/>
    <w:rsid w:val="00386E4A"/>
    <w:rsid w:val="00386E81"/>
    <w:rsid w:val="00386EDA"/>
    <w:rsid w:val="0038728C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5C31"/>
    <w:rsid w:val="00395FC1"/>
    <w:rsid w:val="003967DA"/>
    <w:rsid w:val="00397837"/>
    <w:rsid w:val="003A0370"/>
    <w:rsid w:val="003A07B1"/>
    <w:rsid w:val="003A085C"/>
    <w:rsid w:val="003A0910"/>
    <w:rsid w:val="003A12D4"/>
    <w:rsid w:val="003A1AB3"/>
    <w:rsid w:val="003A2139"/>
    <w:rsid w:val="003A249B"/>
    <w:rsid w:val="003A3470"/>
    <w:rsid w:val="003A57BA"/>
    <w:rsid w:val="003A58AB"/>
    <w:rsid w:val="003A5CA3"/>
    <w:rsid w:val="003A69F6"/>
    <w:rsid w:val="003A7B74"/>
    <w:rsid w:val="003B01AD"/>
    <w:rsid w:val="003B0EBC"/>
    <w:rsid w:val="003B118F"/>
    <w:rsid w:val="003B21C5"/>
    <w:rsid w:val="003B227F"/>
    <w:rsid w:val="003B23DA"/>
    <w:rsid w:val="003B27F0"/>
    <w:rsid w:val="003B2F25"/>
    <w:rsid w:val="003B2F50"/>
    <w:rsid w:val="003B2FE1"/>
    <w:rsid w:val="003B32E5"/>
    <w:rsid w:val="003B397B"/>
    <w:rsid w:val="003B47BC"/>
    <w:rsid w:val="003B4906"/>
    <w:rsid w:val="003B6218"/>
    <w:rsid w:val="003B6919"/>
    <w:rsid w:val="003B7209"/>
    <w:rsid w:val="003B7834"/>
    <w:rsid w:val="003B7A68"/>
    <w:rsid w:val="003B7C8C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6D84"/>
    <w:rsid w:val="003C7027"/>
    <w:rsid w:val="003C7DAF"/>
    <w:rsid w:val="003C7F9F"/>
    <w:rsid w:val="003D04DD"/>
    <w:rsid w:val="003D05A3"/>
    <w:rsid w:val="003D06DC"/>
    <w:rsid w:val="003D0A59"/>
    <w:rsid w:val="003D0B38"/>
    <w:rsid w:val="003D1519"/>
    <w:rsid w:val="003D17B1"/>
    <w:rsid w:val="003D237F"/>
    <w:rsid w:val="003D24AA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9BE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37"/>
    <w:rsid w:val="003F0A90"/>
    <w:rsid w:val="003F17CF"/>
    <w:rsid w:val="003F25BC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07F4A"/>
    <w:rsid w:val="004101FE"/>
    <w:rsid w:val="004105FF"/>
    <w:rsid w:val="004106FE"/>
    <w:rsid w:val="00411164"/>
    <w:rsid w:val="00412390"/>
    <w:rsid w:val="00412D70"/>
    <w:rsid w:val="00412F2D"/>
    <w:rsid w:val="004138A8"/>
    <w:rsid w:val="004140CC"/>
    <w:rsid w:val="0041431A"/>
    <w:rsid w:val="00414411"/>
    <w:rsid w:val="00414717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4ED5"/>
    <w:rsid w:val="00435295"/>
    <w:rsid w:val="0043574F"/>
    <w:rsid w:val="0043603E"/>
    <w:rsid w:val="004360D7"/>
    <w:rsid w:val="00437377"/>
    <w:rsid w:val="00437486"/>
    <w:rsid w:val="0044035C"/>
    <w:rsid w:val="004403E8"/>
    <w:rsid w:val="00440746"/>
    <w:rsid w:val="00440BCB"/>
    <w:rsid w:val="00441089"/>
    <w:rsid w:val="004412D3"/>
    <w:rsid w:val="00441744"/>
    <w:rsid w:val="004419E2"/>
    <w:rsid w:val="00442198"/>
    <w:rsid w:val="0044296E"/>
    <w:rsid w:val="00442DA0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4F2"/>
    <w:rsid w:val="00446791"/>
    <w:rsid w:val="00446861"/>
    <w:rsid w:val="004469B5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0C"/>
    <w:rsid w:val="00451718"/>
    <w:rsid w:val="00451812"/>
    <w:rsid w:val="004518C8"/>
    <w:rsid w:val="00451C88"/>
    <w:rsid w:val="00452BF6"/>
    <w:rsid w:val="004540CC"/>
    <w:rsid w:val="00454276"/>
    <w:rsid w:val="00454CDE"/>
    <w:rsid w:val="004551A8"/>
    <w:rsid w:val="004557E0"/>
    <w:rsid w:val="00455983"/>
    <w:rsid w:val="0045657A"/>
    <w:rsid w:val="00457C20"/>
    <w:rsid w:val="0046072D"/>
    <w:rsid w:val="00460917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6C6"/>
    <w:rsid w:val="00467CBE"/>
    <w:rsid w:val="0047022E"/>
    <w:rsid w:val="00470308"/>
    <w:rsid w:val="00470C82"/>
    <w:rsid w:val="00470DDF"/>
    <w:rsid w:val="004710E6"/>
    <w:rsid w:val="00471D0B"/>
    <w:rsid w:val="004723C4"/>
    <w:rsid w:val="00472444"/>
    <w:rsid w:val="004727C6"/>
    <w:rsid w:val="00472B51"/>
    <w:rsid w:val="00472C10"/>
    <w:rsid w:val="0047308F"/>
    <w:rsid w:val="00473124"/>
    <w:rsid w:val="00473535"/>
    <w:rsid w:val="004742ED"/>
    <w:rsid w:val="0047488A"/>
    <w:rsid w:val="00474FEA"/>
    <w:rsid w:val="0047577D"/>
    <w:rsid w:val="00475F10"/>
    <w:rsid w:val="004777F8"/>
    <w:rsid w:val="00480588"/>
    <w:rsid w:val="00480B5B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C7A"/>
    <w:rsid w:val="00484E93"/>
    <w:rsid w:val="00485D11"/>
    <w:rsid w:val="00486152"/>
    <w:rsid w:val="00486FD9"/>
    <w:rsid w:val="004876B6"/>
    <w:rsid w:val="0049097A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979A0"/>
    <w:rsid w:val="004A012C"/>
    <w:rsid w:val="004A0FB0"/>
    <w:rsid w:val="004A1122"/>
    <w:rsid w:val="004A16D7"/>
    <w:rsid w:val="004A1A98"/>
    <w:rsid w:val="004A1E80"/>
    <w:rsid w:val="004A1F18"/>
    <w:rsid w:val="004A229F"/>
    <w:rsid w:val="004A2833"/>
    <w:rsid w:val="004A39DC"/>
    <w:rsid w:val="004A3C05"/>
    <w:rsid w:val="004A3CF6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333A"/>
    <w:rsid w:val="004B408A"/>
    <w:rsid w:val="004B433F"/>
    <w:rsid w:val="004B480C"/>
    <w:rsid w:val="004B4860"/>
    <w:rsid w:val="004B4A24"/>
    <w:rsid w:val="004B4DB0"/>
    <w:rsid w:val="004B56C7"/>
    <w:rsid w:val="004B611A"/>
    <w:rsid w:val="004B7051"/>
    <w:rsid w:val="004B7179"/>
    <w:rsid w:val="004B721F"/>
    <w:rsid w:val="004B7315"/>
    <w:rsid w:val="004C011B"/>
    <w:rsid w:val="004C09B2"/>
    <w:rsid w:val="004C0E4C"/>
    <w:rsid w:val="004C103E"/>
    <w:rsid w:val="004C162E"/>
    <w:rsid w:val="004C1A4C"/>
    <w:rsid w:val="004C2315"/>
    <w:rsid w:val="004C25B7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8FC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DEA"/>
    <w:rsid w:val="004D4EA6"/>
    <w:rsid w:val="004D53D0"/>
    <w:rsid w:val="004D5688"/>
    <w:rsid w:val="004D59F1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3C"/>
    <w:rsid w:val="004E1A96"/>
    <w:rsid w:val="004E1E8D"/>
    <w:rsid w:val="004E21EB"/>
    <w:rsid w:val="004E2239"/>
    <w:rsid w:val="004E40D6"/>
    <w:rsid w:val="004E4D38"/>
    <w:rsid w:val="004E5DD4"/>
    <w:rsid w:val="004E5F85"/>
    <w:rsid w:val="004E67C3"/>
    <w:rsid w:val="004E724E"/>
    <w:rsid w:val="004E7AB3"/>
    <w:rsid w:val="004F03F1"/>
    <w:rsid w:val="004F0564"/>
    <w:rsid w:val="004F0F86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8AC"/>
    <w:rsid w:val="004F6907"/>
    <w:rsid w:val="004F6EB8"/>
    <w:rsid w:val="004F7126"/>
    <w:rsid w:val="004F75A5"/>
    <w:rsid w:val="004F78D1"/>
    <w:rsid w:val="004F7FA5"/>
    <w:rsid w:val="005002F0"/>
    <w:rsid w:val="00500566"/>
    <w:rsid w:val="005005DD"/>
    <w:rsid w:val="005006E8"/>
    <w:rsid w:val="005014FD"/>
    <w:rsid w:val="00501C8A"/>
    <w:rsid w:val="00502004"/>
    <w:rsid w:val="005022F4"/>
    <w:rsid w:val="005028E6"/>
    <w:rsid w:val="00502DAA"/>
    <w:rsid w:val="00503558"/>
    <w:rsid w:val="00503830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B7E"/>
    <w:rsid w:val="00521C70"/>
    <w:rsid w:val="0052217B"/>
    <w:rsid w:val="00522B6C"/>
    <w:rsid w:val="00522F8B"/>
    <w:rsid w:val="00523038"/>
    <w:rsid w:val="00523195"/>
    <w:rsid w:val="005237FA"/>
    <w:rsid w:val="00523CC6"/>
    <w:rsid w:val="005242F0"/>
    <w:rsid w:val="00524530"/>
    <w:rsid w:val="005246D7"/>
    <w:rsid w:val="00524820"/>
    <w:rsid w:val="00524846"/>
    <w:rsid w:val="00524EAF"/>
    <w:rsid w:val="00524FE9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370"/>
    <w:rsid w:val="00530680"/>
    <w:rsid w:val="005306DF"/>
    <w:rsid w:val="00530798"/>
    <w:rsid w:val="00530D67"/>
    <w:rsid w:val="00531280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473"/>
    <w:rsid w:val="00537C02"/>
    <w:rsid w:val="00537E02"/>
    <w:rsid w:val="005404BF"/>
    <w:rsid w:val="005409BE"/>
    <w:rsid w:val="00540BB1"/>
    <w:rsid w:val="00540E5F"/>
    <w:rsid w:val="005410BC"/>
    <w:rsid w:val="0054173B"/>
    <w:rsid w:val="005420B0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66D"/>
    <w:rsid w:val="005459E6"/>
    <w:rsid w:val="00545C3E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777"/>
    <w:rsid w:val="0055185A"/>
    <w:rsid w:val="00552151"/>
    <w:rsid w:val="00552740"/>
    <w:rsid w:val="00552D9A"/>
    <w:rsid w:val="00552E6F"/>
    <w:rsid w:val="00553380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6B8C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5BA"/>
    <w:rsid w:val="0056567C"/>
    <w:rsid w:val="00566A88"/>
    <w:rsid w:val="00566E0C"/>
    <w:rsid w:val="0056742A"/>
    <w:rsid w:val="005678CD"/>
    <w:rsid w:val="005679A7"/>
    <w:rsid w:val="00570784"/>
    <w:rsid w:val="00570BF1"/>
    <w:rsid w:val="00571249"/>
    <w:rsid w:val="00571C66"/>
    <w:rsid w:val="00571ED9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3E80"/>
    <w:rsid w:val="0057408C"/>
    <w:rsid w:val="00574582"/>
    <w:rsid w:val="00574655"/>
    <w:rsid w:val="00574C73"/>
    <w:rsid w:val="005751B2"/>
    <w:rsid w:val="00575A5B"/>
    <w:rsid w:val="00575E57"/>
    <w:rsid w:val="005762B4"/>
    <w:rsid w:val="005767D8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5C4"/>
    <w:rsid w:val="00583618"/>
    <w:rsid w:val="00583E30"/>
    <w:rsid w:val="00584594"/>
    <w:rsid w:val="0058581D"/>
    <w:rsid w:val="0058628A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891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13E"/>
    <w:rsid w:val="00596399"/>
    <w:rsid w:val="00597099"/>
    <w:rsid w:val="00597182"/>
    <w:rsid w:val="00597EE0"/>
    <w:rsid w:val="005A0CF3"/>
    <w:rsid w:val="005A12AD"/>
    <w:rsid w:val="005A12F4"/>
    <w:rsid w:val="005A161C"/>
    <w:rsid w:val="005A1B40"/>
    <w:rsid w:val="005A213D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1240"/>
    <w:rsid w:val="005B1A04"/>
    <w:rsid w:val="005B1D88"/>
    <w:rsid w:val="005B1EB6"/>
    <w:rsid w:val="005B25D5"/>
    <w:rsid w:val="005B2EE4"/>
    <w:rsid w:val="005B3067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358"/>
    <w:rsid w:val="005B5663"/>
    <w:rsid w:val="005B58F4"/>
    <w:rsid w:val="005B5BEB"/>
    <w:rsid w:val="005B61A5"/>
    <w:rsid w:val="005B738C"/>
    <w:rsid w:val="005C0C5E"/>
    <w:rsid w:val="005C0F17"/>
    <w:rsid w:val="005C1070"/>
    <w:rsid w:val="005C1D2E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9A0"/>
    <w:rsid w:val="005C6AB7"/>
    <w:rsid w:val="005C6DB4"/>
    <w:rsid w:val="005C7DBA"/>
    <w:rsid w:val="005C7E79"/>
    <w:rsid w:val="005C7E7E"/>
    <w:rsid w:val="005D007D"/>
    <w:rsid w:val="005D0F9B"/>
    <w:rsid w:val="005D1200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6E8B"/>
    <w:rsid w:val="005D7106"/>
    <w:rsid w:val="005D7286"/>
    <w:rsid w:val="005D74D7"/>
    <w:rsid w:val="005D75E9"/>
    <w:rsid w:val="005D7F53"/>
    <w:rsid w:val="005E0009"/>
    <w:rsid w:val="005E008F"/>
    <w:rsid w:val="005E023C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543"/>
    <w:rsid w:val="005E7E2A"/>
    <w:rsid w:val="005F0666"/>
    <w:rsid w:val="005F07ED"/>
    <w:rsid w:val="005F0B89"/>
    <w:rsid w:val="005F10AC"/>
    <w:rsid w:val="005F1CC0"/>
    <w:rsid w:val="005F29CA"/>
    <w:rsid w:val="005F3763"/>
    <w:rsid w:val="005F3BFE"/>
    <w:rsid w:val="005F3FED"/>
    <w:rsid w:val="005F4373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5F7D5F"/>
    <w:rsid w:val="00600087"/>
    <w:rsid w:val="00600928"/>
    <w:rsid w:val="00601125"/>
    <w:rsid w:val="00601973"/>
    <w:rsid w:val="00601A49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878"/>
    <w:rsid w:val="00604A59"/>
    <w:rsid w:val="00604B3B"/>
    <w:rsid w:val="006059EB"/>
    <w:rsid w:val="00605C3D"/>
    <w:rsid w:val="00605EFF"/>
    <w:rsid w:val="006060DF"/>
    <w:rsid w:val="00606B68"/>
    <w:rsid w:val="00606EA2"/>
    <w:rsid w:val="00607301"/>
    <w:rsid w:val="00607E71"/>
    <w:rsid w:val="0061045C"/>
    <w:rsid w:val="00610F74"/>
    <w:rsid w:val="0061125E"/>
    <w:rsid w:val="00611935"/>
    <w:rsid w:val="00611ADE"/>
    <w:rsid w:val="00611D5E"/>
    <w:rsid w:val="00612A9C"/>
    <w:rsid w:val="00612C30"/>
    <w:rsid w:val="00613390"/>
    <w:rsid w:val="00613FA9"/>
    <w:rsid w:val="00614A99"/>
    <w:rsid w:val="00615343"/>
    <w:rsid w:val="00615373"/>
    <w:rsid w:val="0061618F"/>
    <w:rsid w:val="0061685B"/>
    <w:rsid w:val="00616974"/>
    <w:rsid w:val="00616CD0"/>
    <w:rsid w:val="00617F4E"/>
    <w:rsid w:val="00620432"/>
    <w:rsid w:val="00620588"/>
    <w:rsid w:val="006214EE"/>
    <w:rsid w:val="006219BE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1A55"/>
    <w:rsid w:val="00632332"/>
    <w:rsid w:val="00632CC6"/>
    <w:rsid w:val="00632DF9"/>
    <w:rsid w:val="00633304"/>
    <w:rsid w:val="00634B2D"/>
    <w:rsid w:val="0063590C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474"/>
    <w:rsid w:val="00640518"/>
    <w:rsid w:val="0064075C"/>
    <w:rsid w:val="006412D2"/>
    <w:rsid w:val="00641C68"/>
    <w:rsid w:val="00641CD2"/>
    <w:rsid w:val="0064245E"/>
    <w:rsid w:val="00642CFC"/>
    <w:rsid w:val="00642E96"/>
    <w:rsid w:val="0064337D"/>
    <w:rsid w:val="0064365C"/>
    <w:rsid w:val="00643C40"/>
    <w:rsid w:val="00644C29"/>
    <w:rsid w:val="00644D3B"/>
    <w:rsid w:val="00644D7B"/>
    <w:rsid w:val="006451F5"/>
    <w:rsid w:val="006452EE"/>
    <w:rsid w:val="0064542D"/>
    <w:rsid w:val="006464EE"/>
    <w:rsid w:val="00647300"/>
    <w:rsid w:val="0064739D"/>
    <w:rsid w:val="00647531"/>
    <w:rsid w:val="00647FC4"/>
    <w:rsid w:val="00651A32"/>
    <w:rsid w:val="00652A97"/>
    <w:rsid w:val="00652EB5"/>
    <w:rsid w:val="006543C6"/>
    <w:rsid w:val="0065445E"/>
    <w:rsid w:val="0065492C"/>
    <w:rsid w:val="00654B89"/>
    <w:rsid w:val="00655376"/>
    <w:rsid w:val="00655673"/>
    <w:rsid w:val="00655803"/>
    <w:rsid w:val="00655B2D"/>
    <w:rsid w:val="00656341"/>
    <w:rsid w:val="0065648D"/>
    <w:rsid w:val="006566EB"/>
    <w:rsid w:val="006570A8"/>
    <w:rsid w:val="00657DB4"/>
    <w:rsid w:val="006603F8"/>
    <w:rsid w:val="00660655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3BAA"/>
    <w:rsid w:val="0067412C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2B"/>
    <w:rsid w:val="0068355B"/>
    <w:rsid w:val="0068371F"/>
    <w:rsid w:val="00683AEF"/>
    <w:rsid w:val="00683E7E"/>
    <w:rsid w:val="00685086"/>
    <w:rsid w:val="00685F54"/>
    <w:rsid w:val="006862AC"/>
    <w:rsid w:val="00686392"/>
    <w:rsid w:val="0068649A"/>
    <w:rsid w:val="006864F7"/>
    <w:rsid w:val="0068697F"/>
    <w:rsid w:val="00686A9E"/>
    <w:rsid w:val="00687061"/>
    <w:rsid w:val="0068713E"/>
    <w:rsid w:val="0068749B"/>
    <w:rsid w:val="00687598"/>
    <w:rsid w:val="00687616"/>
    <w:rsid w:val="00687695"/>
    <w:rsid w:val="0069031A"/>
    <w:rsid w:val="00690320"/>
    <w:rsid w:val="00690B7F"/>
    <w:rsid w:val="006910FD"/>
    <w:rsid w:val="0069139E"/>
    <w:rsid w:val="006918F4"/>
    <w:rsid w:val="00691C11"/>
    <w:rsid w:val="006929BA"/>
    <w:rsid w:val="00692D55"/>
    <w:rsid w:val="0069306C"/>
    <w:rsid w:val="006933C6"/>
    <w:rsid w:val="00693875"/>
    <w:rsid w:val="00693A7E"/>
    <w:rsid w:val="006940BA"/>
    <w:rsid w:val="0069461B"/>
    <w:rsid w:val="006946F5"/>
    <w:rsid w:val="00694731"/>
    <w:rsid w:val="00695530"/>
    <w:rsid w:val="006958C3"/>
    <w:rsid w:val="00695C2A"/>
    <w:rsid w:val="00695ED9"/>
    <w:rsid w:val="0069651D"/>
    <w:rsid w:val="006969F0"/>
    <w:rsid w:val="00696E82"/>
    <w:rsid w:val="0069714B"/>
    <w:rsid w:val="006975EF"/>
    <w:rsid w:val="00697C5B"/>
    <w:rsid w:val="006A0900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64C6"/>
    <w:rsid w:val="006A6ACE"/>
    <w:rsid w:val="006A6BB3"/>
    <w:rsid w:val="006A6DC6"/>
    <w:rsid w:val="006A6F61"/>
    <w:rsid w:val="006A70E0"/>
    <w:rsid w:val="006A72B3"/>
    <w:rsid w:val="006A7371"/>
    <w:rsid w:val="006A7A46"/>
    <w:rsid w:val="006A7FF7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870"/>
    <w:rsid w:val="006C2C10"/>
    <w:rsid w:val="006C2FC4"/>
    <w:rsid w:val="006C4457"/>
    <w:rsid w:val="006C57C9"/>
    <w:rsid w:val="006C60FD"/>
    <w:rsid w:val="006C612B"/>
    <w:rsid w:val="006C647E"/>
    <w:rsid w:val="006C6565"/>
    <w:rsid w:val="006C67E7"/>
    <w:rsid w:val="006C6C65"/>
    <w:rsid w:val="006C714E"/>
    <w:rsid w:val="006C78AD"/>
    <w:rsid w:val="006C7A1A"/>
    <w:rsid w:val="006D0648"/>
    <w:rsid w:val="006D1EA6"/>
    <w:rsid w:val="006D2CE7"/>
    <w:rsid w:val="006D3250"/>
    <w:rsid w:val="006D36C8"/>
    <w:rsid w:val="006D3985"/>
    <w:rsid w:val="006D40FB"/>
    <w:rsid w:val="006D495E"/>
    <w:rsid w:val="006D54C6"/>
    <w:rsid w:val="006D560A"/>
    <w:rsid w:val="006D5840"/>
    <w:rsid w:val="006D5859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7B6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E2A"/>
    <w:rsid w:val="006F1F77"/>
    <w:rsid w:val="006F1F7F"/>
    <w:rsid w:val="006F2013"/>
    <w:rsid w:val="006F2187"/>
    <w:rsid w:val="006F2222"/>
    <w:rsid w:val="006F2F84"/>
    <w:rsid w:val="006F2FED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4B62"/>
    <w:rsid w:val="0070544C"/>
    <w:rsid w:val="007054E3"/>
    <w:rsid w:val="00705816"/>
    <w:rsid w:val="00705AC7"/>
    <w:rsid w:val="00706269"/>
    <w:rsid w:val="007065D8"/>
    <w:rsid w:val="007070D4"/>
    <w:rsid w:val="00707238"/>
    <w:rsid w:val="007073D2"/>
    <w:rsid w:val="00707E95"/>
    <w:rsid w:val="00707EEB"/>
    <w:rsid w:val="007101F4"/>
    <w:rsid w:val="007103EE"/>
    <w:rsid w:val="00710719"/>
    <w:rsid w:val="00710D1E"/>
    <w:rsid w:val="00710E33"/>
    <w:rsid w:val="0071115B"/>
    <w:rsid w:val="00711C07"/>
    <w:rsid w:val="0071248D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17DBD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B5B"/>
    <w:rsid w:val="00730DEE"/>
    <w:rsid w:val="00731324"/>
    <w:rsid w:val="007322A5"/>
    <w:rsid w:val="0073266F"/>
    <w:rsid w:val="007345AE"/>
    <w:rsid w:val="0073466D"/>
    <w:rsid w:val="007347C3"/>
    <w:rsid w:val="007348F2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2E83"/>
    <w:rsid w:val="00743400"/>
    <w:rsid w:val="007434B0"/>
    <w:rsid w:val="0074371F"/>
    <w:rsid w:val="0074499A"/>
    <w:rsid w:val="00744B99"/>
    <w:rsid w:val="007451A5"/>
    <w:rsid w:val="007456B8"/>
    <w:rsid w:val="007456BC"/>
    <w:rsid w:val="00745814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43E1"/>
    <w:rsid w:val="00754505"/>
    <w:rsid w:val="007545F2"/>
    <w:rsid w:val="00754883"/>
    <w:rsid w:val="00754B17"/>
    <w:rsid w:val="007558D1"/>
    <w:rsid w:val="007571FE"/>
    <w:rsid w:val="00757848"/>
    <w:rsid w:val="00757E89"/>
    <w:rsid w:val="00760023"/>
    <w:rsid w:val="00760B82"/>
    <w:rsid w:val="0076102E"/>
    <w:rsid w:val="0076192D"/>
    <w:rsid w:val="00761CE1"/>
    <w:rsid w:val="00762669"/>
    <w:rsid w:val="0076276F"/>
    <w:rsid w:val="00762F54"/>
    <w:rsid w:val="00763129"/>
    <w:rsid w:val="007645FA"/>
    <w:rsid w:val="00764712"/>
    <w:rsid w:val="00764D82"/>
    <w:rsid w:val="00764ED1"/>
    <w:rsid w:val="00765144"/>
    <w:rsid w:val="00765295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C19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54C"/>
    <w:rsid w:val="00773AE4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0D96"/>
    <w:rsid w:val="00781E98"/>
    <w:rsid w:val="00782E44"/>
    <w:rsid w:val="00782EC2"/>
    <w:rsid w:val="007837AC"/>
    <w:rsid w:val="00783A70"/>
    <w:rsid w:val="007842DA"/>
    <w:rsid w:val="007847A5"/>
    <w:rsid w:val="0078481E"/>
    <w:rsid w:val="00784CF6"/>
    <w:rsid w:val="00786B67"/>
    <w:rsid w:val="00786DF5"/>
    <w:rsid w:val="007870DC"/>
    <w:rsid w:val="00787284"/>
    <w:rsid w:val="00787873"/>
    <w:rsid w:val="007922B9"/>
    <w:rsid w:val="00792B1F"/>
    <w:rsid w:val="00792C67"/>
    <w:rsid w:val="00792D50"/>
    <w:rsid w:val="00793747"/>
    <w:rsid w:val="00793C21"/>
    <w:rsid w:val="00794340"/>
    <w:rsid w:val="00794536"/>
    <w:rsid w:val="007945D4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6A6"/>
    <w:rsid w:val="00796AC5"/>
    <w:rsid w:val="00796F04"/>
    <w:rsid w:val="00797192"/>
    <w:rsid w:val="00797317"/>
    <w:rsid w:val="00797B2F"/>
    <w:rsid w:val="007A0838"/>
    <w:rsid w:val="007A0879"/>
    <w:rsid w:val="007A1557"/>
    <w:rsid w:val="007A20C5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B0461"/>
    <w:rsid w:val="007B0B0F"/>
    <w:rsid w:val="007B1032"/>
    <w:rsid w:val="007B1431"/>
    <w:rsid w:val="007B194E"/>
    <w:rsid w:val="007B2263"/>
    <w:rsid w:val="007B2452"/>
    <w:rsid w:val="007B29DD"/>
    <w:rsid w:val="007B2DA1"/>
    <w:rsid w:val="007B31E6"/>
    <w:rsid w:val="007B45FE"/>
    <w:rsid w:val="007B4D0A"/>
    <w:rsid w:val="007B6437"/>
    <w:rsid w:val="007B7010"/>
    <w:rsid w:val="007B7256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25"/>
    <w:rsid w:val="007C5B6F"/>
    <w:rsid w:val="007C75F7"/>
    <w:rsid w:val="007C7954"/>
    <w:rsid w:val="007C7E47"/>
    <w:rsid w:val="007C7EA2"/>
    <w:rsid w:val="007D00D3"/>
    <w:rsid w:val="007D04F2"/>
    <w:rsid w:val="007D0BFF"/>
    <w:rsid w:val="007D0C3A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A08"/>
    <w:rsid w:val="007D4DB7"/>
    <w:rsid w:val="007D517F"/>
    <w:rsid w:val="007D5265"/>
    <w:rsid w:val="007D52C2"/>
    <w:rsid w:val="007D57EC"/>
    <w:rsid w:val="007D5D45"/>
    <w:rsid w:val="007D5E3D"/>
    <w:rsid w:val="007D5E72"/>
    <w:rsid w:val="007D64E5"/>
    <w:rsid w:val="007D6D9E"/>
    <w:rsid w:val="007D7287"/>
    <w:rsid w:val="007D76AC"/>
    <w:rsid w:val="007D7725"/>
    <w:rsid w:val="007D77FC"/>
    <w:rsid w:val="007D7821"/>
    <w:rsid w:val="007E07E0"/>
    <w:rsid w:val="007E0920"/>
    <w:rsid w:val="007E0AC6"/>
    <w:rsid w:val="007E134D"/>
    <w:rsid w:val="007E145C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4DE"/>
    <w:rsid w:val="007E4538"/>
    <w:rsid w:val="007E467D"/>
    <w:rsid w:val="007E4C8F"/>
    <w:rsid w:val="007E4CC8"/>
    <w:rsid w:val="007E4DE6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38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72E"/>
    <w:rsid w:val="007F798B"/>
    <w:rsid w:val="007F7C79"/>
    <w:rsid w:val="007F7CF4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7D9"/>
    <w:rsid w:val="008129B1"/>
    <w:rsid w:val="00812AD2"/>
    <w:rsid w:val="0081311D"/>
    <w:rsid w:val="008136A2"/>
    <w:rsid w:val="00813750"/>
    <w:rsid w:val="00813AF6"/>
    <w:rsid w:val="00813DCC"/>
    <w:rsid w:val="00814FAD"/>
    <w:rsid w:val="0081558D"/>
    <w:rsid w:val="00816D32"/>
    <w:rsid w:val="0082006B"/>
    <w:rsid w:val="008211CE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614D"/>
    <w:rsid w:val="00826CD7"/>
    <w:rsid w:val="00827377"/>
    <w:rsid w:val="00827566"/>
    <w:rsid w:val="008277C4"/>
    <w:rsid w:val="00827BEC"/>
    <w:rsid w:val="0083075A"/>
    <w:rsid w:val="008313B1"/>
    <w:rsid w:val="008314E6"/>
    <w:rsid w:val="00831647"/>
    <w:rsid w:val="00831745"/>
    <w:rsid w:val="00831EF8"/>
    <w:rsid w:val="00831FDF"/>
    <w:rsid w:val="00832EB9"/>
    <w:rsid w:val="00833366"/>
    <w:rsid w:val="00833A09"/>
    <w:rsid w:val="00833C93"/>
    <w:rsid w:val="00833E7C"/>
    <w:rsid w:val="008350CF"/>
    <w:rsid w:val="00835438"/>
    <w:rsid w:val="008356EC"/>
    <w:rsid w:val="00835C3E"/>
    <w:rsid w:val="00836104"/>
    <w:rsid w:val="008361E5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6C4"/>
    <w:rsid w:val="00843B12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47C86"/>
    <w:rsid w:val="00850058"/>
    <w:rsid w:val="008503C2"/>
    <w:rsid w:val="00850825"/>
    <w:rsid w:val="00850F16"/>
    <w:rsid w:val="008512D2"/>
    <w:rsid w:val="00851B1E"/>
    <w:rsid w:val="00851FEF"/>
    <w:rsid w:val="008525A8"/>
    <w:rsid w:val="00852925"/>
    <w:rsid w:val="00852A10"/>
    <w:rsid w:val="00852CF7"/>
    <w:rsid w:val="0085390E"/>
    <w:rsid w:val="00853ED1"/>
    <w:rsid w:val="00854456"/>
    <w:rsid w:val="00854C3D"/>
    <w:rsid w:val="00854DF2"/>
    <w:rsid w:val="00854FA3"/>
    <w:rsid w:val="008556ED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228B"/>
    <w:rsid w:val="0086243A"/>
    <w:rsid w:val="00862B9C"/>
    <w:rsid w:val="00863532"/>
    <w:rsid w:val="008639C6"/>
    <w:rsid w:val="00863A28"/>
    <w:rsid w:val="00864709"/>
    <w:rsid w:val="00864B82"/>
    <w:rsid w:val="00864C4E"/>
    <w:rsid w:val="00864F18"/>
    <w:rsid w:val="00865A22"/>
    <w:rsid w:val="0086653F"/>
    <w:rsid w:val="008666A7"/>
    <w:rsid w:val="00866EE6"/>
    <w:rsid w:val="0086730D"/>
    <w:rsid w:val="00867860"/>
    <w:rsid w:val="0087076A"/>
    <w:rsid w:val="0087117F"/>
    <w:rsid w:val="00871696"/>
    <w:rsid w:val="00871C67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77594"/>
    <w:rsid w:val="008800AC"/>
    <w:rsid w:val="00880594"/>
    <w:rsid w:val="00880C50"/>
    <w:rsid w:val="00880E26"/>
    <w:rsid w:val="0088140A"/>
    <w:rsid w:val="0088183A"/>
    <w:rsid w:val="00881A64"/>
    <w:rsid w:val="00881D0D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58ED"/>
    <w:rsid w:val="00885E10"/>
    <w:rsid w:val="00886745"/>
    <w:rsid w:val="00886B5C"/>
    <w:rsid w:val="00886D12"/>
    <w:rsid w:val="0088727F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25A3"/>
    <w:rsid w:val="008A30EF"/>
    <w:rsid w:val="008A35C3"/>
    <w:rsid w:val="008A3C0E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B52"/>
    <w:rsid w:val="008A5C34"/>
    <w:rsid w:val="008A5FDA"/>
    <w:rsid w:val="008A65C2"/>
    <w:rsid w:val="008A6605"/>
    <w:rsid w:val="008B0104"/>
    <w:rsid w:val="008B09B7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1E5E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6F03"/>
    <w:rsid w:val="008C762C"/>
    <w:rsid w:val="008D0783"/>
    <w:rsid w:val="008D158E"/>
    <w:rsid w:val="008D1639"/>
    <w:rsid w:val="008D1A85"/>
    <w:rsid w:val="008D1FD1"/>
    <w:rsid w:val="008D2482"/>
    <w:rsid w:val="008D2B00"/>
    <w:rsid w:val="008D32BF"/>
    <w:rsid w:val="008D342D"/>
    <w:rsid w:val="008D3752"/>
    <w:rsid w:val="008D453B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0A5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7A4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424E"/>
    <w:rsid w:val="008F5243"/>
    <w:rsid w:val="008F56C7"/>
    <w:rsid w:val="008F59CD"/>
    <w:rsid w:val="008F5F10"/>
    <w:rsid w:val="008F6123"/>
    <w:rsid w:val="008F6729"/>
    <w:rsid w:val="008F6C6F"/>
    <w:rsid w:val="008F6F85"/>
    <w:rsid w:val="008F76F1"/>
    <w:rsid w:val="008F7DA9"/>
    <w:rsid w:val="008F7DF5"/>
    <w:rsid w:val="009001C9"/>
    <w:rsid w:val="009001E1"/>
    <w:rsid w:val="009005DE"/>
    <w:rsid w:val="00900AF5"/>
    <w:rsid w:val="00900C93"/>
    <w:rsid w:val="0090111F"/>
    <w:rsid w:val="00901265"/>
    <w:rsid w:val="00901D2A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45AE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A37"/>
    <w:rsid w:val="00924FEA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427"/>
    <w:rsid w:val="00932853"/>
    <w:rsid w:val="0093333D"/>
    <w:rsid w:val="009333D2"/>
    <w:rsid w:val="009335DF"/>
    <w:rsid w:val="00933A58"/>
    <w:rsid w:val="009348EF"/>
    <w:rsid w:val="00934E84"/>
    <w:rsid w:val="00935312"/>
    <w:rsid w:val="00935C28"/>
    <w:rsid w:val="009369D6"/>
    <w:rsid w:val="00936DC3"/>
    <w:rsid w:val="00936DD6"/>
    <w:rsid w:val="00936F9B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2904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57BDD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95B"/>
    <w:rsid w:val="00966A2D"/>
    <w:rsid w:val="00966C0A"/>
    <w:rsid w:val="00966E93"/>
    <w:rsid w:val="00967B8B"/>
    <w:rsid w:val="0097042A"/>
    <w:rsid w:val="00970572"/>
    <w:rsid w:val="009705BA"/>
    <w:rsid w:val="009707B5"/>
    <w:rsid w:val="00970F8B"/>
    <w:rsid w:val="00971000"/>
    <w:rsid w:val="00971ADA"/>
    <w:rsid w:val="0097280C"/>
    <w:rsid w:val="0097296B"/>
    <w:rsid w:val="0097346E"/>
    <w:rsid w:val="009738A7"/>
    <w:rsid w:val="00973A7A"/>
    <w:rsid w:val="00973B42"/>
    <w:rsid w:val="00974AC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543"/>
    <w:rsid w:val="00981801"/>
    <w:rsid w:val="00981D77"/>
    <w:rsid w:val="00982140"/>
    <w:rsid w:val="00982378"/>
    <w:rsid w:val="009826EB"/>
    <w:rsid w:val="00982B44"/>
    <w:rsid w:val="00982F57"/>
    <w:rsid w:val="009839FA"/>
    <w:rsid w:val="00983B64"/>
    <w:rsid w:val="009842B4"/>
    <w:rsid w:val="00984BBF"/>
    <w:rsid w:val="00984F2B"/>
    <w:rsid w:val="009851DD"/>
    <w:rsid w:val="0098539C"/>
    <w:rsid w:val="0098549C"/>
    <w:rsid w:val="00985B95"/>
    <w:rsid w:val="00985C24"/>
    <w:rsid w:val="00986455"/>
    <w:rsid w:val="009868A4"/>
    <w:rsid w:val="00986FD6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A29"/>
    <w:rsid w:val="00995EB8"/>
    <w:rsid w:val="009960D3"/>
    <w:rsid w:val="009965F6"/>
    <w:rsid w:val="00996D14"/>
    <w:rsid w:val="00996F60"/>
    <w:rsid w:val="00996F77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5BA"/>
    <w:rsid w:val="009A38F7"/>
    <w:rsid w:val="009A391B"/>
    <w:rsid w:val="009A39C7"/>
    <w:rsid w:val="009A3C4A"/>
    <w:rsid w:val="009A3F27"/>
    <w:rsid w:val="009A45E3"/>
    <w:rsid w:val="009A466B"/>
    <w:rsid w:val="009A4C35"/>
    <w:rsid w:val="009A4C96"/>
    <w:rsid w:val="009A51BB"/>
    <w:rsid w:val="009A5FC5"/>
    <w:rsid w:val="009A667D"/>
    <w:rsid w:val="009A6A28"/>
    <w:rsid w:val="009A6B84"/>
    <w:rsid w:val="009A782A"/>
    <w:rsid w:val="009B0349"/>
    <w:rsid w:val="009B07DE"/>
    <w:rsid w:val="009B0BF8"/>
    <w:rsid w:val="009B0F5A"/>
    <w:rsid w:val="009B118B"/>
    <w:rsid w:val="009B1673"/>
    <w:rsid w:val="009B17AA"/>
    <w:rsid w:val="009B2495"/>
    <w:rsid w:val="009B2B79"/>
    <w:rsid w:val="009B36BD"/>
    <w:rsid w:val="009B3AC0"/>
    <w:rsid w:val="009B3C9C"/>
    <w:rsid w:val="009B3ECA"/>
    <w:rsid w:val="009B4328"/>
    <w:rsid w:val="009B4D95"/>
    <w:rsid w:val="009B572D"/>
    <w:rsid w:val="009B5BA4"/>
    <w:rsid w:val="009B6151"/>
    <w:rsid w:val="009B6483"/>
    <w:rsid w:val="009B6FDF"/>
    <w:rsid w:val="009B73A7"/>
    <w:rsid w:val="009B7D70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2632"/>
    <w:rsid w:val="009C26BF"/>
    <w:rsid w:val="009C2E28"/>
    <w:rsid w:val="009C347F"/>
    <w:rsid w:val="009C35C0"/>
    <w:rsid w:val="009C3662"/>
    <w:rsid w:val="009C3E8E"/>
    <w:rsid w:val="009C4B9E"/>
    <w:rsid w:val="009C5708"/>
    <w:rsid w:val="009C69A7"/>
    <w:rsid w:val="009C6A35"/>
    <w:rsid w:val="009C7224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5FB1"/>
    <w:rsid w:val="009D6522"/>
    <w:rsid w:val="009D65E8"/>
    <w:rsid w:val="009D6B38"/>
    <w:rsid w:val="009D6D52"/>
    <w:rsid w:val="009D6FDC"/>
    <w:rsid w:val="009D77B4"/>
    <w:rsid w:val="009D77F2"/>
    <w:rsid w:val="009E084D"/>
    <w:rsid w:val="009E0A29"/>
    <w:rsid w:val="009E10FC"/>
    <w:rsid w:val="009E1949"/>
    <w:rsid w:val="009E1E5F"/>
    <w:rsid w:val="009E286B"/>
    <w:rsid w:val="009E291E"/>
    <w:rsid w:val="009E3AFD"/>
    <w:rsid w:val="009E3C59"/>
    <w:rsid w:val="009E3F6C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6D19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5863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025"/>
    <w:rsid w:val="00A1212B"/>
    <w:rsid w:val="00A12457"/>
    <w:rsid w:val="00A12715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2AD"/>
    <w:rsid w:val="00A209F7"/>
    <w:rsid w:val="00A216DE"/>
    <w:rsid w:val="00A217F9"/>
    <w:rsid w:val="00A21E42"/>
    <w:rsid w:val="00A222D4"/>
    <w:rsid w:val="00A22890"/>
    <w:rsid w:val="00A22F71"/>
    <w:rsid w:val="00A236D6"/>
    <w:rsid w:val="00A2373E"/>
    <w:rsid w:val="00A23DFF"/>
    <w:rsid w:val="00A24120"/>
    <w:rsid w:val="00A241A6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7D5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A94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820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0F6E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48F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280E"/>
    <w:rsid w:val="00A52E13"/>
    <w:rsid w:val="00A53308"/>
    <w:rsid w:val="00A537A2"/>
    <w:rsid w:val="00A53CBF"/>
    <w:rsid w:val="00A5405F"/>
    <w:rsid w:val="00A549CE"/>
    <w:rsid w:val="00A54A28"/>
    <w:rsid w:val="00A56004"/>
    <w:rsid w:val="00A562E0"/>
    <w:rsid w:val="00A5640E"/>
    <w:rsid w:val="00A567CD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60B8"/>
    <w:rsid w:val="00A66114"/>
    <w:rsid w:val="00A665BB"/>
    <w:rsid w:val="00A666AE"/>
    <w:rsid w:val="00A675F0"/>
    <w:rsid w:val="00A70573"/>
    <w:rsid w:val="00A70676"/>
    <w:rsid w:val="00A70FEA"/>
    <w:rsid w:val="00A72297"/>
    <w:rsid w:val="00A72548"/>
    <w:rsid w:val="00A726A5"/>
    <w:rsid w:val="00A726D4"/>
    <w:rsid w:val="00A729AE"/>
    <w:rsid w:val="00A729F3"/>
    <w:rsid w:val="00A731E9"/>
    <w:rsid w:val="00A73737"/>
    <w:rsid w:val="00A74070"/>
    <w:rsid w:val="00A74715"/>
    <w:rsid w:val="00A7490F"/>
    <w:rsid w:val="00A755B4"/>
    <w:rsid w:val="00A756C2"/>
    <w:rsid w:val="00A757F6"/>
    <w:rsid w:val="00A7612D"/>
    <w:rsid w:val="00A7618E"/>
    <w:rsid w:val="00A76B72"/>
    <w:rsid w:val="00A76C8D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C91"/>
    <w:rsid w:val="00A87F8A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D95"/>
    <w:rsid w:val="00AA1EBB"/>
    <w:rsid w:val="00AA22CC"/>
    <w:rsid w:val="00AA245B"/>
    <w:rsid w:val="00AA2C64"/>
    <w:rsid w:val="00AA3924"/>
    <w:rsid w:val="00AA3930"/>
    <w:rsid w:val="00AA3B0B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A7C48"/>
    <w:rsid w:val="00AB0130"/>
    <w:rsid w:val="00AB0E69"/>
    <w:rsid w:val="00AB0FBB"/>
    <w:rsid w:val="00AB15D5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59A8"/>
    <w:rsid w:val="00AB61D3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3D47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1051"/>
    <w:rsid w:val="00AD1C03"/>
    <w:rsid w:val="00AD1CE7"/>
    <w:rsid w:val="00AD2070"/>
    <w:rsid w:val="00AD255D"/>
    <w:rsid w:val="00AD258A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6968"/>
    <w:rsid w:val="00AD6B82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A2B"/>
    <w:rsid w:val="00AE5CF0"/>
    <w:rsid w:val="00AE6381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01A9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496A"/>
    <w:rsid w:val="00B05A23"/>
    <w:rsid w:val="00B0650C"/>
    <w:rsid w:val="00B10853"/>
    <w:rsid w:val="00B10CBA"/>
    <w:rsid w:val="00B10D56"/>
    <w:rsid w:val="00B10D9C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60E1"/>
    <w:rsid w:val="00B17576"/>
    <w:rsid w:val="00B178D0"/>
    <w:rsid w:val="00B1799F"/>
    <w:rsid w:val="00B20405"/>
    <w:rsid w:val="00B20636"/>
    <w:rsid w:val="00B2078B"/>
    <w:rsid w:val="00B20FE6"/>
    <w:rsid w:val="00B210C6"/>
    <w:rsid w:val="00B21529"/>
    <w:rsid w:val="00B21590"/>
    <w:rsid w:val="00B2228A"/>
    <w:rsid w:val="00B22639"/>
    <w:rsid w:val="00B22E37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60C6"/>
    <w:rsid w:val="00B26552"/>
    <w:rsid w:val="00B266FB"/>
    <w:rsid w:val="00B2676D"/>
    <w:rsid w:val="00B27228"/>
    <w:rsid w:val="00B274F5"/>
    <w:rsid w:val="00B2771E"/>
    <w:rsid w:val="00B27BF6"/>
    <w:rsid w:val="00B3030D"/>
    <w:rsid w:val="00B304AF"/>
    <w:rsid w:val="00B30624"/>
    <w:rsid w:val="00B3094D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E02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64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1D35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3199"/>
    <w:rsid w:val="00B6347A"/>
    <w:rsid w:val="00B63502"/>
    <w:rsid w:val="00B63C6A"/>
    <w:rsid w:val="00B63EF2"/>
    <w:rsid w:val="00B650A9"/>
    <w:rsid w:val="00B65454"/>
    <w:rsid w:val="00B65B25"/>
    <w:rsid w:val="00B66480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2050"/>
    <w:rsid w:val="00B7315E"/>
    <w:rsid w:val="00B73208"/>
    <w:rsid w:val="00B73C39"/>
    <w:rsid w:val="00B73C63"/>
    <w:rsid w:val="00B7464A"/>
    <w:rsid w:val="00B748B8"/>
    <w:rsid w:val="00B750CC"/>
    <w:rsid w:val="00B7514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028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2FBA"/>
    <w:rsid w:val="00B932F6"/>
    <w:rsid w:val="00B934D4"/>
    <w:rsid w:val="00B93924"/>
    <w:rsid w:val="00B93DCE"/>
    <w:rsid w:val="00B9419C"/>
    <w:rsid w:val="00B94682"/>
    <w:rsid w:val="00B94E05"/>
    <w:rsid w:val="00B94E37"/>
    <w:rsid w:val="00B95171"/>
    <w:rsid w:val="00B95945"/>
    <w:rsid w:val="00B97084"/>
    <w:rsid w:val="00B9714F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6FA4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2E7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43F3"/>
    <w:rsid w:val="00BC4C36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158"/>
    <w:rsid w:val="00BE486D"/>
    <w:rsid w:val="00BE4949"/>
    <w:rsid w:val="00BE4C59"/>
    <w:rsid w:val="00BE5479"/>
    <w:rsid w:val="00BE5BAA"/>
    <w:rsid w:val="00BE5C02"/>
    <w:rsid w:val="00BE6790"/>
    <w:rsid w:val="00BE6A52"/>
    <w:rsid w:val="00BE6B61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0FBB"/>
    <w:rsid w:val="00BF1025"/>
    <w:rsid w:val="00BF2474"/>
    <w:rsid w:val="00BF2C9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620D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32FF"/>
    <w:rsid w:val="00C03843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2A1A"/>
    <w:rsid w:val="00C12F3A"/>
    <w:rsid w:val="00C12F3D"/>
    <w:rsid w:val="00C1301D"/>
    <w:rsid w:val="00C13485"/>
    <w:rsid w:val="00C13690"/>
    <w:rsid w:val="00C13C00"/>
    <w:rsid w:val="00C13C1C"/>
    <w:rsid w:val="00C13D1C"/>
    <w:rsid w:val="00C13D3F"/>
    <w:rsid w:val="00C13EC3"/>
    <w:rsid w:val="00C1429B"/>
    <w:rsid w:val="00C149C0"/>
    <w:rsid w:val="00C14AF4"/>
    <w:rsid w:val="00C14DE2"/>
    <w:rsid w:val="00C14F4D"/>
    <w:rsid w:val="00C152BA"/>
    <w:rsid w:val="00C15400"/>
    <w:rsid w:val="00C15E6B"/>
    <w:rsid w:val="00C15EF4"/>
    <w:rsid w:val="00C16FEF"/>
    <w:rsid w:val="00C173A6"/>
    <w:rsid w:val="00C1759E"/>
    <w:rsid w:val="00C178CB"/>
    <w:rsid w:val="00C17CF5"/>
    <w:rsid w:val="00C20089"/>
    <w:rsid w:val="00C204C8"/>
    <w:rsid w:val="00C2083F"/>
    <w:rsid w:val="00C208F7"/>
    <w:rsid w:val="00C20EED"/>
    <w:rsid w:val="00C20F89"/>
    <w:rsid w:val="00C215DC"/>
    <w:rsid w:val="00C21679"/>
    <w:rsid w:val="00C225DD"/>
    <w:rsid w:val="00C22825"/>
    <w:rsid w:val="00C22EB6"/>
    <w:rsid w:val="00C22F3A"/>
    <w:rsid w:val="00C232AE"/>
    <w:rsid w:val="00C23814"/>
    <w:rsid w:val="00C24BE1"/>
    <w:rsid w:val="00C24CE7"/>
    <w:rsid w:val="00C25363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229"/>
    <w:rsid w:val="00C35750"/>
    <w:rsid w:val="00C35AE0"/>
    <w:rsid w:val="00C35EE5"/>
    <w:rsid w:val="00C36513"/>
    <w:rsid w:val="00C37026"/>
    <w:rsid w:val="00C37D24"/>
    <w:rsid w:val="00C4104D"/>
    <w:rsid w:val="00C4185F"/>
    <w:rsid w:val="00C41ACC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5F8F"/>
    <w:rsid w:val="00C4643E"/>
    <w:rsid w:val="00C47230"/>
    <w:rsid w:val="00C474F4"/>
    <w:rsid w:val="00C47A8F"/>
    <w:rsid w:val="00C47B6B"/>
    <w:rsid w:val="00C47F0C"/>
    <w:rsid w:val="00C50A3D"/>
    <w:rsid w:val="00C5135B"/>
    <w:rsid w:val="00C51549"/>
    <w:rsid w:val="00C5156C"/>
    <w:rsid w:val="00C51613"/>
    <w:rsid w:val="00C51C25"/>
    <w:rsid w:val="00C52180"/>
    <w:rsid w:val="00C52547"/>
    <w:rsid w:val="00C53455"/>
    <w:rsid w:val="00C53AAB"/>
    <w:rsid w:val="00C54407"/>
    <w:rsid w:val="00C54854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51DA"/>
    <w:rsid w:val="00C666C8"/>
    <w:rsid w:val="00C6684D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2FA3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604"/>
    <w:rsid w:val="00C8673A"/>
    <w:rsid w:val="00C86B85"/>
    <w:rsid w:val="00C87287"/>
    <w:rsid w:val="00C87741"/>
    <w:rsid w:val="00C87FDF"/>
    <w:rsid w:val="00C90076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4B83"/>
    <w:rsid w:val="00C95C03"/>
    <w:rsid w:val="00C95C20"/>
    <w:rsid w:val="00C961F8"/>
    <w:rsid w:val="00C96A6F"/>
    <w:rsid w:val="00C96A7D"/>
    <w:rsid w:val="00C977D6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005"/>
    <w:rsid w:val="00CA7CCC"/>
    <w:rsid w:val="00CA7F68"/>
    <w:rsid w:val="00CB0C05"/>
    <w:rsid w:val="00CB1ADB"/>
    <w:rsid w:val="00CB28BC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174"/>
    <w:rsid w:val="00CB72A9"/>
    <w:rsid w:val="00CB75C6"/>
    <w:rsid w:val="00CB75F7"/>
    <w:rsid w:val="00CB7733"/>
    <w:rsid w:val="00CB780E"/>
    <w:rsid w:val="00CB7B3B"/>
    <w:rsid w:val="00CC0241"/>
    <w:rsid w:val="00CC0AB0"/>
    <w:rsid w:val="00CC1232"/>
    <w:rsid w:val="00CC14C9"/>
    <w:rsid w:val="00CC16F4"/>
    <w:rsid w:val="00CC171B"/>
    <w:rsid w:val="00CC2040"/>
    <w:rsid w:val="00CC24FF"/>
    <w:rsid w:val="00CC33A6"/>
    <w:rsid w:val="00CC3ABE"/>
    <w:rsid w:val="00CC3C07"/>
    <w:rsid w:val="00CC3DF8"/>
    <w:rsid w:val="00CC46D5"/>
    <w:rsid w:val="00CC4E5E"/>
    <w:rsid w:val="00CC4F1E"/>
    <w:rsid w:val="00CC5E5B"/>
    <w:rsid w:val="00CC5FAD"/>
    <w:rsid w:val="00CC6128"/>
    <w:rsid w:val="00CC75DB"/>
    <w:rsid w:val="00CC7CE1"/>
    <w:rsid w:val="00CD08D7"/>
    <w:rsid w:val="00CD0A41"/>
    <w:rsid w:val="00CD1026"/>
    <w:rsid w:val="00CD14A7"/>
    <w:rsid w:val="00CD1996"/>
    <w:rsid w:val="00CD1B89"/>
    <w:rsid w:val="00CD1EA4"/>
    <w:rsid w:val="00CD1F65"/>
    <w:rsid w:val="00CD2714"/>
    <w:rsid w:val="00CD2A3A"/>
    <w:rsid w:val="00CD3FF3"/>
    <w:rsid w:val="00CD464B"/>
    <w:rsid w:val="00CD4E69"/>
    <w:rsid w:val="00CD4E82"/>
    <w:rsid w:val="00CD4FCD"/>
    <w:rsid w:val="00CD501A"/>
    <w:rsid w:val="00CD5429"/>
    <w:rsid w:val="00CD59A6"/>
    <w:rsid w:val="00CD5D67"/>
    <w:rsid w:val="00CD604C"/>
    <w:rsid w:val="00CD64EB"/>
    <w:rsid w:val="00CD680D"/>
    <w:rsid w:val="00CD68F5"/>
    <w:rsid w:val="00CD6C05"/>
    <w:rsid w:val="00CD73FD"/>
    <w:rsid w:val="00CD7600"/>
    <w:rsid w:val="00CD788C"/>
    <w:rsid w:val="00CE012D"/>
    <w:rsid w:val="00CE0396"/>
    <w:rsid w:val="00CE1600"/>
    <w:rsid w:val="00CE2859"/>
    <w:rsid w:val="00CE2F47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19E"/>
    <w:rsid w:val="00CF32BE"/>
    <w:rsid w:val="00CF3D57"/>
    <w:rsid w:val="00CF53A9"/>
    <w:rsid w:val="00CF5783"/>
    <w:rsid w:val="00CF5A20"/>
    <w:rsid w:val="00CF6051"/>
    <w:rsid w:val="00CF64C1"/>
    <w:rsid w:val="00CF681D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5268"/>
    <w:rsid w:val="00D1636B"/>
    <w:rsid w:val="00D167E6"/>
    <w:rsid w:val="00D1700B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4DB2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50C"/>
    <w:rsid w:val="00D317A0"/>
    <w:rsid w:val="00D317D5"/>
    <w:rsid w:val="00D31EA6"/>
    <w:rsid w:val="00D321F8"/>
    <w:rsid w:val="00D3315C"/>
    <w:rsid w:val="00D33285"/>
    <w:rsid w:val="00D33B10"/>
    <w:rsid w:val="00D33C10"/>
    <w:rsid w:val="00D33EDA"/>
    <w:rsid w:val="00D342EE"/>
    <w:rsid w:val="00D34EB6"/>
    <w:rsid w:val="00D351F0"/>
    <w:rsid w:val="00D355EE"/>
    <w:rsid w:val="00D35D84"/>
    <w:rsid w:val="00D36951"/>
    <w:rsid w:val="00D3743E"/>
    <w:rsid w:val="00D3746D"/>
    <w:rsid w:val="00D374B6"/>
    <w:rsid w:val="00D37951"/>
    <w:rsid w:val="00D37DF2"/>
    <w:rsid w:val="00D40631"/>
    <w:rsid w:val="00D40BDF"/>
    <w:rsid w:val="00D41122"/>
    <w:rsid w:val="00D41AF2"/>
    <w:rsid w:val="00D42689"/>
    <w:rsid w:val="00D42A9B"/>
    <w:rsid w:val="00D43299"/>
    <w:rsid w:val="00D43CFE"/>
    <w:rsid w:val="00D43E2E"/>
    <w:rsid w:val="00D43FB8"/>
    <w:rsid w:val="00D44688"/>
    <w:rsid w:val="00D44853"/>
    <w:rsid w:val="00D449AE"/>
    <w:rsid w:val="00D45153"/>
    <w:rsid w:val="00D45863"/>
    <w:rsid w:val="00D461C7"/>
    <w:rsid w:val="00D46706"/>
    <w:rsid w:val="00D47063"/>
    <w:rsid w:val="00D473AE"/>
    <w:rsid w:val="00D47D7D"/>
    <w:rsid w:val="00D47E98"/>
    <w:rsid w:val="00D505F9"/>
    <w:rsid w:val="00D50792"/>
    <w:rsid w:val="00D50810"/>
    <w:rsid w:val="00D50CF2"/>
    <w:rsid w:val="00D5164C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16E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B12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6B28"/>
    <w:rsid w:val="00D67A38"/>
    <w:rsid w:val="00D70941"/>
    <w:rsid w:val="00D70EFC"/>
    <w:rsid w:val="00D70FAA"/>
    <w:rsid w:val="00D716E1"/>
    <w:rsid w:val="00D719D1"/>
    <w:rsid w:val="00D719FD"/>
    <w:rsid w:val="00D71CFE"/>
    <w:rsid w:val="00D72330"/>
    <w:rsid w:val="00D73260"/>
    <w:rsid w:val="00D732B8"/>
    <w:rsid w:val="00D74224"/>
    <w:rsid w:val="00D747D9"/>
    <w:rsid w:val="00D74A3F"/>
    <w:rsid w:val="00D752D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57B6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2C77"/>
    <w:rsid w:val="00D931F9"/>
    <w:rsid w:val="00D93437"/>
    <w:rsid w:val="00D9367D"/>
    <w:rsid w:val="00D938E3"/>
    <w:rsid w:val="00D95350"/>
    <w:rsid w:val="00D96086"/>
    <w:rsid w:val="00D968F7"/>
    <w:rsid w:val="00D973BC"/>
    <w:rsid w:val="00D97A27"/>
    <w:rsid w:val="00D97AD5"/>
    <w:rsid w:val="00D97F52"/>
    <w:rsid w:val="00DA0AC7"/>
    <w:rsid w:val="00DA0D36"/>
    <w:rsid w:val="00DA1167"/>
    <w:rsid w:val="00DA13D6"/>
    <w:rsid w:val="00DA19EC"/>
    <w:rsid w:val="00DA247A"/>
    <w:rsid w:val="00DA2BCE"/>
    <w:rsid w:val="00DA2CDD"/>
    <w:rsid w:val="00DA5587"/>
    <w:rsid w:val="00DA5AB5"/>
    <w:rsid w:val="00DA65F6"/>
    <w:rsid w:val="00DA6864"/>
    <w:rsid w:val="00DA6D88"/>
    <w:rsid w:val="00DA79C7"/>
    <w:rsid w:val="00DA7B9D"/>
    <w:rsid w:val="00DA7F97"/>
    <w:rsid w:val="00DB0AF6"/>
    <w:rsid w:val="00DB0C1C"/>
    <w:rsid w:val="00DB1689"/>
    <w:rsid w:val="00DB1A6F"/>
    <w:rsid w:val="00DB1AC2"/>
    <w:rsid w:val="00DB2C8B"/>
    <w:rsid w:val="00DB3603"/>
    <w:rsid w:val="00DB3A78"/>
    <w:rsid w:val="00DB3FAC"/>
    <w:rsid w:val="00DB4195"/>
    <w:rsid w:val="00DB4A19"/>
    <w:rsid w:val="00DB4E40"/>
    <w:rsid w:val="00DB4EDB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252"/>
    <w:rsid w:val="00DD054D"/>
    <w:rsid w:val="00DD06E6"/>
    <w:rsid w:val="00DD0B79"/>
    <w:rsid w:val="00DD0CF6"/>
    <w:rsid w:val="00DD0CFB"/>
    <w:rsid w:val="00DD1205"/>
    <w:rsid w:val="00DD12F7"/>
    <w:rsid w:val="00DD1DDD"/>
    <w:rsid w:val="00DD27C1"/>
    <w:rsid w:val="00DD3B11"/>
    <w:rsid w:val="00DD3CDD"/>
    <w:rsid w:val="00DD3CFC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937"/>
    <w:rsid w:val="00DE6B18"/>
    <w:rsid w:val="00DE78D4"/>
    <w:rsid w:val="00DE7FED"/>
    <w:rsid w:val="00DF02BE"/>
    <w:rsid w:val="00DF0C3F"/>
    <w:rsid w:val="00DF0D7D"/>
    <w:rsid w:val="00DF1281"/>
    <w:rsid w:val="00DF1555"/>
    <w:rsid w:val="00DF1E2C"/>
    <w:rsid w:val="00DF220E"/>
    <w:rsid w:val="00DF34F1"/>
    <w:rsid w:val="00DF35C4"/>
    <w:rsid w:val="00DF5007"/>
    <w:rsid w:val="00DF508D"/>
    <w:rsid w:val="00DF59C1"/>
    <w:rsid w:val="00DF6256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07744"/>
    <w:rsid w:val="00E07866"/>
    <w:rsid w:val="00E07B58"/>
    <w:rsid w:val="00E07BFD"/>
    <w:rsid w:val="00E1057C"/>
    <w:rsid w:val="00E10B56"/>
    <w:rsid w:val="00E10FEA"/>
    <w:rsid w:val="00E1134A"/>
    <w:rsid w:val="00E11393"/>
    <w:rsid w:val="00E114DB"/>
    <w:rsid w:val="00E11834"/>
    <w:rsid w:val="00E128A7"/>
    <w:rsid w:val="00E12CEB"/>
    <w:rsid w:val="00E13227"/>
    <w:rsid w:val="00E13275"/>
    <w:rsid w:val="00E1389A"/>
    <w:rsid w:val="00E14A0C"/>
    <w:rsid w:val="00E14B21"/>
    <w:rsid w:val="00E1678C"/>
    <w:rsid w:val="00E1707F"/>
    <w:rsid w:val="00E17455"/>
    <w:rsid w:val="00E17A38"/>
    <w:rsid w:val="00E17B96"/>
    <w:rsid w:val="00E17CED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5FB8"/>
    <w:rsid w:val="00E2624F"/>
    <w:rsid w:val="00E263BA"/>
    <w:rsid w:val="00E26ADE"/>
    <w:rsid w:val="00E278F6"/>
    <w:rsid w:val="00E30F57"/>
    <w:rsid w:val="00E3168C"/>
    <w:rsid w:val="00E318BD"/>
    <w:rsid w:val="00E3190D"/>
    <w:rsid w:val="00E31D3E"/>
    <w:rsid w:val="00E32177"/>
    <w:rsid w:val="00E32427"/>
    <w:rsid w:val="00E3246A"/>
    <w:rsid w:val="00E328DF"/>
    <w:rsid w:val="00E32A72"/>
    <w:rsid w:val="00E32CC2"/>
    <w:rsid w:val="00E32FAC"/>
    <w:rsid w:val="00E33053"/>
    <w:rsid w:val="00E335AD"/>
    <w:rsid w:val="00E33821"/>
    <w:rsid w:val="00E36599"/>
    <w:rsid w:val="00E368F7"/>
    <w:rsid w:val="00E377FB"/>
    <w:rsid w:val="00E37D5A"/>
    <w:rsid w:val="00E40673"/>
    <w:rsid w:val="00E41208"/>
    <w:rsid w:val="00E414A8"/>
    <w:rsid w:val="00E416C1"/>
    <w:rsid w:val="00E42398"/>
    <w:rsid w:val="00E4245F"/>
    <w:rsid w:val="00E4246C"/>
    <w:rsid w:val="00E427A8"/>
    <w:rsid w:val="00E42AD7"/>
    <w:rsid w:val="00E42C87"/>
    <w:rsid w:val="00E42FAA"/>
    <w:rsid w:val="00E432B5"/>
    <w:rsid w:val="00E436D7"/>
    <w:rsid w:val="00E4384C"/>
    <w:rsid w:val="00E4423D"/>
    <w:rsid w:val="00E44C5B"/>
    <w:rsid w:val="00E45A6C"/>
    <w:rsid w:val="00E4690B"/>
    <w:rsid w:val="00E478C7"/>
    <w:rsid w:val="00E478DF"/>
    <w:rsid w:val="00E47D78"/>
    <w:rsid w:val="00E501BC"/>
    <w:rsid w:val="00E51AC0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167"/>
    <w:rsid w:val="00E56413"/>
    <w:rsid w:val="00E567A4"/>
    <w:rsid w:val="00E57CEE"/>
    <w:rsid w:val="00E60756"/>
    <w:rsid w:val="00E6088E"/>
    <w:rsid w:val="00E60C3A"/>
    <w:rsid w:val="00E61466"/>
    <w:rsid w:val="00E6162B"/>
    <w:rsid w:val="00E6169E"/>
    <w:rsid w:val="00E61E4C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1C84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141"/>
    <w:rsid w:val="00E741BB"/>
    <w:rsid w:val="00E743B0"/>
    <w:rsid w:val="00E7455D"/>
    <w:rsid w:val="00E74BA1"/>
    <w:rsid w:val="00E74BB4"/>
    <w:rsid w:val="00E75940"/>
    <w:rsid w:val="00E763F4"/>
    <w:rsid w:val="00E767FD"/>
    <w:rsid w:val="00E76BA4"/>
    <w:rsid w:val="00E77290"/>
    <w:rsid w:val="00E77C9F"/>
    <w:rsid w:val="00E77D58"/>
    <w:rsid w:val="00E77DF3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5C16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3DA"/>
    <w:rsid w:val="00EA04AB"/>
    <w:rsid w:val="00EA08DF"/>
    <w:rsid w:val="00EA0FC7"/>
    <w:rsid w:val="00EA1064"/>
    <w:rsid w:val="00EA21C0"/>
    <w:rsid w:val="00EA2352"/>
    <w:rsid w:val="00EA245D"/>
    <w:rsid w:val="00EA2B70"/>
    <w:rsid w:val="00EA2FC1"/>
    <w:rsid w:val="00EA32F6"/>
    <w:rsid w:val="00EA3B0E"/>
    <w:rsid w:val="00EA3BEE"/>
    <w:rsid w:val="00EA5855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5090"/>
    <w:rsid w:val="00EB6113"/>
    <w:rsid w:val="00EB627D"/>
    <w:rsid w:val="00EB6698"/>
    <w:rsid w:val="00EB6930"/>
    <w:rsid w:val="00EB6E57"/>
    <w:rsid w:val="00EB72BE"/>
    <w:rsid w:val="00EB7B67"/>
    <w:rsid w:val="00EC0894"/>
    <w:rsid w:val="00EC0B75"/>
    <w:rsid w:val="00EC0F2A"/>
    <w:rsid w:val="00EC1AB0"/>
    <w:rsid w:val="00EC23F6"/>
    <w:rsid w:val="00EC2D50"/>
    <w:rsid w:val="00EC2DE4"/>
    <w:rsid w:val="00EC2F98"/>
    <w:rsid w:val="00EC305A"/>
    <w:rsid w:val="00EC3595"/>
    <w:rsid w:val="00EC3F66"/>
    <w:rsid w:val="00EC4742"/>
    <w:rsid w:val="00EC5A85"/>
    <w:rsid w:val="00EC5FE3"/>
    <w:rsid w:val="00EC6198"/>
    <w:rsid w:val="00EC640E"/>
    <w:rsid w:val="00EC665C"/>
    <w:rsid w:val="00EC6E65"/>
    <w:rsid w:val="00EC7253"/>
    <w:rsid w:val="00EC73E7"/>
    <w:rsid w:val="00EC77E7"/>
    <w:rsid w:val="00ED0003"/>
    <w:rsid w:val="00ED043F"/>
    <w:rsid w:val="00ED04DD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7A5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210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2ED8"/>
    <w:rsid w:val="00EF3404"/>
    <w:rsid w:val="00EF4819"/>
    <w:rsid w:val="00EF4A6F"/>
    <w:rsid w:val="00EF4B7B"/>
    <w:rsid w:val="00EF500D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0D1E"/>
    <w:rsid w:val="00F0115A"/>
    <w:rsid w:val="00F016AB"/>
    <w:rsid w:val="00F01A4A"/>
    <w:rsid w:val="00F02123"/>
    <w:rsid w:val="00F027A2"/>
    <w:rsid w:val="00F0281E"/>
    <w:rsid w:val="00F028AC"/>
    <w:rsid w:val="00F02F6A"/>
    <w:rsid w:val="00F0362F"/>
    <w:rsid w:val="00F039C5"/>
    <w:rsid w:val="00F03ECE"/>
    <w:rsid w:val="00F049EF"/>
    <w:rsid w:val="00F04A23"/>
    <w:rsid w:val="00F0566A"/>
    <w:rsid w:val="00F056D1"/>
    <w:rsid w:val="00F059B7"/>
    <w:rsid w:val="00F05B17"/>
    <w:rsid w:val="00F05FB8"/>
    <w:rsid w:val="00F062EA"/>
    <w:rsid w:val="00F06483"/>
    <w:rsid w:val="00F065FE"/>
    <w:rsid w:val="00F0673D"/>
    <w:rsid w:val="00F07258"/>
    <w:rsid w:val="00F074D1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02E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33F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4537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3DC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2C37"/>
    <w:rsid w:val="00F53B0D"/>
    <w:rsid w:val="00F53EF6"/>
    <w:rsid w:val="00F53F7A"/>
    <w:rsid w:val="00F54446"/>
    <w:rsid w:val="00F544A6"/>
    <w:rsid w:val="00F5468D"/>
    <w:rsid w:val="00F548F7"/>
    <w:rsid w:val="00F55502"/>
    <w:rsid w:val="00F55617"/>
    <w:rsid w:val="00F55E68"/>
    <w:rsid w:val="00F562CC"/>
    <w:rsid w:val="00F562ED"/>
    <w:rsid w:val="00F566C5"/>
    <w:rsid w:val="00F56B4A"/>
    <w:rsid w:val="00F56B9F"/>
    <w:rsid w:val="00F56C55"/>
    <w:rsid w:val="00F57A6C"/>
    <w:rsid w:val="00F60020"/>
    <w:rsid w:val="00F607DA"/>
    <w:rsid w:val="00F60902"/>
    <w:rsid w:val="00F61421"/>
    <w:rsid w:val="00F61BD7"/>
    <w:rsid w:val="00F621F0"/>
    <w:rsid w:val="00F6255F"/>
    <w:rsid w:val="00F62A8F"/>
    <w:rsid w:val="00F632F5"/>
    <w:rsid w:val="00F64424"/>
    <w:rsid w:val="00F64891"/>
    <w:rsid w:val="00F658FF"/>
    <w:rsid w:val="00F665BC"/>
    <w:rsid w:val="00F6666B"/>
    <w:rsid w:val="00F66897"/>
    <w:rsid w:val="00F670DE"/>
    <w:rsid w:val="00F67C25"/>
    <w:rsid w:val="00F67D78"/>
    <w:rsid w:val="00F70655"/>
    <w:rsid w:val="00F70BB2"/>
    <w:rsid w:val="00F7182D"/>
    <w:rsid w:val="00F71FAC"/>
    <w:rsid w:val="00F72FC3"/>
    <w:rsid w:val="00F73112"/>
    <w:rsid w:val="00F736FE"/>
    <w:rsid w:val="00F73BB6"/>
    <w:rsid w:val="00F73CD5"/>
    <w:rsid w:val="00F74181"/>
    <w:rsid w:val="00F743D6"/>
    <w:rsid w:val="00F74873"/>
    <w:rsid w:val="00F7504D"/>
    <w:rsid w:val="00F751BB"/>
    <w:rsid w:val="00F7578A"/>
    <w:rsid w:val="00F75A35"/>
    <w:rsid w:val="00F75E4A"/>
    <w:rsid w:val="00F76134"/>
    <w:rsid w:val="00F7792F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5B8"/>
    <w:rsid w:val="00F848E6"/>
    <w:rsid w:val="00F852DF"/>
    <w:rsid w:val="00F85978"/>
    <w:rsid w:val="00F861E9"/>
    <w:rsid w:val="00F86408"/>
    <w:rsid w:val="00F8789A"/>
    <w:rsid w:val="00F87FC3"/>
    <w:rsid w:val="00F906BE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7492"/>
    <w:rsid w:val="00F974EC"/>
    <w:rsid w:val="00F9785E"/>
    <w:rsid w:val="00F97E7A"/>
    <w:rsid w:val="00F97EB5"/>
    <w:rsid w:val="00FA06B9"/>
    <w:rsid w:val="00FA0ABD"/>
    <w:rsid w:val="00FA0F2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A15"/>
    <w:rsid w:val="00FA7E8B"/>
    <w:rsid w:val="00FB056C"/>
    <w:rsid w:val="00FB137B"/>
    <w:rsid w:val="00FB18EC"/>
    <w:rsid w:val="00FB1AD6"/>
    <w:rsid w:val="00FB2EF4"/>
    <w:rsid w:val="00FB30B5"/>
    <w:rsid w:val="00FB37CC"/>
    <w:rsid w:val="00FB3FF5"/>
    <w:rsid w:val="00FB4676"/>
    <w:rsid w:val="00FB4881"/>
    <w:rsid w:val="00FB4E66"/>
    <w:rsid w:val="00FB5406"/>
    <w:rsid w:val="00FB58DE"/>
    <w:rsid w:val="00FB5A8C"/>
    <w:rsid w:val="00FB5FD1"/>
    <w:rsid w:val="00FB69F4"/>
    <w:rsid w:val="00FB6D13"/>
    <w:rsid w:val="00FB6DD8"/>
    <w:rsid w:val="00FB737D"/>
    <w:rsid w:val="00FB747F"/>
    <w:rsid w:val="00FB7C31"/>
    <w:rsid w:val="00FC19DD"/>
    <w:rsid w:val="00FC1B7E"/>
    <w:rsid w:val="00FC1BDB"/>
    <w:rsid w:val="00FC237A"/>
    <w:rsid w:val="00FC260E"/>
    <w:rsid w:val="00FC28FE"/>
    <w:rsid w:val="00FC2AAD"/>
    <w:rsid w:val="00FC36A6"/>
    <w:rsid w:val="00FC4341"/>
    <w:rsid w:val="00FC443F"/>
    <w:rsid w:val="00FC4C2C"/>
    <w:rsid w:val="00FC5B8D"/>
    <w:rsid w:val="00FC5BCE"/>
    <w:rsid w:val="00FC5E6B"/>
    <w:rsid w:val="00FC60B0"/>
    <w:rsid w:val="00FC61F7"/>
    <w:rsid w:val="00FC6814"/>
    <w:rsid w:val="00FC6BF0"/>
    <w:rsid w:val="00FC7467"/>
    <w:rsid w:val="00FC784A"/>
    <w:rsid w:val="00FC7C93"/>
    <w:rsid w:val="00FD06AA"/>
    <w:rsid w:val="00FD0AA2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49D0"/>
    <w:rsid w:val="00FD5299"/>
    <w:rsid w:val="00FD54AE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039"/>
    <w:rsid w:val="00FE4EB6"/>
    <w:rsid w:val="00FE5BD0"/>
    <w:rsid w:val="00FE5CDA"/>
    <w:rsid w:val="00FE5FAB"/>
    <w:rsid w:val="00FE64F9"/>
    <w:rsid w:val="00FE664D"/>
    <w:rsid w:val="00FE6FBD"/>
    <w:rsid w:val="00FE7337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CBF"/>
    <w:rsid w:val="00FF2009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9A7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678C"/>
    <w:rPr>
      <w:sz w:val="24"/>
      <w:szCs w:val="24"/>
    </w:rPr>
  </w:style>
  <w:style w:type="paragraph" w:styleId="Heading1">
    <w:name w:val="heading 1"/>
    <w:next w:val="Normal"/>
    <w:link w:val="Heading1Char"/>
    <w:qFormat/>
    <w:rsid w:val="00DA7B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A7B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A7B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A7B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A7B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A7B9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A7B9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7B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A7B9D"/>
    <w:pPr>
      <w:outlineLvl w:val="8"/>
    </w:pPr>
  </w:style>
  <w:style w:type="character" w:default="1" w:styleId="DefaultParagraphFont">
    <w:name w:val="Default Paragraph Font"/>
    <w:semiHidden/>
    <w:rsid w:val="00DA7B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7B9D"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DA7B9D"/>
    <w:pPr>
      <w:ind w:left="1985" w:hanging="1985"/>
    </w:pPr>
  </w:style>
  <w:style w:type="paragraph" w:styleId="TOC5">
    <w:name w:val="toc 5"/>
    <w:basedOn w:val="TOC4"/>
    <w:semiHidden/>
    <w:rsid w:val="00DA7B9D"/>
    <w:pPr>
      <w:ind w:left="1701" w:hanging="1701"/>
    </w:pPr>
  </w:style>
  <w:style w:type="paragraph" w:styleId="Footer">
    <w:name w:val="footer"/>
    <w:basedOn w:val="Header"/>
    <w:link w:val="FooterChar"/>
    <w:rsid w:val="00DA7B9D"/>
    <w:pPr>
      <w:jc w:val="center"/>
    </w:pPr>
    <w:rPr>
      <w:i/>
    </w:r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link w:val="HeaderChar"/>
    <w:rsid w:val="00DA7B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TAC"/>
    <w:rsid w:val="00DA7B9D"/>
    <w:rPr>
      <w:b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sz w:val="20"/>
      <w:szCs w:val="20"/>
      <w:lang w:val="en-US" w:eastAsia="ko-KR"/>
    </w:rPr>
  </w:style>
  <w:style w:type="paragraph" w:customStyle="1" w:styleId="TAL">
    <w:name w:val="TAL"/>
    <w:basedOn w:val="Normal"/>
    <w:link w:val="TAL0"/>
    <w:rsid w:val="00DA7B9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character" w:customStyle="1" w:styleId="TAL0">
    <w:name w:val="TAL (文字)"/>
    <w:link w:val="TAL"/>
    <w:rsid w:val="0056488A"/>
    <w:rPr>
      <w:rFonts w:ascii="Arial" w:hAnsi="Arial"/>
      <w:sz w:val="18"/>
    </w:rPr>
  </w:style>
  <w:style w:type="paragraph" w:customStyle="1" w:styleId="TAC">
    <w:name w:val="TAC"/>
    <w:basedOn w:val="TAL"/>
    <w:rsid w:val="00DA7B9D"/>
    <w:pPr>
      <w:jc w:val="center"/>
    </w:pPr>
  </w:style>
  <w:style w:type="paragraph" w:styleId="TOC2">
    <w:name w:val="toc 2"/>
    <w:basedOn w:val="TOC1"/>
    <w:semiHidden/>
    <w:rsid w:val="00DA7B9D"/>
    <w:pPr>
      <w:keepNext w:val="0"/>
      <w:spacing w:before="0"/>
      <w:ind w:left="851" w:hanging="851"/>
    </w:pPr>
    <w:rPr>
      <w:sz w:val="20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semiHidden/>
    <w:rsid w:val="00DA7B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TT">
    <w:name w:val="TT"/>
    <w:basedOn w:val="Heading1"/>
    <w:next w:val="Normal"/>
    <w:rsid w:val="00DA7B9D"/>
    <w:pPr>
      <w:outlineLvl w:val="9"/>
    </w:p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DA7B9D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character" w:customStyle="1" w:styleId="FootnoteTextChar">
    <w:name w:val="Footnote Text Char"/>
    <w:link w:val="FootnoteText"/>
    <w:rsid w:val="006F4CDA"/>
    <w:rPr>
      <w:sz w:val="16"/>
    </w:rPr>
  </w:style>
  <w:style w:type="character" w:styleId="FootnoteReference">
    <w:name w:val="footnote reference"/>
    <w:basedOn w:val="DefaultParagraphFont"/>
    <w:rsid w:val="00DA7B9D"/>
    <w:rPr>
      <w:b/>
      <w:position w:val="6"/>
      <w:sz w:val="16"/>
    </w:rPr>
  </w:style>
  <w:style w:type="character" w:customStyle="1" w:styleId="Heading1Char">
    <w:name w:val="Heading 1 Char"/>
    <w:link w:val="Heading1"/>
    <w:rsid w:val="001D6B7D"/>
    <w:rPr>
      <w:rFonts w:ascii="Arial" w:hAnsi="Arial"/>
      <w:sz w:val="36"/>
    </w:rPr>
  </w:style>
  <w:style w:type="character" w:customStyle="1" w:styleId="FooterChar">
    <w:name w:val="Footer Char"/>
    <w:link w:val="Footer"/>
    <w:rsid w:val="001D6B7D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1D6B7D"/>
    <w:rPr>
      <w:rFonts w:ascii="Arial" w:hAnsi="Arial"/>
      <w:b/>
      <w:noProof/>
      <w:sz w:val="18"/>
    </w:rPr>
  </w:style>
  <w:style w:type="paragraph" w:styleId="BalloonText">
    <w:name w:val="Balloon Text"/>
    <w:basedOn w:val="Normal"/>
    <w:link w:val="BalloonTextChar"/>
    <w:rsid w:val="00D458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B0B0F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7B0B0F"/>
    <w:rPr>
      <w:rFonts w:ascii="Arial" w:hAnsi="Arial"/>
      <w:sz w:val="22"/>
    </w:rPr>
  </w:style>
  <w:style w:type="paragraph" w:styleId="DocumentMap">
    <w:name w:val="Document Map"/>
    <w:basedOn w:val="Normal"/>
    <w:link w:val="DocumentMapChar"/>
    <w:rsid w:val="00667E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A202A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A202AD"/>
    <w:rPr>
      <w:rFonts w:ascii="Arial" w:hAnsi="Arial"/>
      <w:sz w:val="36"/>
    </w:rPr>
  </w:style>
  <w:style w:type="paragraph" w:customStyle="1" w:styleId="msonormal0">
    <w:name w:val="msonormal"/>
    <w:basedOn w:val="Normal"/>
    <w:rsid w:val="00DF0C3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0"/>
      <w:szCs w:val="20"/>
    </w:rPr>
  </w:style>
  <w:style w:type="paragraph" w:customStyle="1" w:styleId="font5">
    <w:name w:val="font5"/>
    <w:basedOn w:val="Normal"/>
    <w:rsid w:val="00DF0C3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0"/>
      <w:szCs w:val="20"/>
    </w:r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styleId="TOC8">
    <w:name w:val="toc 8"/>
    <w:basedOn w:val="TOC1"/>
    <w:rsid w:val="00DA7B9D"/>
    <w:pPr>
      <w:spacing w:before="180"/>
      <w:ind w:left="2693" w:hanging="2693"/>
    </w:pPr>
    <w:rPr>
      <w:b/>
    </w:rPr>
  </w:style>
  <w:style w:type="paragraph" w:customStyle="1" w:styleId="ZT">
    <w:name w:val="ZT"/>
    <w:rsid w:val="00DA7B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4">
    <w:name w:val="toc 4"/>
    <w:basedOn w:val="TOC3"/>
    <w:rsid w:val="00DA7B9D"/>
    <w:pPr>
      <w:ind w:left="1418" w:hanging="1418"/>
    </w:pPr>
  </w:style>
  <w:style w:type="paragraph" w:styleId="TOC3">
    <w:name w:val="toc 3"/>
    <w:basedOn w:val="TOC2"/>
    <w:rsid w:val="00DA7B9D"/>
    <w:pPr>
      <w:ind w:left="1134" w:hanging="1134"/>
    </w:pPr>
  </w:style>
  <w:style w:type="paragraph" w:styleId="Index2">
    <w:name w:val="index 2"/>
    <w:basedOn w:val="Index1"/>
    <w:rsid w:val="00DA7B9D"/>
    <w:pPr>
      <w:ind w:left="284"/>
    </w:pPr>
  </w:style>
  <w:style w:type="paragraph" w:styleId="Index1">
    <w:name w:val="index 1"/>
    <w:basedOn w:val="Normal"/>
    <w:rsid w:val="00DA7B9D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H">
    <w:name w:val="ZH"/>
    <w:rsid w:val="00DA7B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DA7B9D"/>
    <w:pPr>
      <w:ind w:left="851"/>
    </w:pPr>
  </w:style>
  <w:style w:type="paragraph" w:customStyle="1" w:styleId="TF">
    <w:name w:val="TF"/>
    <w:basedOn w:val="TH"/>
    <w:rsid w:val="00DA7B9D"/>
    <w:pPr>
      <w:keepNext w:val="0"/>
      <w:spacing w:before="0" w:after="240"/>
    </w:pPr>
  </w:style>
  <w:style w:type="paragraph" w:customStyle="1" w:styleId="NO">
    <w:name w:val="NO"/>
    <w:basedOn w:val="Normal"/>
    <w:rsid w:val="00DA7B9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rsid w:val="00DA7B9D"/>
    <w:pPr>
      <w:ind w:left="1418" w:hanging="1418"/>
    </w:pPr>
  </w:style>
  <w:style w:type="paragraph" w:customStyle="1" w:styleId="EX">
    <w:name w:val="EX"/>
    <w:basedOn w:val="Normal"/>
    <w:rsid w:val="00DA7B9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rsid w:val="00DA7B9D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rsid w:val="00DA7B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A7B9D"/>
    <w:pPr>
      <w:spacing w:after="0"/>
    </w:pPr>
  </w:style>
  <w:style w:type="paragraph" w:customStyle="1" w:styleId="EW">
    <w:name w:val="EW"/>
    <w:basedOn w:val="EX"/>
    <w:rsid w:val="00DA7B9D"/>
    <w:pPr>
      <w:spacing w:after="0"/>
    </w:pPr>
  </w:style>
  <w:style w:type="paragraph" w:styleId="TOC7">
    <w:name w:val="toc 7"/>
    <w:basedOn w:val="TOC6"/>
    <w:next w:val="Normal"/>
    <w:rsid w:val="00DA7B9D"/>
    <w:pPr>
      <w:ind w:left="2268" w:hanging="2268"/>
    </w:pPr>
  </w:style>
  <w:style w:type="paragraph" w:styleId="ListBullet2">
    <w:name w:val="List Bullet 2"/>
    <w:basedOn w:val="ListBullet"/>
    <w:rsid w:val="00DA7B9D"/>
    <w:pPr>
      <w:ind w:left="851"/>
    </w:pPr>
  </w:style>
  <w:style w:type="paragraph" w:styleId="ListBullet3">
    <w:name w:val="List Bullet 3"/>
    <w:basedOn w:val="ListBullet2"/>
    <w:rsid w:val="00DA7B9D"/>
    <w:pPr>
      <w:ind w:left="1135"/>
    </w:pPr>
  </w:style>
  <w:style w:type="paragraph" w:styleId="ListNumber">
    <w:name w:val="List Number"/>
    <w:basedOn w:val="List"/>
    <w:rsid w:val="00DA7B9D"/>
  </w:style>
  <w:style w:type="paragraph" w:customStyle="1" w:styleId="EQ">
    <w:name w:val="EQ"/>
    <w:basedOn w:val="Normal"/>
    <w:next w:val="Normal"/>
    <w:rsid w:val="00DA7B9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TH">
    <w:name w:val="TH"/>
    <w:basedOn w:val="Normal"/>
    <w:rsid w:val="00DA7B9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F">
    <w:name w:val="NF"/>
    <w:basedOn w:val="NO"/>
    <w:rsid w:val="00DA7B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7B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A7B9D"/>
    <w:pPr>
      <w:jc w:val="right"/>
    </w:pPr>
  </w:style>
  <w:style w:type="paragraph" w:customStyle="1" w:styleId="H6">
    <w:name w:val="H6"/>
    <w:basedOn w:val="Heading5"/>
    <w:next w:val="Normal"/>
    <w:rsid w:val="00DA7B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7B9D"/>
    <w:pPr>
      <w:ind w:left="851" w:hanging="851"/>
    </w:pPr>
  </w:style>
  <w:style w:type="paragraph" w:customStyle="1" w:styleId="ZA">
    <w:name w:val="ZA"/>
    <w:rsid w:val="00DA7B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A7B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A7B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A7B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A7B9D"/>
    <w:pPr>
      <w:framePr w:wrap="notBeside" w:y="16161"/>
    </w:pPr>
  </w:style>
  <w:style w:type="character" w:customStyle="1" w:styleId="ZGSM">
    <w:name w:val="ZGSM"/>
    <w:rsid w:val="00DA7B9D"/>
  </w:style>
  <w:style w:type="paragraph" w:styleId="List2">
    <w:name w:val="List 2"/>
    <w:basedOn w:val="List"/>
    <w:rsid w:val="00DA7B9D"/>
    <w:pPr>
      <w:ind w:left="851"/>
    </w:pPr>
  </w:style>
  <w:style w:type="paragraph" w:customStyle="1" w:styleId="ZG">
    <w:name w:val="ZG"/>
    <w:rsid w:val="00DA7B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A7B9D"/>
    <w:pPr>
      <w:ind w:left="1135"/>
    </w:pPr>
  </w:style>
  <w:style w:type="paragraph" w:styleId="List4">
    <w:name w:val="List 4"/>
    <w:basedOn w:val="List3"/>
    <w:rsid w:val="00DA7B9D"/>
    <w:pPr>
      <w:ind w:left="1418"/>
    </w:pPr>
  </w:style>
  <w:style w:type="paragraph" w:styleId="List5">
    <w:name w:val="List 5"/>
    <w:basedOn w:val="List4"/>
    <w:rsid w:val="00DA7B9D"/>
    <w:pPr>
      <w:ind w:left="1702"/>
    </w:pPr>
  </w:style>
  <w:style w:type="paragraph" w:customStyle="1" w:styleId="EditorsNote">
    <w:name w:val="Editor's Note"/>
    <w:basedOn w:val="NO"/>
    <w:rsid w:val="00DA7B9D"/>
    <w:rPr>
      <w:color w:val="FF0000"/>
    </w:rPr>
  </w:style>
  <w:style w:type="paragraph" w:styleId="List">
    <w:name w:val="List"/>
    <w:basedOn w:val="Normal"/>
    <w:rsid w:val="00DA7B9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styleId="ListBullet">
    <w:name w:val="List Bullet"/>
    <w:basedOn w:val="List"/>
    <w:rsid w:val="00DA7B9D"/>
  </w:style>
  <w:style w:type="paragraph" w:styleId="ListBullet4">
    <w:name w:val="List Bullet 4"/>
    <w:basedOn w:val="ListBullet3"/>
    <w:rsid w:val="00DA7B9D"/>
    <w:pPr>
      <w:ind w:left="1418"/>
    </w:pPr>
  </w:style>
  <w:style w:type="paragraph" w:styleId="ListBullet5">
    <w:name w:val="List Bullet 5"/>
    <w:basedOn w:val="ListBullet4"/>
    <w:rsid w:val="00DA7B9D"/>
    <w:pPr>
      <w:ind w:left="1702"/>
    </w:pPr>
  </w:style>
  <w:style w:type="paragraph" w:customStyle="1" w:styleId="B1">
    <w:name w:val="B1"/>
    <w:basedOn w:val="List"/>
    <w:rsid w:val="00DA7B9D"/>
  </w:style>
  <w:style w:type="paragraph" w:customStyle="1" w:styleId="B2">
    <w:name w:val="B2"/>
    <w:basedOn w:val="List2"/>
    <w:rsid w:val="00DA7B9D"/>
  </w:style>
  <w:style w:type="paragraph" w:customStyle="1" w:styleId="B3">
    <w:name w:val="B3"/>
    <w:basedOn w:val="List3"/>
    <w:rsid w:val="00DA7B9D"/>
  </w:style>
  <w:style w:type="paragraph" w:customStyle="1" w:styleId="B4">
    <w:name w:val="B4"/>
    <w:basedOn w:val="List4"/>
    <w:rsid w:val="00DA7B9D"/>
  </w:style>
  <w:style w:type="paragraph" w:customStyle="1" w:styleId="B5">
    <w:name w:val="B5"/>
    <w:basedOn w:val="List5"/>
    <w:rsid w:val="00DA7B9D"/>
  </w:style>
  <w:style w:type="paragraph" w:customStyle="1" w:styleId="ZTD">
    <w:name w:val="ZTD"/>
    <w:basedOn w:val="ZB"/>
    <w:rsid w:val="00DA7B9D"/>
    <w:pPr>
      <w:framePr w:hRule="auto" w:wrap="notBeside" w:y="852"/>
    </w:pPr>
    <w:rPr>
      <w:i w:val="0"/>
      <w:sz w:val="40"/>
    </w:rPr>
  </w:style>
  <w:style w:type="paragraph" w:customStyle="1" w:styleId="xl63">
    <w:name w:val="xl63"/>
    <w:basedOn w:val="Normal"/>
    <w:rsid w:val="00142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7">
    <w:name w:val="xl77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b/>
      <w:bCs/>
      <w:color w:val="0000FF"/>
      <w:sz w:val="16"/>
      <w:szCs w:val="16"/>
      <w:u w:val="single"/>
    </w:rPr>
  </w:style>
  <w:style w:type="paragraph" w:customStyle="1" w:styleId="xl79">
    <w:name w:val="xl79"/>
    <w:basedOn w:val="Normal"/>
    <w:rsid w:val="0007678C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portal.3gpp.org/desktopmodules/Specifications/SpecificationDetails.aspx?specificationId=2474" TargetMode="External"/><Relationship Id="rId299" Type="http://schemas.openxmlformats.org/officeDocument/2006/relationships/hyperlink" Target="https://portal.3gpp.org/desktopmodules/Specifications/SpecificationDetails.aspx?specificationId=3379" TargetMode="External"/><Relationship Id="rId303" Type="http://schemas.openxmlformats.org/officeDocument/2006/relationships/hyperlink" Target="https://portal.3gpp.org/desktopmodules/Specifications/SpecificationDetails.aspx?specificationId=3379" TargetMode="External"/><Relationship Id="rId21" Type="http://schemas.openxmlformats.org/officeDocument/2006/relationships/hyperlink" Target="https://www.3gpp.org/ftp/TSG_RAN/WG5_Test_ex-T1/TTCN/TTCN_CRs/2024/Docs/R5s240276.zip" TargetMode="External"/><Relationship Id="rId42" Type="http://schemas.openxmlformats.org/officeDocument/2006/relationships/hyperlink" Target="https://www.3gpp.org/ftp/TSG_RAN/WG5_Test_ex-T1/TTCN/TTCN_CRs/2024/Docs/R5s240283.zip" TargetMode="External"/><Relationship Id="rId63" Type="http://schemas.openxmlformats.org/officeDocument/2006/relationships/hyperlink" Target="https://www.3gpp.org/ftp/TSG_RAN/WG5_Test_ex-T1/TTCN/TTCN_CRs/2024/Docs/R5s240292.zip" TargetMode="External"/><Relationship Id="rId84" Type="http://schemas.openxmlformats.org/officeDocument/2006/relationships/hyperlink" Target="https://portal.3gpp.org/desktopmodules/Release/ReleaseDetails.aspx?releaseId=192" TargetMode="External"/><Relationship Id="rId138" Type="http://schemas.openxmlformats.org/officeDocument/2006/relationships/hyperlink" Target="https://portal.3gpp.org/desktopmodules/Specifications/SpecificationDetails.aspx?specificationId=3379" TargetMode="External"/><Relationship Id="rId159" Type="http://schemas.openxmlformats.org/officeDocument/2006/relationships/hyperlink" Target="https://portal.3gpp.org/desktopmodules/Specifications/SpecificationDetails.aspx?specificationId=3379" TargetMode="External"/><Relationship Id="rId170" Type="http://schemas.openxmlformats.org/officeDocument/2006/relationships/hyperlink" Target="https://portal.3gpp.org/desktopmodules/Release/ReleaseDetails.aspx?releaseId=192" TargetMode="External"/><Relationship Id="rId191" Type="http://schemas.openxmlformats.org/officeDocument/2006/relationships/hyperlink" Target="https://www.3gpp.org/ftp/TSG_RAN/WG5_Test_ex-T1/TTCN/TTCN_CRs/2024/Docs/R5s240342.zip" TargetMode="External"/><Relationship Id="rId205" Type="http://schemas.openxmlformats.org/officeDocument/2006/relationships/hyperlink" Target="https://portal.3gpp.org/desktopmodules/Specifications/SpecificationDetails.aspx?specificationId=2474" TargetMode="External"/><Relationship Id="rId226" Type="http://schemas.openxmlformats.org/officeDocument/2006/relationships/hyperlink" Target="https://portal.3gpp.org/desktopmodules/Release/ReleaseDetails.aspx?releaseId=192" TargetMode="External"/><Relationship Id="rId247" Type="http://schemas.openxmlformats.org/officeDocument/2006/relationships/hyperlink" Target="https://portal.3gpp.org/desktopmodules/Specifications/SpecificationDetails.aspx?specificationId=2474" TargetMode="External"/><Relationship Id="rId107" Type="http://schemas.openxmlformats.org/officeDocument/2006/relationships/hyperlink" Target="https://portal.3gpp.org/desktopmodules/Specifications/SpecificationDetails.aspx?specificationId=3379" TargetMode="External"/><Relationship Id="rId268" Type="http://schemas.openxmlformats.org/officeDocument/2006/relationships/hyperlink" Target="https://portal.3gpp.org/desktopmodules/Release/ReleaseDetails.aspx?releaseId=192" TargetMode="External"/><Relationship Id="rId289" Type="http://schemas.openxmlformats.org/officeDocument/2006/relationships/hyperlink" Target="https://portal.3gpp.org/desktopmodules/WorkItem/WorkItemDetails.aspx?workitemId=750034" TargetMode="External"/><Relationship Id="rId11" Type="http://schemas.openxmlformats.org/officeDocument/2006/relationships/hyperlink" Target="https://portal.3gpp.org/desktopmodules/Specifications/SpecificationDetails.aspx?specificationId=2474" TargetMode="External"/><Relationship Id="rId32" Type="http://schemas.openxmlformats.org/officeDocument/2006/relationships/hyperlink" Target="https://portal.3gpp.org/desktopmodules/Specifications/SpecificationDetails.aspx?specificationId=3159" TargetMode="External"/><Relationship Id="rId53" Type="http://schemas.openxmlformats.org/officeDocument/2006/relationships/hyperlink" Target="https://portal.3gpp.org/desktopmodules/Specifications/SpecificationDetails.aspx?specificationId=3379" TargetMode="External"/><Relationship Id="rId74" Type="http://schemas.openxmlformats.org/officeDocument/2006/relationships/hyperlink" Target="https://www.3gpp.org/ftp/TSG_RAN/WG5_Test_ex-T1/TTCN/TTCN_CRs/2024/Docs/R5s240296.zip" TargetMode="External"/><Relationship Id="rId128" Type="http://schemas.openxmlformats.org/officeDocument/2006/relationships/hyperlink" Target="https://portal.3gpp.org/desktopmodules/Release/ReleaseDetails.aspx?releaseId=192" TargetMode="External"/><Relationship Id="rId149" Type="http://schemas.openxmlformats.org/officeDocument/2006/relationships/hyperlink" Target="https://portal.3gpp.org/desktopmodules/Release/ReleaseDetails.aspx?releaseId=193" TargetMode="External"/><Relationship Id="rId314" Type="http://schemas.openxmlformats.org/officeDocument/2006/relationships/theme" Target="theme/theme1.xml"/><Relationship Id="rId5" Type="http://schemas.openxmlformats.org/officeDocument/2006/relationships/footnotes" Target="footnotes.xml"/><Relationship Id="rId95" Type="http://schemas.openxmlformats.org/officeDocument/2006/relationships/hyperlink" Target="https://portal.3gpp.org/desktopmodules/Specifications/SpecificationDetails.aspx?specificationId=3379" TargetMode="External"/><Relationship Id="rId160" Type="http://schemas.openxmlformats.org/officeDocument/2006/relationships/hyperlink" Target="https://www.3gpp.org/ftp/TSG_RAN/WG5_Test_ex-T1/TTCN/TTCN_CRs/2024/Docs/R5s240332.zip" TargetMode="External"/><Relationship Id="rId181" Type="http://schemas.openxmlformats.org/officeDocument/2006/relationships/hyperlink" Target="https://www.3gpp.org/ftp/TSG_RAN/WG5_Test_ex-T1/TTCN/TTCN_CRs/2024/Docs/R5s240339.zip" TargetMode="External"/><Relationship Id="rId216" Type="http://schemas.openxmlformats.org/officeDocument/2006/relationships/hyperlink" Target="https://www.3gpp.org/ftp/TSG_RAN/WG5_Test_ex-T1/TTCN/TTCN_CRs/2024/Docs/R5s240350.zip" TargetMode="External"/><Relationship Id="rId237" Type="http://schemas.openxmlformats.org/officeDocument/2006/relationships/hyperlink" Target="https://portal.3gpp.org/desktopmodules/Release/ReleaseDetails.aspx?releaseId=192" TargetMode="External"/><Relationship Id="rId258" Type="http://schemas.openxmlformats.org/officeDocument/2006/relationships/hyperlink" Target="https://www.3gpp.org/ftp/TSG_RAN/WG5_Test_ex-T1/TTCN/TTCN_CRs/2024/Docs/R5s240374.zip" TargetMode="External"/><Relationship Id="rId279" Type="http://schemas.openxmlformats.org/officeDocument/2006/relationships/hyperlink" Target="https://portal.3gpp.org/desktopmodules/WorkItem/WorkItemDetails.aspx?workitemId=960087" TargetMode="External"/><Relationship Id="rId22" Type="http://schemas.openxmlformats.org/officeDocument/2006/relationships/hyperlink" Target="https://portal.3gpp.org/desktopmodules/Release/ReleaseDetails.aspx?releaseId=192" TargetMode="External"/><Relationship Id="rId43" Type="http://schemas.openxmlformats.org/officeDocument/2006/relationships/hyperlink" Target="https://portal.3gpp.org/desktopmodules/Release/ReleaseDetails.aspx?releaseId=192" TargetMode="External"/><Relationship Id="rId64" Type="http://schemas.openxmlformats.org/officeDocument/2006/relationships/hyperlink" Target="https://portal.3gpp.org/desktopmodules/Release/ReleaseDetails.aspx?releaseId=192" TargetMode="External"/><Relationship Id="rId118" Type="http://schemas.openxmlformats.org/officeDocument/2006/relationships/hyperlink" Target="https://www.3gpp.org/ftp/TSG_RAN/WG5_Test_ex-T1/TTCN/TTCN_CRs/2024/Docs/R5s240315.zip" TargetMode="External"/><Relationship Id="rId139" Type="http://schemas.openxmlformats.org/officeDocument/2006/relationships/hyperlink" Target="https://www.3gpp.org/ftp/TSG_RAN/WG5_Test_ex-T1/TTCN/TTCN_CRs/2024/Docs/R5s240324.zip" TargetMode="External"/><Relationship Id="rId290" Type="http://schemas.openxmlformats.org/officeDocument/2006/relationships/hyperlink" Target="https://www.3gpp.org/ftp/TSG_RAN/WG5_Test_ex-T1/TTCN/TTCN_CRs/2024/Docs/R5s240406.zip" TargetMode="External"/><Relationship Id="rId304" Type="http://schemas.openxmlformats.org/officeDocument/2006/relationships/hyperlink" Target="https://www.3gpp.org/ftp/TSG_RAN/WG5_Test_ex-T1/TTCN/TTCN_CRs/2024/Docs/R5s240418.zip" TargetMode="External"/><Relationship Id="rId85" Type="http://schemas.openxmlformats.org/officeDocument/2006/relationships/hyperlink" Target="https://portal.3gpp.org/desktopmodules/Specifications/SpecificationDetails.aspx?specificationId=2607" TargetMode="External"/><Relationship Id="rId150" Type="http://schemas.openxmlformats.org/officeDocument/2006/relationships/hyperlink" Target="https://portal.3gpp.org/desktopmodules/Specifications/SpecificationDetails.aspx?specificationId=2474" TargetMode="External"/><Relationship Id="rId171" Type="http://schemas.openxmlformats.org/officeDocument/2006/relationships/hyperlink" Target="https://portal.3gpp.org/desktopmodules/Specifications/SpecificationDetails.aspx?specificationId=3379" TargetMode="External"/><Relationship Id="rId192" Type="http://schemas.openxmlformats.org/officeDocument/2006/relationships/hyperlink" Target="https://portal.3gpp.org/desktopmodules/Release/ReleaseDetails.aspx?releaseId=192" TargetMode="External"/><Relationship Id="rId206" Type="http://schemas.openxmlformats.org/officeDocument/2006/relationships/hyperlink" Target="https://www.3gpp.org/ftp/TSG_RAN/WG5_Test_ex-T1/TTCN/TTCN_CRs/2024/Docs/R5s240347.zip" TargetMode="External"/><Relationship Id="rId227" Type="http://schemas.openxmlformats.org/officeDocument/2006/relationships/hyperlink" Target="https://portal.3gpp.org/desktopmodules/Specifications/SpecificationDetails.aspx?specificationId=3379" TargetMode="External"/><Relationship Id="rId248" Type="http://schemas.openxmlformats.org/officeDocument/2006/relationships/hyperlink" Target="https://portal.3gpp.org/desktopmodules/WorkItem/WorkItemDetails.aspx?workitemId=400025" TargetMode="External"/><Relationship Id="rId269" Type="http://schemas.openxmlformats.org/officeDocument/2006/relationships/hyperlink" Target="https://portal.3gpp.org/desktopmodules/Specifications/SpecificationDetails.aspx?specificationId=3379" TargetMode="External"/><Relationship Id="rId12" Type="http://schemas.openxmlformats.org/officeDocument/2006/relationships/hyperlink" Target="https://www.3gpp.org/ftp/TSG_RAN/WG5_Test_ex-T1/TTCN/TTCN_CRs/2024/Docs/R5s240273.zip" TargetMode="External"/><Relationship Id="rId33" Type="http://schemas.openxmlformats.org/officeDocument/2006/relationships/hyperlink" Target="https://www.3gpp.org/ftp/TSG_RAN/WG5_Test_ex-T1/TTCN/TTCN_CRs/2024/Docs/R5s240280.zip" TargetMode="External"/><Relationship Id="rId108" Type="http://schemas.openxmlformats.org/officeDocument/2006/relationships/hyperlink" Target="https://www.3gpp.org/ftp/TSG_RAN/WG5_Test_ex-T1/TTCN/TTCN_CRs/2024/Docs/R5s240311.zip" TargetMode="External"/><Relationship Id="rId129" Type="http://schemas.openxmlformats.org/officeDocument/2006/relationships/hyperlink" Target="https://portal.3gpp.org/desktopmodules/Specifications/SpecificationDetails.aspx?specificationId=3379" TargetMode="External"/><Relationship Id="rId280" Type="http://schemas.openxmlformats.org/officeDocument/2006/relationships/hyperlink" Target="https://www.3gpp.org/ftp/TSG_RAN/WG5_Test_ex-T1/TTCN/TTCN_CRs/2024/Docs/R5s240403.zip" TargetMode="External"/><Relationship Id="rId54" Type="http://schemas.openxmlformats.org/officeDocument/2006/relationships/hyperlink" Target="https://www.3gpp.org/ftp/TSG_RAN/WG5_Test_ex-T1/TTCN/TTCN_CRs/2024/Docs/R5s240287.zip" TargetMode="External"/><Relationship Id="rId75" Type="http://schemas.openxmlformats.org/officeDocument/2006/relationships/hyperlink" Target="https://portal.3gpp.org/desktopmodules/Release/ReleaseDetails.aspx?releaseId=192" TargetMode="External"/><Relationship Id="rId96" Type="http://schemas.openxmlformats.org/officeDocument/2006/relationships/hyperlink" Target="https://www.3gpp.org/ftp/TSG_RAN/WG5_Test_ex-T1/TTCN/TTCN_CRs/2024/Docs/R5s240306.zip" TargetMode="External"/><Relationship Id="rId140" Type="http://schemas.openxmlformats.org/officeDocument/2006/relationships/hyperlink" Target="https://portal.3gpp.org/desktopmodules/Release/ReleaseDetails.aspx?releaseId=192" TargetMode="External"/><Relationship Id="rId161" Type="http://schemas.openxmlformats.org/officeDocument/2006/relationships/hyperlink" Target="https://portal.3gpp.org/desktopmodules/Release/ReleaseDetails.aspx?releaseId=192" TargetMode="External"/><Relationship Id="rId182" Type="http://schemas.openxmlformats.org/officeDocument/2006/relationships/hyperlink" Target="https://portal.3gpp.org/desktopmodules/Release/ReleaseDetails.aspx?releaseId=192" TargetMode="External"/><Relationship Id="rId217" Type="http://schemas.openxmlformats.org/officeDocument/2006/relationships/hyperlink" Target="https://portal.3gpp.org/desktopmodules/Release/ReleaseDetails.aspx?releaseId=192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portal.3gpp.org/desktopmodules/Specifications/SpecificationDetails.aspx?specificationId=3159" TargetMode="External"/><Relationship Id="rId259" Type="http://schemas.openxmlformats.org/officeDocument/2006/relationships/hyperlink" Target="https://portal.3gpp.org/desktopmodules/Release/ReleaseDetails.aspx?releaseId=192" TargetMode="External"/><Relationship Id="rId23" Type="http://schemas.openxmlformats.org/officeDocument/2006/relationships/hyperlink" Target="https://portal.3gpp.org/desktopmodules/Specifications/SpecificationDetails.aspx?specificationId=3379" TargetMode="External"/><Relationship Id="rId119" Type="http://schemas.openxmlformats.org/officeDocument/2006/relationships/hyperlink" Target="https://portal.3gpp.org/desktopmodules/Release/ReleaseDetails.aspx?releaseId=193" TargetMode="External"/><Relationship Id="rId270" Type="http://schemas.openxmlformats.org/officeDocument/2006/relationships/hyperlink" Target="https://www.3gpp.org/ftp/TSG_RAN/WG5_Test_ex-T1/TTCN/TTCN_CRs/2024/Docs/R5s240400.zip" TargetMode="External"/><Relationship Id="rId291" Type="http://schemas.openxmlformats.org/officeDocument/2006/relationships/hyperlink" Target="https://portal.3gpp.org/desktopmodules/Release/ReleaseDetails.aspx?releaseId=192" TargetMode="External"/><Relationship Id="rId305" Type="http://schemas.openxmlformats.org/officeDocument/2006/relationships/hyperlink" Target="https://portal.3gpp.org/desktopmodules/Release/ReleaseDetails.aspx?releaseId=192" TargetMode="External"/><Relationship Id="rId44" Type="http://schemas.openxmlformats.org/officeDocument/2006/relationships/hyperlink" Target="https://portal.3gpp.org/desktopmodules/Specifications/SpecificationDetails.aspx?specificationId=3379" TargetMode="External"/><Relationship Id="rId65" Type="http://schemas.openxmlformats.org/officeDocument/2006/relationships/hyperlink" Target="https://portal.3gpp.org/desktopmodules/Specifications/SpecificationDetails.aspx?specificationId=3379" TargetMode="External"/><Relationship Id="rId86" Type="http://schemas.openxmlformats.org/officeDocument/2006/relationships/hyperlink" Target="https://portal.3gpp.org/desktopmodules/WorkItem/WorkItemDetails.aspx?workitemId=900057" TargetMode="External"/><Relationship Id="rId130" Type="http://schemas.openxmlformats.org/officeDocument/2006/relationships/hyperlink" Target="https://www.3gpp.org/ftp/TSG_RAN/WG5_Test_ex-T1/TTCN/TTCN_CRs/2024/Docs/R5s240321.zip" TargetMode="External"/><Relationship Id="rId151" Type="http://schemas.openxmlformats.org/officeDocument/2006/relationships/hyperlink" Target="https://www.3gpp.org/ftp/TSG_RAN/WG5_Test_ex-T1/TTCN/TTCN_CRs/2024/Docs/R5s240329.zip" TargetMode="External"/><Relationship Id="rId172" Type="http://schemas.openxmlformats.org/officeDocument/2006/relationships/hyperlink" Target="https://www.3gpp.org/ftp/TSG_RAN/WG5_Test_ex-T1/TTCN/TTCN_CRs/2024/Docs/R5s240336.zip" TargetMode="External"/><Relationship Id="rId193" Type="http://schemas.openxmlformats.org/officeDocument/2006/relationships/hyperlink" Target="https://portal.3gpp.org/desktopmodules/Specifications/SpecificationDetails.aspx?specificationId=3379" TargetMode="External"/><Relationship Id="rId207" Type="http://schemas.openxmlformats.org/officeDocument/2006/relationships/hyperlink" Target="https://portal.3gpp.org/desktopmodules/Release/ReleaseDetails.aspx?releaseId=192" TargetMode="External"/><Relationship Id="rId228" Type="http://schemas.openxmlformats.org/officeDocument/2006/relationships/hyperlink" Target="https://www.3gpp.org/ftp/TSG_RAN/WG5_Test_ex-T1/TTCN/TTCN_CRs/2024/Docs/R5s240357.zip" TargetMode="External"/><Relationship Id="rId249" Type="http://schemas.openxmlformats.org/officeDocument/2006/relationships/hyperlink" Target="https://www.3gpp.org/ftp/TSG_RAN/WG5_Test_ex-T1/TTCN/TTCN_CRs/2024/Docs/R5s240368.zip" TargetMode="External"/><Relationship Id="rId13" Type="http://schemas.openxmlformats.org/officeDocument/2006/relationships/hyperlink" Target="https://portal.3gpp.org/desktopmodules/Release/ReleaseDetails.aspx?releaseId=192" TargetMode="External"/><Relationship Id="rId109" Type="http://schemas.openxmlformats.org/officeDocument/2006/relationships/hyperlink" Target="https://portal.3gpp.org/desktopmodules/Release/ReleaseDetails.aspx?releaseId=193" TargetMode="External"/><Relationship Id="rId260" Type="http://schemas.openxmlformats.org/officeDocument/2006/relationships/hyperlink" Target="https://portal.3gpp.org/desktopmodules/Specifications/SpecificationDetails.aspx?specificationId=3379" TargetMode="External"/><Relationship Id="rId281" Type="http://schemas.openxmlformats.org/officeDocument/2006/relationships/hyperlink" Target="https://portal.3gpp.org/desktopmodules/Release/ReleaseDetails.aspx?releaseId=192" TargetMode="External"/><Relationship Id="rId34" Type="http://schemas.openxmlformats.org/officeDocument/2006/relationships/hyperlink" Target="https://portal.3gpp.org/desktopmodules/Release/ReleaseDetails.aspx?releaseId=192" TargetMode="External"/><Relationship Id="rId55" Type="http://schemas.openxmlformats.org/officeDocument/2006/relationships/hyperlink" Target="https://portal.3gpp.org/desktopmodules/Release/ReleaseDetails.aspx?releaseId=192" TargetMode="External"/><Relationship Id="rId76" Type="http://schemas.openxmlformats.org/officeDocument/2006/relationships/hyperlink" Target="https://portal.3gpp.org/desktopmodules/Specifications/SpecificationDetails.aspx?specificationId=3379" TargetMode="External"/><Relationship Id="rId97" Type="http://schemas.openxmlformats.org/officeDocument/2006/relationships/hyperlink" Target="https://portal.3gpp.org/desktopmodules/Release/ReleaseDetails.aspx?releaseId=192" TargetMode="External"/><Relationship Id="rId120" Type="http://schemas.openxmlformats.org/officeDocument/2006/relationships/hyperlink" Target="https://portal.3gpp.org/desktopmodules/Specifications/SpecificationDetails.aspx?specificationId=2474" TargetMode="External"/><Relationship Id="rId141" Type="http://schemas.openxmlformats.org/officeDocument/2006/relationships/hyperlink" Target="https://portal.3gpp.org/desktopmodules/Specifications/SpecificationDetails.aspx?specificationId=3379" TargetMode="External"/><Relationship Id="rId7" Type="http://schemas.openxmlformats.org/officeDocument/2006/relationships/footer" Target="footer1.xml"/><Relationship Id="rId162" Type="http://schemas.openxmlformats.org/officeDocument/2006/relationships/hyperlink" Target="https://portal.3gpp.org/desktopmodules/Specifications/SpecificationDetails.aspx?specificationId=3159" TargetMode="External"/><Relationship Id="rId183" Type="http://schemas.openxmlformats.org/officeDocument/2006/relationships/hyperlink" Target="https://portal.3gpp.org/desktopmodules/Specifications/SpecificationDetails.aspx?specificationId=3379" TargetMode="External"/><Relationship Id="rId218" Type="http://schemas.openxmlformats.org/officeDocument/2006/relationships/hyperlink" Target="https://portal.3gpp.org/desktopmodules/Specifications/SpecificationDetails.aspx?specificationId=3379" TargetMode="External"/><Relationship Id="rId239" Type="http://schemas.openxmlformats.org/officeDocument/2006/relationships/hyperlink" Target="https://www.3gpp.org/ftp/TSG_RAN/WG5_Test_ex-T1/TTCN/TTCN_CRs/2024/Docs/R5s240365.zip" TargetMode="External"/><Relationship Id="rId250" Type="http://schemas.openxmlformats.org/officeDocument/2006/relationships/hyperlink" Target="https://portal.3gpp.org/desktopmodules/Release/ReleaseDetails.aspx?releaseId=192" TargetMode="External"/><Relationship Id="rId271" Type="http://schemas.openxmlformats.org/officeDocument/2006/relationships/hyperlink" Target="https://portal.3gpp.org/desktopmodules/Release/ReleaseDetails.aspx?releaseId=193" TargetMode="External"/><Relationship Id="rId292" Type="http://schemas.openxmlformats.org/officeDocument/2006/relationships/hyperlink" Target="https://portal.3gpp.org/desktopmodules/Specifications/SpecificationDetails.aspx?specificationId=3379" TargetMode="External"/><Relationship Id="rId306" Type="http://schemas.openxmlformats.org/officeDocument/2006/relationships/hyperlink" Target="https://portal.3gpp.org/desktopmodules/Specifications/SpecificationDetails.aspx?specificationId=3379" TargetMode="External"/><Relationship Id="rId24" Type="http://schemas.openxmlformats.org/officeDocument/2006/relationships/hyperlink" Target="https://www.3gpp.org/ftp/TSG_RAN/WG5_Test_ex-T1/TTCN/TTCN_CRs/2024/Docs/R5s240277.zip" TargetMode="External"/><Relationship Id="rId45" Type="http://schemas.openxmlformats.org/officeDocument/2006/relationships/hyperlink" Target="https://www.3gpp.org/ftp/TSG_RAN/WG5_Test_ex-T1/TTCN/TTCN_CRs/2024/Docs/R5s240284.zip" TargetMode="External"/><Relationship Id="rId66" Type="http://schemas.openxmlformats.org/officeDocument/2006/relationships/hyperlink" Target="https://portal.3gpp.org/desktopmodules/WorkItem/WorkItemDetails.aspx?workitemId=860099" TargetMode="External"/><Relationship Id="rId87" Type="http://schemas.openxmlformats.org/officeDocument/2006/relationships/hyperlink" Target="https://www.3gpp.org/ftp/TSG_RAN/WG5_Test_ex-T1/TTCN/TTCN_CRs/2024/Docs/R5s240302.zip" TargetMode="External"/><Relationship Id="rId110" Type="http://schemas.openxmlformats.org/officeDocument/2006/relationships/hyperlink" Target="https://portal.3gpp.org/desktopmodules/Specifications/SpecificationDetails.aspx?specificationId=2474" TargetMode="External"/><Relationship Id="rId131" Type="http://schemas.openxmlformats.org/officeDocument/2006/relationships/hyperlink" Target="https://portal.3gpp.org/desktopmodules/Release/ReleaseDetails.aspx?releaseId=192" TargetMode="External"/><Relationship Id="rId61" Type="http://schemas.openxmlformats.org/officeDocument/2006/relationships/hyperlink" Target="https://portal.3gpp.org/desktopmodules/Release/ReleaseDetails.aspx?releaseId=192" TargetMode="External"/><Relationship Id="rId82" Type="http://schemas.openxmlformats.org/officeDocument/2006/relationships/hyperlink" Target="https://portal.3gpp.org/desktopmodules/Specifications/SpecificationDetails.aspx?specificationId=3379" TargetMode="External"/><Relationship Id="rId152" Type="http://schemas.openxmlformats.org/officeDocument/2006/relationships/hyperlink" Target="https://portal.3gpp.org/desktopmodules/Release/ReleaseDetails.aspx?releaseId=192" TargetMode="External"/><Relationship Id="rId173" Type="http://schemas.openxmlformats.org/officeDocument/2006/relationships/hyperlink" Target="https://portal.3gpp.org/desktopmodules/Release/ReleaseDetails.aspx?releaseId=192" TargetMode="External"/><Relationship Id="rId194" Type="http://schemas.openxmlformats.org/officeDocument/2006/relationships/hyperlink" Target="https://www.3gpp.org/ftp/TSG_RAN/WG5_Test_ex-T1/TTCN/TTCN_CRs/2024/Docs/R5s240343.zip" TargetMode="External"/><Relationship Id="rId199" Type="http://schemas.openxmlformats.org/officeDocument/2006/relationships/hyperlink" Target="https://portal.3gpp.org/desktopmodules/Specifications/SpecificationDetails.aspx?specificationId=3379" TargetMode="External"/><Relationship Id="rId203" Type="http://schemas.openxmlformats.org/officeDocument/2006/relationships/hyperlink" Target="https://www.3gpp.org/ftp/TSG_RAN/WG5_Test_ex-T1/TTCN/TTCN_CRs/2024/Docs/R5s240346.zip" TargetMode="External"/><Relationship Id="rId208" Type="http://schemas.openxmlformats.org/officeDocument/2006/relationships/hyperlink" Target="https://portal.3gpp.org/desktopmodules/Specifications/SpecificationDetails.aspx?specificationId=3379" TargetMode="External"/><Relationship Id="rId229" Type="http://schemas.openxmlformats.org/officeDocument/2006/relationships/hyperlink" Target="https://portal.3gpp.org/desktopmodules/Release/ReleaseDetails.aspx?releaseId=192" TargetMode="External"/><Relationship Id="rId19" Type="http://schemas.openxmlformats.org/officeDocument/2006/relationships/hyperlink" Target="https://portal.3gpp.org/desktopmodules/Release/ReleaseDetails.aspx?releaseId=192" TargetMode="External"/><Relationship Id="rId224" Type="http://schemas.openxmlformats.org/officeDocument/2006/relationships/hyperlink" Target="https://portal.3gpp.org/desktopmodules/Specifications/SpecificationDetails.aspx?specificationId=2474" TargetMode="External"/><Relationship Id="rId240" Type="http://schemas.openxmlformats.org/officeDocument/2006/relationships/hyperlink" Target="https://portal.3gpp.org/desktopmodules/Release/ReleaseDetails.aspx?releaseId=193" TargetMode="External"/><Relationship Id="rId245" Type="http://schemas.openxmlformats.org/officeDocument/2006/relationships/hyperlink" Target="https://www.3gpp.org/ftp/TSG_RAN/WG5_Test_ex-T1/TTCN/TTCN_CRs/2024/Docs/R5s240367.zip" TargetMode="External"/><Relationship Id="rId261" Type="http://schemas.openxmlformats.org/officeDocument/2006/relationships/hyperlink" Target="https://www.3gpp.org/ftp/TSG_RAN/WG5_Test_ex-T1/TTCN/TTCN_CRs/2024/Docs/R5s240376.zip" TargetMode="External"/><Relationship Id="rId266" Type="http://schemas.openxmlformats.org/officeDocument/2006/relationships/hyperlink" Target="https://portal.3gpp.org/desktopmodules/Specifications/SpecificationDetails.aspx?specificationId=3379" TargetMode="External"/><Relationship Id="rId287" Type="http://schemas.openxmlformats.org/officeDocument/2006/relationships/hyperlink" Target="https://portal.3gpp.org/desktopmodules/Release/ReleaseDetails.aspx?releaseId=192" TargetMode="External"/><Relationship Id="rId14" Type="http://schemas.openxmlformats.org/officeDocument/2006/relationships/hyperlink" Target="https://portal.3gpp.org/desktopmodules/Specifications/SpecificationDetails.aspx?specificationId=2375" TargetMode="External"/><Relationship Id="rId30" Type="http://schemas.openxmlformats.org/officeDocument/2006/relationships/hyperlink" Target="https://www.3gpp.org/ftp/TSG_RAN/WG5_Test_ex-T1/TTCN/TTCN_CRs/2024/Docs/R5s240279.zip" TargetMode="External"/><Relationship Id="rId35" Type="http://schemas.openxmlformats.org/officeDocument/2006/relationships/hyperlink" Target="https://portal.3gpp.org/desktopmodules/Specifications/SpecificationDetails.aspx?specificationId=3379" TargetMode="External"/><Relationship Id="rId56" Type="http://schemas.openxmlformats.org/officeDocument/2006/relationships/hyperlink" Target="https://portal.3gpp.org/desktopmodules/Specifications/SpecificationDetails.aspx?specificationId=3379" TargetMode="External"/><Relationship Id="rId77" Type="http://schemas.openxmlformats.org/officeDocument/2006/relationships/hyperlink" Target="https://www.3gpp.org/ftp/TSG_RAN/WG5_Test_ex-T1/TTCN/TTCN_CRs/2024/Docs/R5s240298.zip" TargetMode="External"/><Relationship Id="rId100" Type="http://schemas.openxmlformats.org/officeDocument/2006/relationships/hyperlink" Target="https://portal.3gpp.org/desktopmodules/Release/ReleaseDetails.aspx?releaseId=193" TargetMode="External"/><Relationship Id="rId105" Type="http://schemas.openxmlformats.org/officeDocument/2006/relationships/hyperlink" Target="https://www.3gpp.org/ftp/TSG_RAN/WG5_Test_ex-T1/TTCN/TTCN_CRs/2024/Docs/R5s240309.zip" TargetMode="External"/><Relationship Id="rId126" Type="http://schemas.openxmlformats.org/officeDocument/2006/relationships/hyperlink" Target="https://portal.3gpp.org/desktopmodules/Specifications/SpecificationDetails.aspx?specificationId=2474" TargetMode="External"/><Relationship Id="rId147" Type="http://schemas.openxmlformats.org/officeDocument/2006/relationships/hyperlink" Target="https://portal.3gpp.org/desktopmodules/Specifications/SpecificationDetails.aspx?specificationId=3379" TargetMode="External"/><Relationship Id="rId168" Type="http://schemas.openxmlformats.org/officeDocument/2006/relationships/hyperlink" Target="https://portal.3gpp.org/desktopmodules/Specifications/SpecificationDetails.aspx?specificationId=2474" TargetMode="External"/><Relationship Id="rId282" Type="http://schemas.openxmlformats.org/officeDocument/2006/relationships/hyperlink" Target="https://portal.3gpp.org/desktopmodules/Specifications/SpecificationDetails.aspx?specificationId=3379" TargetMode="External"/><Relationship Id="rId312" Type="http://schemas.openxmlformats.org/officeDocument/2006/relationships/hyperlink" Target="https://portal.3gpp.org/desktopmodules/Specifications/SpecificationDetails.aspx?specificationId=3159" TargetMode="External"/><Relationship Id="rId8" Type="http://schemas.openxmlformats.org/officeDocument/2006/relationships/footer" Target="footer2.xml"/><Relationship Id="rId51" Type="http://schemas.openxmlformats.org/officeDocument/2006/relationships/hyperlink" Target="https://www.3gpp.org/ftp/TSG_RAN/WG5_Test_ex-T1/TTCN/TTCN_CRs/2024/Docs/R5s240286.zip" TargetMode="External"/><Relationship Id="rId72" Type="http://schemas.openxmlformats.org/officeDocument/2006/relationships/hyperlink" Target="https://portal.3gpp.org/desktopmodules/Release/ReleaseDetails.aspx?releaseId=193" TargetMode="External"/><Relationship Id="rId93" Type="http://schemas.openxmlformats.org/officeDocument/2006/relationships/hyperlink" Target="https://www.3gpp.org/ftp/TSG_RAN/WG5_Test_ex-T1/TTCN/TTCN_CRs/2024/Docs/R5s240305.zip" TargetMode="External"/><Relationship Id="rId98" Type="http://schemas.openxmlformats.org/officeDocument/2006/relationships/hyperlink" Target="https://portal.3gpp.org/desktopmodules/Specifications/SpecificationDetails.aspx?specificationId=3379" TargetMode="External"/><Relationship Id="rId121" Type="http://schemas.openxmlformats.org/officeDocument/2006/relationships/hyperlink" Target="https://www.3gpp.org/ftp/TSG_RAN/WG5_Test_ex-T1/TTCN/TTCN_CRs/2024/Docs/R5s240316.zip" TargetMode="External"/><Relationship Id="rId142" Type="http://schemas.openxmlformats.org/officeDocument/2006/relationships/hyperlink" Target="https://www.3gpp.org/ftp/TSG_RAN/WG5_Test_ex-T1/TTCN/TTCN_CRs/2024/Docs/R5s240325.zip" TargetMode="External"/><Relationship Id="rId163" Type="http://schemas.openxmlformats.org/officeDocument/2006/relationships/hyperlink" Target="https://www.3gpp.org/ftp/TSG_RAN/WG5_Test_ex-T1/TTCN/TTCN_CRs/2024/Docs/R5s240333.zip" TargetMode="External"/><Relationship Id="rId184" Type="http://schemas.openxmlformats.org/officeDocument/2006/relationships/hyperlink" Target="https://www.3gpp.org/ftp/TSG_RAN/WG5_Test_ex-T1/TTCN/TTCN_CRs/2024/Docs/R5s240340.zip" TargetMode="External"/><Relationship Id="rId189" Type="http://schemas.openxmlformats.org/officeDocument/2006/relationships/hyperlink" Target="https://portal.3gpp.org/desktopmodules/Specifications/SpecificationDetails.aspx?specificationId=3379" TargetMode="External"/><Relationship Id="rId219" Type="http://schemas.openxmlformats.org/officeDocument/2006/relationships/hyperlink" Target="https://www.3gpp.org/ftp/TSG_RAN/WG5_Test_ex-T1/TTCN/TTCN_CRs/2024/Docs/R5s240351.zip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portal.3gpp.org/desktopmodules/Release/ReleaseDetails.aspx?releaseId=193" TargetMode="External"/><Relationship Id="rId230" Type="http://schemas.openxmlformats.org/officeDocument/2006/relationships/hyperlink" Target="https://portal.3gpp.org/desktopmodules/Specifications/SpecificationDetails.aspx?specificationId=2368" TargetMode="External"/><Relationship Id="rId235" Type="http://schemas.openxmlformats.org/officeDocument/2006/relationships/hyperlink" Target="https://portal.3gpp.org/desktopmodules/WorkItem/WorkItemDetails.aspx?workitemId=860099" TargetMode="External"/><Relationship Id="rId251" Type="http://schemas.openxmlformats.org/officeDocument/2006/relationships/hyperlink" Target="https://portal.3gpp.org/desktopmodules/Specifications/SpecificationDetails.aspx?specificationId=3379" TargetMode="External"/><Relationship Id="rId256" Type="http://schemas.openxmlformats.org/officeDocument/2006/relationships/hyperlink" Target="https://portal.3gpp.org/desktopmodules/Release/ReleaseDetails.aspx?releaseId=192" TargetMode="External"/><Relationship Id="rId277" Type="http://schemas.openxmlformats.org/officeDocument/2006/relationships/hyperlink" Target="https://portal.3gpp.org/desktopmodules/Release/ReleaseDetails.aspx?releaseId=193" TargetMode="External"/><Relationship Id="rId298" Type="http://schemas.openxmlformats.org/officeDocument/2006/relationships/hyperlink" Target="https://portal.3gpp.org/desktopmodules/Release/ReleaseDetails.aspx?releaseId=192" TargetMode="External"/><Relationship Id="rId25" Type="http://schemas.openxmlformats.org/officeDocument/2006/relationships/hyperlink" Target="https://portal.3gpp.org/desktopmodules/Release/ReleaseDetails.aspx?releaseId=193" TargetMode="External"/><Relationship Id="rId46" Type="http://schemas.openxmlformats.org/officeDocument/2006/relationships/hyperlink" Target="https://portal.3gpp.org/desktopmodules/Release/ReleaseDetails.aspx?releaseId=192" TargetMode="External"/><Relationship Id="rId67" Type="http://schemas.openxmlformats.org/officeDocument/2006/relationships/hyperlink" Target="https://www.3gpp.org/ftp/TSG_RAN/WG5_Test_ex-T1/TTCN/TTCN_CRs/2024/Docs/R5s240293.zip" TargetMode="External"/><Relationship Id="rId116" Type="http://schemas.openxmlformats.org/officeDocument/2006/relationships/hyperlink" Target="https://portal.3gpp.org/desktopmodules/Release/ReleaseDetails.aspx?releaseId=193" TargetMode="External"/><Relationship Id="rId137" Type="http://schemas.openxmlformats.org/officeDocument/2006/relationships/hyperlink" Target="https://portal.3gpp.org/desktopmodules/Release/ReleaseDetails.aspx?releaseId=192" TargetMode="External"/><Relationship Id="rId158" Type="http://schemas.openxmlformats.org/officeDocument/2006/relationships/hyperlink" Target="https://portal.3gpp.org/desktopmodules/Release/ReleaseDetails.aspx?releaseId=192" TargetMode="External"/><Relationship Id="rId272" Type="http://schemas.openxmlformats.org/officeDocument/2006/relationships/hyperlink" Target="https://portal.3gpp.org/desktopmodules/Specifications/SpecificationDetails.aspx?specificationId=2474" TargetMode="External"/><Relationship Id="rId293" Type="http://schemas.openxmlformats.org/officeDocument/2006/relationships/hyperlink" Target="https://www.3gpp.org/ftp/TSG_RAN/WG5_Test_ex-T1/TTCN/TTCN_CRs/2024/Docs/R5s240415.zip" TargetMode="External"/><Relationship Id="rId302" Type="http://schemas.openxmlformats.org/officeDocument/2006/relationships/hyperlink" Target="https://portal.3gpp.org/desktopmodules/Release/ReleaseDetails.aspx?releaseId=192" TargetMode="External"/><Relationship Id="rId307" Type="http://schemas.openxmlformats.org/officeDocument/2006/relationships/hyperlink" Target="https://www.3gpp.org/ftp/TSG_RAN/WG5_Test_ex-T1/TTCN/TTCN_CRs/2024/Docs/R5s240419.zip" TargetMode="External"/><Relationship Id="rId20" Type="http://schemas.openxmlformats.org/officeDocument/2006/relationships/hyperlink" Target="https://portal.3gpp.org/desktopmodules/Specifications/SpecificationDetails.aspx?specificationId=3379" TargetMode="External"/><Relationship Id="rId41" Type="http://schemas.openxmlformats.org/officeDocument/2006/relationships/hyperlink" Target="https://portal.3gpp.org/desktopmodules/Specifications/SpecificationDetails.aspx?specificationId=3379" TargetMode="External"/><Relationship Id="rId62" Type="http://schemas.openxmlformats.org/officeDocument/2006/relationships/hyperlink" Target="https://portal.3gpp.org/desktopmodules/Specifications/SpecificationDetails.aspx?specificationId=2375" TargetMode="External"/><Relationship Id="rId83" Type="http://schemas.openxmlformats.org/officeDocument/2006/relationships/hyperlink" Target="https://www.3gpp.org/ftp/TSG_RAN/WG5_Test_ex-T1/TTCN/TTCN_CRs/2024/Docs/R5s240301.zip" TargetMode="External"/><Relationship Id="rId88" Type="http://schemas.openxmlformats.org/officeDocument/2006/relationships/hyperlink" Target="https://portal.3gpp.org/desktopmodules/Release/ReleaseDetails.aspx?releaseId=192" TargetMode="External"/><Relationship Id="rId111" Type="http://schemas.openxmlformats.org/officeDocument/2006/relationships/hyperlink" Target="https://www.3gpp.org/ftp/TSG_RAN/WG5_Test_ex-T1/TTCN/TTCN_CRs/2024/Docs/R5s240312.zip" TargetMode="External"/><Relationship Id="rId132" Type="http://schemas.openxmlformats.org/officeDocument/2006/relationships/hyperlink" Target="https://portal.3gpp.org/desktopmodules/Specifications/SpecificationDetails.aspx?specificationId=3379" TargetMode="External"/><Relationship Id="rId153" Type="http://schemas.openxmlformats.org/officeDocument/2006/relationships/hyperlink" Target="https://portal.3gpp.org/desktopmodules/Specifications/SpecificationDetails.aspx?specificationId=3379" TargetMode="External"/><Relationship Id="rId174" Type="http://schemas.openxmlformats.org/officeDocument/2006/relationships/hyperlink" Target="https://portal.3gpp.org/desktopmodules/Specifications/SpecificationDetails.aspx?specificationId=2375" TargetMode="External"/><Relationship Id="rId179" Type="http://schemas.openxmlformats.org/officeDocument/2006/relationships/hyperlink" Target="https://portal.3gpp.org/desktopmodules/Release/ReleaseDetails.aspx?releaseId=193" TargetMode="External"/><Relationship Id="rId195" Type="http://schemas.openxmlformats.org/officeDocument/2006/relationships/hyperlink" Target="https://portal.3gpp.org/desktopmodules/Release/ReleaseDetails.aspx?releaseId=192" TargetMode="External"/><Relationship Id="rId209" Type="http://schemas.openxmlformats.org/officeDocument/2006/relationships/hyperlink" Target="https://www.3gpp.org/ftp/TSG_RAN/WG5_Test_ex-T1/TTCN/TTCN_CRs/2024/Docs/R5s240348.zip" TargetMode="External"/><Relationship Id="rId190" Type="http://schemas.openxmlformats.org/officeDocument/2006/relationships/hyperlink" Target="https://portal.3gpp.org/desktopmodules/WorkItem/WorkItemDetails.aspx?workitemId=860099" TargetMode="External"/><Relationship Id="rId204" Type="http://schemas.openxmlformats.org/officeDocument/2006/relationships/hyperlink" Target="https://portal.3gpp.org/desktopmodules/Release/ReleaseDetails.aspx?releaseId=193" TargetMode="External"/><Relationship Id="rId220" Type="http://schemas.openxmlformats.org/officeDocument/2006/relationships/hyperlink" Target="https://portal.3gpp.org/desktopmodules/Release/ReleaseDetails.aspx?releaseId=193" TargetMode="External"/><Relationship Id="rId225" Type="http://schemas.openxmlformats.org/officeDocument/2006/relationships/hyperlink" Target="https://www.3gpp.org/ftp/TSG_RAN/WG5_Test_ex-T1/TTCN/TTCN_CRs/2024/Docs/R5s240356.zip" TargetMode="External"/><Relationship Id="rId241" Type="http://schemas.openxmlformats.org/officeDocument/2006/relationships/hyperlink" Target="https://portal.3gpp.org/desktopmodules/Specifications/SpecificationDetails.aspx?specificationId=2474" TargetMode="External"/><Relationship Id="rId246" Type="http://schemas.openxmlformats.org/officeDocument/2006/relationships/hyperlink" Target="https://portal.3gpp.org/desktopmodules/Release/ReleaseDetails.aspx?releaseId=193" TargetMode="External"/><Relationship Id="rId267" Type="http://schemas.openxmlformats.org/officeDocument/2006/relationships/hyperlink" Target="https://www.3gpp.org/ftp/TSG_RAN/WG5_Test_ex-T1/TTCN/TTCN_CRs/2024/Docs/R5s240399.zip" TargetMode="External"/><Relationship Id="rId288" Type="http://schemas.openxmlformats.org/officeDocument/2006/relationships/hyperlink" Target="https://portal.3gpp.org/desktopmodules/Specifications/SpecificationDetails.aspx?specificationId=3379" TargetMode="External"/><Relationship Id="rId15" Type="http://schemas.openxmlformats.org/officeDocument/2006/relationships/hyperlink" Target="https://www.3gpp.org/ftp/TSG_RAN/WG5_Test_ex-T1/TTCN/TTCN_CRs/2024/Docs/R5s240274.zip" TargetMode="External"/><Relationship Id="rId36" Type="http://schemas.openxmlformats.org/officeDocument/2006/relationships/hyperlink" Target="https://www.3gpp.org/ftp/TSG_RAN/WG5_Test_ex-T1/TTCN/TTCN_CRs/2024/Docs/R5s240281.zip" TargetMode="External"/><Relationship Id="rId57" Type="http://schemas.openxmlformats.org/officeDocument/2006/relationships/hyperlink" Target="https://www.3gpp.org/ftp/TSG_RAN/WG5_Test_ex-T1/TTCN/TTCN_CRs/2024/Docs/R5s240289.zip" TargetMode="External"/><Relationship Id="rId106" Type="http://schemas.openxmlformats.org/officeDocument/2006/relationships/hyperlink" Target="https://portal.3gpp.org/desktopmodules/Release/ReleaseDetails.aspx?releaseId=192" TargetMode="External"/><Relationship Id="rId127" Type="http://schemas.openxmlformats.org/officeDocument/2006/relationships/hyperlink" Target="https://www.3gpp.org/ftp/TSG_RAN/WG5_Test_ex-T1/TTCN/TTCN_CRs/2024/Docs/R5s240320.zip" TargetMode="External"/><Relationship Id="rId262" Type="http://schemas.openxmlformats.org/officeDocument/2006/relationships/hyperlink" Target="https://portal.3gpp.org/desktopmodules/Release/ReleaseDetails.aspx?releaseId=192" TargetMode="External"/><Relationship Id="rId283" Type="http://schemas.openxmlformats.org/officeDocument/2006/relationships/hyperlink" Target="https://www.3gpp.org/ftp/TSG_RAN/WG5_Test_ex-T1/TTCN/TTCN_CRs/2024/Docs/R5s240404.zip" TargetMode="External"/><Relationship Id="rId313" Type="http://schemas.openxmlformats.org/officeDocument/2006/relationships/fontTable" Target="fontTable.xml"/><Relationship Id="rId10" Type="http://schemas.openxmlformats.org/officeDocument/2006/relationships/hyperlink" Target="https://portal.3gpp.org/desktopmodules/Release/ReleaseDetails.aspx?releaseId=193" TargetMode="External"/><Relationship Id="rId31" Type="http://schemas.openxmlformats.org/officeDocument/2006/relationships/hyperlink" Target="https://portal.3gpp.org/desktopmodules/Release/ReleaseDetails.aspx?releaseId=192" TargetMode="External"/><Relationship Id="rId52" Type="http://schemas.openxmlformats.org/officeDocument/2006/relationships/hyperlink" Target="https://portal.3gpp.org/desktopmodules/Release/ReleaseDetails.aspx?releaseId=192" TargetMode="External"/><Relationship Id="rId73" Type="http://schemas.openxmlformats.org/officeDocument/2006/relationships/hyperlink" Target="https://portal.3gpp.org/desktopmodules/Specifications/SpecificationDetails.aspx?specificationId=2474" TargetMode="External"/><Relationship Id="rId78" Type="http://schemas.openxmlformats.org/officeDocument/2006/relationships/hyperlink" Target="https://portal.3gpp.org/desktopmodules/Release/ReleaseDetails.aspx?releaseId=192" TargetMode="External"/><Relationship Id="rId94" Type="http://schemas.openxmlformats.org/officeDocument/2006/relationships/hyperlink" Target="https://portal.3gpp.org/desktopmodules/Release/ReleaseDetails.aspx?releaseId=192" TargetMode="External"/><Relationship Id="rId99" Type="http://schemas.openxmlformats.org/officeDocument/2006/relationships/hyperlink" Target="https://www.3gpp.org/ftp/TSG_RAN/WG5_Test_ex-T1/TTCN/TTCN_CRs/2024/Docs/R5s240307.zip" TargetMode="External"/><Relationship Id="rId101" Type="http://schemas.openxmlformats.org/officeDocument/2006/relationships/hyperlink" Target="https://portal.3gpp.org/desktopmodules/Specifications/SpecificationDetails.aspx?specificationId=2474" TargetMode="External"/><Relationship Id="rId122" Type="http://schemas.openxmlformats.org/officeDocument/2006/relationships/hyperlink" Target="https://portal.3gpp.org/desktopmodules/Release/ReleaseDetails.aspx?releaseId=192" TargetMode="External"/><Relationship Id="rId143" Type="http://schemas.openxmlformats.org/officeDocument/2006/relationships/hyperlink" Target="https://portal.3gpp.org/desktopmodules/Release/ReleaseDetails.aspx?releaseId=192" TargetMode="External"/><Relationship Id="rId148" Type="http://schemas.openxmlformats.org/officeDocument/2006/relationships/hyperlink" Target="https://www.3gpp.org/ftp/TSG_RAN/WG5_Test_ex-T1/TTCN/TTCN_CRs/2024/Docs/R5s240328.zip" TargetMode="External"/><Relationship Id="rId164" Type="http://schemas.openxmlformats.org/officeDocument/2006/relationships/hyperlink" Target="https://portal.3gpp.org/desktopmodules/Release/ReleaseDetails.aspx?releaseId=192" TargetMode="External"/><Relationship Id="rId169" Type="http://schemas.openxmlformats.org/officeDocument/2006/relationships/hyperlink" Target="https://www.3gpp.org/ftp/TSG_RAN/WG5_Test_ex-T1/TTCN/TTCN_CRs/2024/Docs/R5s240335.zip" TargetMode="External"/><Relationship Id="rId185" Type="http://schemas.openxmlformats.org/officeDocument/2006/relationships/hyperlink" Target="https://portal.3gpp.org/desktopmodules/Release/ReleaseDetails.aspx?releaseId=1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5_Test_ex-T1/TTCN/TTCN_CRs/2024/Docs/R5s240270.zip" TargetMode="External"/><Relationship Id="rId180" Type="http://schemas.openxmlformats.org/officeDocument/2006/relationships/hyperlink" Target="https://portal.3gpp.org/desktopmodules/Specifications/SpecificationDetails.aspx?specificationId=2474" TargetMode="External"/><Relationship Id="rId210" Type="http://schemas.openxmlformats.org/officeDocument/2006/relationships/hyperlink" Target="https://portal.3gpp.org/desktopmodules/Release/ReleaseDetails.aspx?releaseId=193" TargetMode="External"/><Relationship Id="rId215" Type="http://schemas.openxmlformats.org/officeDocument/2006/relationships/hyperlink" Target="https://portal.3gpp.org/desktopmodules/Specifications/SpecificationDetails.aspx?specificationId=2474" TargetMode="External"/><Relationship Id="rId236" Type="http://schemas.openxmlformats.org/officeDocument/2006/relationships/hyperlink" Target="https://www.3gpp.org/ftp/TSG_RAN/WG5_Test_ex-T1/TTCN/TTCN_CRs/2024/Docs/R5s240360.zip" TargetMode="External"/><Relationship Id="rId257" Type="http://schemas.openxmlformats.org/officeDocument/2006/relationships/hyperlink" Target="https://portal.3gpp.org/desktopmodules/Specifications/SpecificationDetails.aspx?specificationId=3379" TargetMode="External"/><Relationship Id="rId278" Type="http://schemas.openxmlformats.org/officeDocument/2006/relationships/hyperlink" Target="https://portal.3gpp.org/desktopmodules/Specifications/SpecificationDetails.aspx?specificationId=2474" TargetMode="External"/><Relationship Id="rId26" Type="http://schemas.openxmlformats.org/officeDocument/2006/relationships/hyperlink" Target="https://portal.3gpp.org/desktopmodules/Specifications/SpecificationDetails.aspx?specificationId=2474" TargetMode="External"/><Relationship Id="rId231" Type="http://schemas.openxmlformats.org/officeDocument/2006/relationships/hyperlink" Target="https://portal.3gpp.org/desktopmodules/WorkItem/WorkItemDetails.aspx?workitemId=400025" TargetMode="External"/><Relationship Id="rId252" Type="http://schemas.openxmlformats.org/officeDocument/2006/relationships/hyperlink" Target="https://www.3gpp.org/ftp/TSG_RAN/WG5_Test_ex-T1/TTCN/TTCN_CRs/2024/Docs/R5s240370.zip" TargetMode="External"/><Relationship Id="rId273" Type="http://schemas.openxmlformats.org/officeDocument/2006/relationships/hyperlink" Target="https://www.3gpp.org/ftp/TSG_RAN/WG5_Test_ex-T1/TTCN/TTCN_CRs/2024/Docs/R5s240401.zip" TargetMode="External"/><Relationship Id="rId294" Type="http://schemas.openxmlformats.org/officeDocument/2006/relationships/hyperlink" Target="https://portal.3gpp.org/desktopmodules/Release/ReleaseDetails.aspx?releaseId=192" TargetMode="External"/><Relationship Id="rId308" Type="http://schemas.openxmlformats.org/officeDocument/2006/relationships/hyperlink" Target="https://portal.3gpp.org/desktopmodules/Release/ReleaseDetails.aspx?releaseId=193" TargetMode="External"/><Relationship Id="rId47" Type="http://schemas.openxmlformats.org/officeDocument/2006/relationships/hyperlink" Target="https://portal.3gpp.org/desktopmodules/Specifications/SpecificationDetails.aspx?specificationId=3379" TargetMode="External"/><Relationship Id="rId68" Type="http://schemas.openxmlformats.org/officeDocument/2006/relationships/hyperlink" Target="https://portal.3gpp.org/desktopmodules/Release/ReleaseDetails.aspx?releaseId=193" TargetMode="External"/><Relationship Id="rId89" Type="http://schemas.openxmlformats.org/officeDocument/2006/relationships/hyperlink" Target="https://portal.3gpp.org/desktopmodules/Specifications/SpecificationDetails.aspx?specificationId=3379" TargetMode="External"/><Relationship Id="rId112" Type="http://schemas.openxmlformats.org/officeDocument/2006/relationships/hyperlink" Target="https://portal.3gpp.org/desktopmodules/Release/ReleaseDetails.aspx?releaseId=192" TargetMode="External"/><Relationship Id="rId133" Type="http://schemas.openxmlformats.org/officeDocument/2006/relationships/hyperlink" Target="https://www.3gpp.org/ftp/TSG_RAN/WG5_Test_ex-T1/TTCN/TTCN_CRs/2024/Docs/R5s240322.zip" TargetMode="External"/><Relationship Id="rId154" Type="http://schemas.openxmlformats.org/officeDocument/2006/relationships/hyperlink" Target="https://www.3gpp.org/ftp/TSG_RAN/WG5_Test_ex-T1/TTCN/TTCN_CRs/2024/Docs/R5s240330.zip" TargetMode="External"/><Relationship Id="rId175" Type="http://schemas.openxmlformats.org/officeDocument/2006/relationships/hyperlink" Target="https://www.3gpp.org/ftp/TSG_RAN/WG5_Test_ex-T1/TTCN/TTCN_CRs/2024/Docs/R5s240337.zip" TargetMode="External"/><Relationship Id="rId196" Type="http://schemas.openxmlformats.org/officeDocument/2006/relationships/hyperlink" Target="https://portal.3gpp.org/desktopmodules/Specifications/SpecificationDetails.aspx?specificationId=3379" TargetMode="External"/><Relationship Id="rId200" Type="http://schemas.openxmlformats.org/officeDocument/2006/relationships/hyperlink" Target="https://www.3gpp.org/ftp/TSG_RAN/WG5_Test_ex-T1/TTCN/TTCN_CRs/2024/Docs/R5s240345.zip" TargetMode="External"/><Relationship Id="rId16" Type="http://schemas.openxmlformats.org/officeDocument/2006/relationships/hyperlink" Target="https://portal.3gpp.org/desktopmodules/Release/ReleaseDetails.aspx?releaseId=192" TargetMode="External"/><Relationship Id="rId221" Type="http://schemas.openxmlformats.org/officeDocument/2006/relationships/hyperlink" Target="https://portal.3gpp.org/desktopmodules/Specifications/SpecificationDetails.aspx?specificationId=2474" TargetMode="External"/><Relationship Id="rId242" Type="http://schemas.openxmlformats.org/officeDocument/2006/relationships/hyperlink" Target="https://www.3gpp.org/ftp/TSG_RAN/WG5_Test_ex-T1/TTCN/TTCN_CRs/2024/Docs/R5s240366.zip" TargetMode="External"/><Relationship Id="rId263" Type="http://schemas.openxmlformats.org/officeDocument/2006/relationships/hyperlink" Target="https://portal.3gpp.org/desktopmodules/Specifications/SpecificationDetails.aspx?specificationId=3379" TargetMode="External"/><Relationship Id="rId284" Type="http://schemas.openxmlformats.org/officeDocument/2006/relationships/hyperlink" Target="https://portal.3gpp.org/desktopmodules/Release/ReleaseDetails.aspx?releaseId=193" TargetMode="External"/><Relationship Id="rId37" Type="http://schemas.openxmlformats.org/officeDocument/2006/relationships/hyperlink" Target="https://portal.3gpp.org/desktopmodules/Release/ReleaseDetails.aspx?releaseId=193" TargetMode="External"/><Relationship Id="rId58" Type="http://schemas.openxmlformats.org/officeDocument/2006/relationships/hyperlink" Target="https://portal.3gpp.org/desktopmodules/Release/ReleaseDetails.aspx?releaseId=192" TargetMode="External"/><Relationship Id="rId79" Type="http://schemas.openxmlformats.org/officeDocument/2006/relationships/hyperlink" Target="https://portal.3gpp.org/desktopmodules/Specifications/SpecificationDetails.aspx?specificationId=3379" TargetMode="External"/><Relationship Id="rId102" Type="http://schemas.openxmlformats.org/officeDocument/2006/relationships/hyperlink" Target="https://www.3gpp.org/ftp/TSG_RAN/WG5_Test_ex-T1/TTCN/TTCN_CRs/2024/Docs/R5s240308.zip" TargetMode="External"/><Relationship Id="rId123" Type="http://schemas.openxmlformats.org/officeDocument/2006/relationships/hyperlink" Target="https://portal.3gpp.org/desktopmodules/Specifications/SpecificationDetails.aspx?specificationId=3379" TargetMode="External"/><Relationship Id="rId144" Type="http://schemas.openxmlformats.org/officeDocument/2006/relationships/hyperlink" Target="https://portal.3gpp.org/desktopmodules/Specifications/SpecificationDetails.aspx?specificationId=3379" TargetMode="External"/><Relationship Id="rId90" Type="http://schemas.openxmlformats.org/officeDocument/2006/relationships/hyperlink" Target="https://www.3gpp.org/ftp/TSG_RAN/WG5_Test_ex-T1/TTCN/TTCN_CRs/2024/Docs/R5s240303.zip" TargetMode="External"/><Relationship Id="rId165" Type="http://schemas.openxmlformats.org/officeDocument/2006/relationships/hyperlink" Target="https://portal.3gpp.org/desktopmodules/Specifications/SpecificationDetails.aspx?specificationId=3379" TargetMode="External"/><Relationship Id="rId186" Type="http://schemas.openxmlformats.org/officeDocument/2006/relationships/hyperlink" Target="https://portal.3gpp.org/desktopmodules/Specifications/SpecificationDetails.aspx?specificationId=3379" TargetMode="External"/><Relationship Id="rId211" Type="http://schemas.openxmlformats.org/officeDocument/2006/relationships/hyperlink" Target="https://portal.3gpp.org/desktopmodules/Specifications/SpecificationDetails.aspx?specificationId=2474" TargetMode="External"/><Relationship Id="rId232" Type="http://schemas.openxmlformats.org/officeDocument/2006/relationships/hyperlink" Target="https://www.3gpp.org/ftp/TSG_RAN/WG5_Test_ex-T1/TTCN/TTCN_CRs/2024/Docs/R5s240358.zip" TargetMode="External"/><Relationship Id="rId253" Type="http://schemas.openxmlformats.org/officeDocument/2006/relationships/hyperlink" Target="https://portal.3gpp.org/desktopmodules/Release/ReleaseDetails.aspx?releaseId=192" TargetMode="External"/><Relationship Id="rId274" Type="http://schemas.openxmlformats.org/officeDocument/2006/relationships/hyperlink" Target="https://portal.3gpp.org/desktopmodules/Release/ReleaseDetails.aspx?releaseId=193" TargetMode="External"/><Relationship Id="rId295" Type="http://schemas.openxmlformats.org/officeDocument/2006/relationships/hyperlink" Target="https://portal.3gpp.org/desktopmodules/Specifications/SpecificationDetails.aspx?specificationId=3379" TargetMode="External"/><Relationship Id="rId309" Type="http://schemas.openxmlformats.org/officeDocument/2006/relationships/hyperlink" Target="https://portal.3gpp.org/desktopmodules/Specifications/SpecificationDetails.aspx?specificationId=2474" TargetMode="External"/><Relationship Id="rId27" Type="http://schemas.openxmlformats.org/officeDocument/2006/relationships/hyperlink" Target="https://www.3gpp.org/ftp/TSG_RAN/WG5_Test_ex-T1/TTCN/TTCN_CRs/2024/Docs/R5s240278.zip" TargetMode="External"/><Relationship Id="rId48" Type="http://schemas.openxmlformats.org/officeDocument/2006/relationships/hyperlink" Target="https://www.3gpp.org/ftp/TSG_RAN/WG5_Test_ex-T1/TTCN/TTCN_CRs/2024/Docs/R5s240285.zip" TargetMode="External"/><Relationship Id="rId69" Type="http://schemas.openxmlformats.org/officeDocument/2006/relationships/hyperlink" Target="https://portal.3gpp.org/desktopmodules/Specifications/SpecificationDetails.aspx?specificationId=2474" TargetMode="External"/><Relationship Id="rId113" Type="http://schemas.openxmlformats.org/officeDocument/2006/relationships/hyperlink" Target="https://portal.3gpp.org/desktopmodules/Specifications/SpecificationDetails.aspx?specificationId=2368" TargetMode="External"/><Relationship Id="rId134" Type="http://schemas.openxmlformats.org/officeDocument/2006/relationships/hyperlink" Target="https://portal.3gpp.org/desktopmodules/Release/ReleaseDetails.aspx?releaseId=192" TargetMode="External"/><Relationship Id="rId80" Type="http://schemas.openxmlformats.org/officeDocument/2006/relationships/hyperlink" Target="https://www.3gpp.org/ftp/TSG_RAN/WG5_Test_ex-T1/TTCN/TTCN_CRs/2024/Docs/R5s240300.zip" TargetMode="External"/><Relationship Id="rId155" Type="http://schemas.openxmlformats.org/officeDocument/2006/relationships/hyperlink" Target="https://portal.3gpp.org/desktopmodules/Release/ReleaseDetails.aspx?releaseId=192" TargetMode="External"/><Relationship Id="rId176" Type="http://schemas.openxmlformats.org/officeDocument/2006/relationships/hyperlink" Target="https://portal.3gpp.org/desktopmodules/Release/ReleaseDetails.aspx?releaseId=192" TargetMode="External"/><Relationship Id="rId197" Type="http://schemas.openxmlformats.org/officeDocument/2006/relationships/hyperlink" Target="https://www.3gpp.org/ftp/TSG_RAN/WG5_Test_ex-T1/TTCN/TTCN_CRs/2024/Docs/R5s240344.zip" TargetMode="External"/><Relationship Id="rId201" Type="http://schemas.openxmlformats.org/officeDocument/2006/relationships/hyperlink" Target="https://portal.3gpp.org/desktopmodules/Release/ReleaseDetails.aspx?releaseId=192" TargetMode="External"/><Relationship Id="rId222" Type="http://schemas.openxmlformats.org/officeDocument/2006/relationships/hyperlink" Target="https://www.3gpp.org/ftp/TSG_RAN/WG5_Test_ex-T1/TTCN/TTCN_CRs/2024/Docs/R5s240354.zip" TargetMode="External"/><Relationship Id="rId243" Type="http://schemas.openxmlformats.org/officeDocument/2006/relationships/hyperlink" Target="https://portal.3gpp.org/desktopmodules/Release/ReleaseDetails.aspx?releaseId=192" TargetMode="External"/><Relationship Id="rId264" Type="http://schemas.openxmlformats.org/officeDocument/2006/relationships/hyperlink" Target="https://www.3gpp.org/ftp/TSG_RAN/WG5_Test_ex-T1/TTCN/TTCN_CRs/2024/Docs/R5s240378.zip" TargetMode="External"/><Relationship Id="rId285" Type="http://schemas.openxmlformats.org/officeDocument/2006/relationships/hyperlink" Target="https://portal.3gpp.org/desktopmodules/Specifications/SpecificationDetails.aspx?specificationId=2474" TargetMode="External"/><Relationship Id="rId17" Type="http://schemas.openxmlformats.org/officeDocument/2006/relationships/hyperlink" Target="https://portal.3gpp.org/desktopmodules/Specifications/SpecificationDetails.aspx?specificationId=3379" TargetMode="External"/><Relationship Id="rId38" Type="http://schemas.openxmlformats.org/officeDocument/2006/relationships/hyperlink" Target="https://portal.3gpp.org/desktopmodules/Specifications/SpecificationDetails.aspx?specificationId=2474" TargetMode="External"/><Relationship Id="rId59" Type="http://schemas.openxmlformats.org/officeDocument/2006/relationships/hyperlink" Target="https://portal.3gpp.org/desktopmodules/Specifications/SpecificationDetails.aspx?specificationId=3379" TargetMode="External"/><Relationship Id="rId103" Type="http://schemas.openxmlformats.org/officeDocument/2006/relationships/hyperlink" Target="https://portal.3gpp.org/desktopmodules/Release/ReleaseDetails.aspx?releaseId=193" TargetMode="External"/><Relationship Id="rId124" Type="http://schemas.openxmlformats.org/officeDocument/2006/relationships/hyperlink" Target="https://www.3gpp.org/ftp/TSG_RAN/WG5_Test_ex-T1/TTCN/TTCN_CRs/2024/Docs/R5s240318.zip" TargetMode="External"/><Relationship Id="rId310" Type="http://schemas.openxmlformats.org/officeDocument/2006/relationships/hyperlink" Target="https://www.3gpp.org/ftp/TSG_RAN/WG5_Test_ex-T1/TTCN/TTCN_CRs/2024/Docs/R5s240420.zip" TargetMode="External"/><Relationship Id="rId70" Type="http://schemas.openxmlformats.org/officeDocument/2006/relationships/hyperlink" Target="https://portal.3gpp.org/desktopmodules/WorkItem/WorkItemDetails.aspx?workitemId=400025" TargetMode="External"/><Relationship Id="rId91" Type="http://schemas.openxmlformats.org/officeDocument/2006/relationships/hyperlink" Target="https://portal.3gpp.org/desktopmodules/Release/ReleaseDetails.aspx?releaseId=192" TargetMode="External"/><Relationship Id="rId145" Type="http://schemas.openxmlformats.org/officeDocument/2006/relationships/hyperlink" Target="https://www.3gpp.org/ftp/TSG_RAN/WG5_Test_ex-T1/TTCN/TTCN_CRs/2024/Docs/R5s240326.zip" TargetMode="External"/><Relationship Id="rId166" Type="http://schemas.openxmlformats.org/officeDocument/2006/relationships/hyperlink" Target="https://www.3gpp.org/ftp/TSG_RAN/WG5_Test_ex-T1/TTCN/TTCN_CRs/2024/Docs/R5s240334.zip" TargetMode="External"/><Relationship Id="rId187" Type="http://schemas.openxmlformats.org/officeDocument/2006/relationships/hyperlink" Target="https://www.3gpp.org/ftp/TSG_RAN/WG5_Test_ex-T1/TTCN/TTCN_CRs/2024/Docs/R5s240341.zip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portal.3gpp.org/desktopmodules/WorkItem/WorkItemDetails.aspx?workitemId=400025" TargetMode="External"/><Relationship Id="rId233" Type="http://schemas.openxmlformats.org/officeDocument/2006/relationships/hyperlink" Target="https://portal.3gpp.org/desktopmodules/Release/ReleaseDetails.aspx?releaseId=192" TargetMode="External"/><Relationship Id="rId254" Type="http://schemas.openxmlformats.org/officeDocument/2006/relationships/hyperlink" Target="https://portal.3gpp.org/desktopmodules/Specifications/SpecificationDetails.aspx?specificationId=3379" TargetMode="External"/><Relationship Id="rId28" Type="http://schemas.openxmlformats.org/officeDocument/2006/relationships/hyperlink" Target="https://portal.3gpp.org/desktopmodules/Release/ReleaseDetails.aspx?releaseId=192" TargetMode="External"/><Relationship Id="rId49" Type="http://schemas.openxmlformats.org/officeDocument/2006/relationships/hyperlink" Target="https://portal.3gpp.org/desktopmodules/Release/ReleaseDetails.aspx?releaseId=193" TargetMode="External"/><Relationship Id="rId114" Type="http://schemas.openxmlformats.org/officeDocument/2006/relationships/hyperlink" Target="https://portal.3gpp.org/desktopmodules/WorkItem/WorkItemDetails.aspx?workitemId=540004" TargetMode="External"/><Relationship Id="rId275" Type="http://schemas.openxmlformats.org/officeDocument/2006/relationships/hyperlink" Target="https://portal.3gpp.org/desktopmodules/Specifications/SpecificationDetails.aspx?specificationId=2474" TargetMode="External"/><Relationship Id="rId296" Type="http://schemas.openxmlformats.org/officeDocument/2006/relationships/hyperlink" Target="https://portal.3gpp.org/desktopmodules/WorkItem/WorkItemDetails.aspx?workitemId=950066" TargetMode="External"/><Relationship Id="rId300" Type="http://schemas.openxmlformats.org/officeDocument/2006/relationships/hyperlink" Target="https://portal.3gpp.org/desktopmodules/WorkItem/WorkItemDetails.aspx?workitemId=950066" TargetMode="External"/><Relationship Id="rId60" Type="http://schemas.openxmlformats.org/officeDocument/2006/relationships/hyperlink" Target="https://www.3gpp.org/ftp/TSG_RAN/WG5_Test_ex-T1/TTCN/TTCN_CRs/2024/Docs/R5s240291.zip" TargetMode="External"/><Relationship Id="rId81" Type="http://schemas.openxmlformats.org/officeDocument/2006/relationships/hyperlink" Target="https://portal.3gpp.org/desktopmodules/Release/ReleaseDetails.aspx?releaseId=192" TargetMode="External"/><Relationship Id="rId135" Type="http://schemas.openxmlformats.org/officeDocument/2006/relationships/hyperlink" Target="https://portal.3gpp.org/desktopmodules/Specifications/SpecificationDetails.aspx?specificationId=3379" TargetMode="External"/><Relationship Id="rId156" Type="http://schemas.openxmlformats.org/officeDocument/2006/relationships/hyperlink" Target="https://portal.3gpp.org/desktopmodules/Specifications/SpecificationDetails.aspx?specificationId=3379" TargetMode="External"/><Relationship Id="rId177" Type="http://schemas.openxmlformats.org/officeDocument/2006/relationships/hyperlink" Target="https://portal.3gpp.org/desktopmodules/Specifications/SpecificationDetails.aspx?specificationId=3379" TargetMode="External"/><Relationship Id="rId198" Type="http://schemas.openxmlformats.org/officeDocument/2006/relationships/hyperlink" Target="https://portal.3gpp.org/desktopmodules/Release/ReleaseDetails.aspx?releaseId=192" TargetMode="External"/><Relationship Id="rId202" Type="http://schemas.openxmlformats.org/officeDocument/2006/relationships/hyperlink" Target="https://portal.3gpp.org/desktopmodules/Specifications/SpecificationDetails.aspx?specificationId=3379" TargetMode="External"/><Relationship Id="rId223" Type="http://schemas.openxmlformats.org/officeDocument/2006/relationships/hyperlink" Target="https://portal.3gpp.org/desktopmodules/Release/ReleaseDetails.aspx?releaseId=193" TargetMode="External"/><Relationship Id="rId244" Type="http://schemas.openxmlformats.org/officeDocument/2006/relationships/hyperlink" Target="https://portal.3gpp.org/desktopmodules/Specifications/SpecificationDetails.aspx?specificationId=3379" TargetMode="External"/><Relationship Id="rId18" Type="http://schemas.openxmlformats.org/officeDocument/2006/relationships/hyperlink" Target="https://www.3gpp.org/ftp/TSG_RAN/WG5_Test_ex-T1/TTCN/TTCN_CRs/2024/Docs/R5s240275.zip" TargetMode="External"/><Relationship Id="rId39" Type="http://schemas.openxmlformats.org/officeDocument/2006/relationships/hyperlink" Target="https://www.3gpp.org/ftp/TSG_RAN/WG5_Test_ex-T1/TTCN/TTCN_CRs/2024/Docs/R5s240282.zip" TargetMode="External"/><Relationship Id="rId265" Type="http://schemas.openxmlformats.org/officeDocument/2006/relationships/hyperlink" Target="https://portal.3gpp.org/desktopmodules/Release/ReleaseDetails.aspx?releaseId=192" TargetMode="External"/><Relationship Id="rId286" Type="http://schemas.openxmlformats.org/officeDocument/2006/relationships/hyperlink" Target="https://www.3gpp.org/ftp/TSG_RAN/WG5_Test_ex-T1/TTCN/TTCN_CRs/2024/Docs/R5s240405.zip" TargetMode="External"/><Relationship Id="rId50" Type="http://schemas.openxmlformats.org/officeDocument/2006/relationships/hyperlink" Target="https://portal.3gpp.org/desktopmodules/Specifications/SpecificationDetails.aspx?specificationId=2474" TargetMode="External"/><Relationship Id="rId104" Type="http://schemas.openxmlformats.org/officeDocument/2006/relationships/hyperlink" Target="https://portal.3gpp.org/desktopmodules/Specifications/SpecificationDetails.aspx?specificationId=2474" TargetMode="External"/><Relationship Id="rId125" Type="http://schemas.openxmlformats.org/officeDocument/2006/relationships/hyperlink" Target="https://portal.3gpp.org/desktopmodules/Release/ReleaseDetails.aspx?releaseId=193" TargetMode="External"/><Relationship Id="rId146" Type="http://schemas.openxmlformats.org/officeDocument/2006/relationships/hyperlink" Target="https://portal.3gpp.org/desktopmodules/Release/ReleaseDetails.aspx?releaseId=192" TargetMode="External"/><Relationship Id="rId167" Type="http://schemas.openxmlformats.org/officeDocument/2006/relationships/hyperlink" Target="https://portal.3gpp.org/desktopmodules/Release/ReleaseDetails.aspx?releaseId=193" TargetMode="External"/><Relationship Id="rId188" Type="http://schemas.openxmlformats.org/officeDocument/2006/relationships/hyperlink" Target="https://portal.3gpp.org/desktopmodules/Release/ReleaseDetails.aspx?releaseId=192" TargetMode="External"/><Relationship Id="rId311" Type="http://schemas.openxmlformats.org/officeDocument/2006/relationships/hyperlink" Target="https://portal.3gpp.org/desktopmodules/Release/ReleaseDetails.aspx?releaseId=192" TargetMode="External"/><Relationship Id="rId71" Type="http://schemas.openxmlformats.org/officeDocument/2006/relationships/hyperlink" Target="https://www.3gpp.org/ftp/TSG_RAN/WG5_Test_ex-T1/TTCN/TTCN_CRs/2024/Docs/R5s240295.zip" TargetMode="External"/><Relationship Id="rId92" Type="http://schemas.openxmlformats.org/officeDocument/2006/relationships/hyperlink" Target="https://portal.3gpp.org/desktopmodules/Specifications/SpecificationDetails.aspx?specificationId=3379" TargetMode="External"/><Relationship Id="rId213" Type="http://schemas.openxmlformats.org/officeDocument/2006/relationships/hyperlink" Target="https://www.3gpp.org/ftp/TSG_RAN/WG5_Test_ex-T1/TTCN/TTCN_CRs/2024/Docs/R5s240349.zip" TargetMode="External"/><Relationship Id="rId234" Type="http://schemas.openxmlformats.org/officeDocument/2006/relationships/hyperlink" Target="https://portal.3gpp.org/desktopmodules/Specifications/SpecificationDetails.aspx?specificationId=3379" TargetMode="External"/><Relationship Id="rId2" Type="http://schemas.openxmlformats.org/officeDocument/2006/relationships/styles" Target="styles.xml"/><Relationship Id="rId29" Type="http://schemas.openxmlformats.org/officeDocument/2006/relationships/hyperlink" Target="https://portal.3gpp.org/desktopmodules/Specifications/SpecificationDetails.aspx?specificationId=3379" TargetMode="External"/><Relationship Id="rId255" Type="http://schemas.openxmlformats.org/officeDocument/2006/relationships/hyperlink" Target="https://www.3gpp.org/ftp/TSG_RAN/WG5_Test_ex-T1/TTCN/TTCN_CRs/2024/Docs/R5s240372.zip" TargetMode="External"/><Relationship Id="rId276" Type="http://schemas.openxmlformats.org/officeDocument/2006/relationships/hyperlink" Target="https://www.3gpp.org/ftp/TSG_RAN/WG5_Test_ex-T1/TTCN/TTCN_CRs/2024/Docs/R5s240402.zip" TargetMode="External"/><Relationship Id="rId297" Type="http://schemas.openxmlformats.org/officeDocument/2006/relationships/hyperlink" Target="https://www.3gpp.org/ftp/TSG_RAN/WG5_Test_ex-T1/TTCN/TTCN_CRs/2024/Docs/R5s240416.zip" TargetMode="External"/><Relationship Id="rId40" Type="http://schemas.openxmlformats.org/officeDocument/2006/relationships/hyperlink" Target="https://portal.3gpp.org/desktopmodules/Release/ReleaseDetails.aspx?releaseId=192" TargetMode="External"/><Relationship Id="rId115" Type="http://schemas.openxmlformats.org/officeDocument/2006/relationships/hyperlink" Target="https://www.3gpp.org/ftp/TSG_RAN/WG5_Test_ex-T1/TTCN/TTCN_CRs/2024/Docs/R5s240314.zip" TargetMode="External"/><Relationship Id="rId136" Type="http://schemas.openxmlformats.org/officeDocument/2006/relationships/hyperlink" Target="https://www.3gpp.org/ftp/TSG_RAN/WG5_Test_ex-T1/TTCN/TTCN_CRs/2024/Docs/R5s240323.zip" TargetMode="External"/><Relationship Id="rId157" Type="http://schemas.openxmlformats.org/officeDocument/2006/relationships/hyperlink" Target="https://www.3gpp.org/ftp/TSG_RAN/WG5_Test_ex-T1/TTCN/TTCN_CRs/2024/Docs/R5s240331.zip" TargetMode="External"/><Relationship Id="rId178" Type="http://schemas.openxmlformats.org/officeDocument/2006/relationships/hyperlink" Target="https://www.3gpp.org/ftp/TSG_RAN/WG5_Test_ex-T1/TTCN/TTCN_CRs/2024/Docs/R5s240338.zip" TargetMode="External"/><Relationship Id="rId301" Type="http://schemas.openxmlformats.org/officeDocument/2006/relationships/hyperlink" Target="https://www.3gpp.org/ftp/TSG_RAN/WG5_Test_ex-T1/TTCN/TTCN_CRs/2024/Docs/R5s24041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79</Pages>
  <Words>30629</Words>
  <Characters>174587</Characters>
  <Application>Microsoft Office Word</Application>
  <DocSecurity>0</DocSecurity>
  <Lines>1454</Lines>
  <Paragraphs>409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204807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3690</cp:lastModifiedBy>
  <cp:revision>10</cp:revision>
  <dcterms:created xsi:type="dcterms:W3CDTF">2024-06-07T07:24:00Z</dcterms:created>
  <dcterms:modified xsi:type="dcterms:W3CDTF">2024-06-13T13:21:00Z</dcterms:modified>
</cp:coreProperties>
</file>